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3E6" w:rsidRDefault="001F13E6" w:rsidP="001F13E6">
      <w:pPr>
        <w:jc w:val="center"/>
      </w:pPr>
      <w:r>
        <w:rPr>
          <w:noProof/>
        </w:rPr>
        <w:drawing>
          <wp:inline distT="0" distB="0" distL="0" distR="0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3E6" w:rsidRPr="0053366A" w:rsidRDefault="001F13E6" w:rsidP="001F13E6">
      <w:pPr>
        <w:jc w:val="center"/>
        <w:rPr>
          <w:b/>
          <w:spacing w:val="30"/>
          <w:sz w:val="26"/>
          <w:szCs w:val="26"/>
        </w:rPr>
      </w:pPr>
    </w:p>
    <w:p w:rsidR="001F13E6" w:rsidRPr="007936ED" w:rsidRDefault="001F13E6" w:rsidP="001F13E6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>ПРАВИТЕЛЬСТВО РОСТОВСКОЙ ОБЛАСТИ</w:t>
      </w:r>
    </w:p>
    <w:p w:rsidR="001F13E6" w:rsidRPr="0053366A" w:rsidRDefault="001F13E6" w:rsidP="001F13E6">
      <w:pPr>
        <w:pStyle w:val="Postan"/>
        <w:rPr>
          <w:sz w:val="26"/>
          <w:szCs w:val="26"/>
        </w:rPr>
      </w:pPr>
    </w:p>
    <w:p w:rsidR="001F13E6" w:rsidRPr="00E36EA0" w:rsidRDefault="001F13E6" w:rsidP="001F13E6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1F13E6" w:rsidRPr="0053366A" w:rsidRDefault="001F13E6" w:rsidP="001F13E6">
      <w:pPr>
        <w:jc w:val="center"/>
        <w:rPr>
          <w:b/>
          <w:sz w:val="26"/>
          <w:szCs w:val="26"/>
        </w:rPr>
      </w:pPr>
    </w:p>
    <w:p w:rsidR="001F13E6" w:rsidRDefault="001F13E6" w:rsidP="001F13E6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B537C2">
        <w:rPr>
          <w:sz w:val="28"/>
          <w:szCs w:val="28"/>
        </w:rPr>
        <w:t>01.06.2020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B537C2">
        <w:rPr>
          <w:sz w:val="28"/>
          <w:szCs w:val="28"/>
        </w:rPr>
        <w:t>505</w:t>
      </w:r>
    </w:p>
    <w:p w:rsidR="001F13E6" w:rsidRPr="0053366A" w:rsidRDefault="001F13E6" w:rsidP="001F13E6">
      <w:pPr>
        <w:jc w:val="center"/>
        <w:rPr>
          <w:sz w:val="26"/>
          <w:szCs w:val="26"/>
        </w:rPr>
      </w:pPr>
    </w:p>
    <w:p w:rsidR="001F13E6" w:rsidRDefault="001F13E6" w:rsidP="001F13E6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1F13E6" w:rsidRDefault="001F13E6" w:rsidP="001F13E6">
      <w:pPr>
        <w:jc w:val="center"/>
        <w:rPr>
          <w:sz w:val="28"/>
          <w:szCs w:val="28"/>
        </w:rPr>
      </w:pPr>
    </w:p>
    <w:p w:rsidR="001F13E6" w:rsidRPr="00092560" w:rsidRDefault="001F13E6" w:rsidP="001F13E6">
      <w:pPr>
        <w:jc w:val="center"/>
        <w:rPr>
          <w:sz w:val="28"/>
          <w:szCs w:val="28"/>
        </w:rPr>
      </w:pPr>
    </w:p>
    <w:p w:rsidR="00BB0F6F" w:rsidRPr="008A0A49" w:rsidRDefault="00BB0F6F" w:rsidP="00B3037A">
      <w:pPr>
        <w:jc w:val="center"/>
        <w:rPr>
          <w:b/>
          <w:kern w:val="2"/>
          <w:sz w:val="28"/>
          <w:szCs w:val="28"/>
        </w:rPr>
      </w:pPr>
      <w:r w:rsidRPr="008A0A49">
        <w:rPr>
          <w:b/>
          <w:kern w:val="2"/>
          <w:sz w:val="28"/>
          <w:szCs w:val="28"/>
        </w:rPr>
        <w:t>О</w:t>
      </w:r>
      <w:r w:rsidR="008A0A49" w:rsidRPr="008A0A49">
        <w:rPr>
          <w:b/>
          <w:kern w:val="2"/>
          <w:sz w:val="28"/>
          <w:szCs w:val="28"/>
        </w:rPr>
        <w:t xml:space="preserve"> </w:t>
      </w:r>
      <w:r w:rsidRPr="008A0A49">
        <w:rPr>
          <w:b/>
          <w:kern w:val="2"/>
          <w:sz w:val="28"/>
          <w:szCs w:val="28"/>
        </w:rPr>
        <w:t>внесении</w:t>
      </w:r>
      <w:r w:rsidR="008A0A49" w:rsidRPr="008A0A49">
        <w:rPr>
          <w:b/>
          <w:kern w:val="2"/>
          <w:sz w:val="28"/>
          <w:szCs w:val="28"/>
        </w:rPr>
        <w:t xml:space="preserve"> </w:t>
      </w:r>
      <w:r w:rsidRPr="008A0A49">
        <w:rPr>
          <w:b/>
          <w:kern w:val="2"/>
          <w:sz w:val="28"/>
          <w:szCs w:val="28"/>
        </w:rPr>
        <w:t>изменений</w:t>
      </w:r>
      <w:r w:rsidR="008A0A49" w:rsidRPr="008A0A49">
        <w:rPr>
          <w:b/>
          <w:kern w:val="2"/>
          <w:sz w:val="28"/>
          <w:szCs w:val="28"/>
        </w:rPr>
        <w:t xml:space="preserve"> </w:t>
      </w:r>
    </w:p>
    <w:p w:rsidR="00BB0F6F" w:rsidRPr="008A0A49" w:rsidRDefault="00BB0F6F" w:rsidP="00B3037A">
      <w:pPr>
        <w:jc w:val="center"/>
        <w:rPr>
          <w:b/>
          <w:kern w:val="2"/>
          <w:sz w:val="28"/>
          <w:szCs w:val="28"/>
        </w:rPr>
      </w:pPr>
      <w:r w:rsidRPr="008A0A49">
        <w:rPr>
          <w:b/>
          <w:kern w:val="2"/>
          <w:sz w:val="28"/>
          <w:szCs w:val="28"/>
        </w:rPr>
        <w:t>в</w:t>
      </w:r>
      <w:r w:rsidR="008A0A49" w:rsidRPr="008A0A49">
        <w:rPr>
          <w:b/>
          <w:kern w:val="2"/>
          <w:sz w:val="28"/>
          <w:szCs w:val="28"/>
        </w:rPr>
        <w:t xml:space="preserve"> </w:t>
      </w:r>
      <w:r w:rsidRPr="008A0A49">
        <w:rPr>
          <w:b/>
          <w:kern w:val="2"/>
          <w:sz w:val="28"/>
          <w:szCs w:val="28"/>
        </w:rPr>
        <w:t>постановление</w:t>
      </w:r>
      <w:r w:rsidR="008A0A49" w:rsidRPr="008A0A49">
        <w:rPr>
          <w:b/>
          <w:kern w:val="2"/>
          <w:sz w:val="28"/>
          <w:szCs w:val="28"/>
        </w:rPr>
        <w:t xml:space="preserve"> </w:t>
      </w:r>
      <w:r w:rsidRPr="008A0A49">
        <w:rPr>
          <w:b/>
          <w:kern w:val="2"/>
          <w:sz w:val="28"/>
          <w:szCs w:val="28"/>
        </w:rPr>
        <w:t>Правительства</w:t>
      </w:r>
      <w:r w:rsidR="008A0A49" w:rsidRPr="008A0A49">
        <w:rPr>
          <w:b/>
          <w:kern w:val="2"/>
          <w:sz w:val="28"/>
          <w:szCs w:val="28"/>
        </w:rPr>
        <w:t xml:space="preserve"> </w:t>
      </w:r>
    </w:p>
    <w:p w:rsidR="00BB0F6F" w:rsidRPr="008A0A49" w:rsidRDefault="00BB0F6F" w:rsidP="00B3037A">
      <w:pPr>
        <w:jc w:val="center"/>
        <w:rPr>
          <w:b/>
          <w:kern w:val="2"/>
          <w:sz w:val="28"/>
          <w:szCs w:val="28"/>
        </w:rPr>
      </w:pPr>
      <w:r w:rsidRPr="008A0A49">
        <w:rPr>
          <w:b/>
          <w:kern w:val="2"/>
          <w:sz w:val="28"/>
          <w:szCs w:val="28"/>
        </w:rPr>
        <w:t>Ростовской</w:t>
      </w:r>
      <w:r w:rsidR="008A0A49" w:rsidRPr="008A0A49">
        <w:rPr>
          <w:b/>
          <w:kern w:val="2"/>
          <w:sz w:val="28"/>
          <w:szCs w:val="28"/>
        </w:rPr>
        <w:t xml:space="preserve"> </w:t>
      </w:r>
      <w:r w:rsidRPr="008A0A49">
        <w:rPr>
          <w:b/>
          <w:kern w:val="2"/>
          <w:sz w:val="28"/>
          <w:szCs w:val="28"/>
        </w:rPr>
        <w:t>области</w:t>
      </w:r>
      <w:r w:rsidR="008A0A49" w:rsidRPr="008A0A49">
        <w:rPr>
          <w:b/>
          <w:kern w:val="2"/>
          <w:sz w:val="28"/>
          <w:szCs w:val="28"/>
        </w:rPr>
        <w:t xml:space="preserve"> </w:t>
      </w:r>
      <w:r w:rsidRPr="008A0A49">
        <w:rPr>
          <w:b/>
          <w:kern w:val="2"/>
          <w:sz w:val="28"/>
          <w:szCs w:val="28"/>
        </w:rPr>
        <w:t>от</w:t>
      </w:r>
      <w:r w:rsidR="008A0A49" w:rsidRPr="008A0A49">
        <w:rPr>
          <w:b/>
          <w:kern w:val="2"/>
          <w:sz w:val="28"/>
          <w:szCs w:val="28"/>
        </w:rPr>
        <w:t xml:space="preserve"> </w:t>
      </w:r>
      <w:r w:rsidRPr="008A0A49">
        <w:rPr>
          <w:b/>
          <w:kern w:val="2"/>
          <w:sz w:val="28"/>
          <w:szCs w:val="28"/>
        </w:rPr>
        <w:t>17.10.2018</w:t>
      </w:r>
      <w:r w:rsidR="008A0A49" w:rsidRPr="008A0A49">
        <w:rPr>
          <w:b/>
          <w:kern w:val="2"/>
          <w:sz w:val="28"/>
          <w:szCs w:val="28"/>
        </w:rPr>
        <w:t xml:space="preserve"> </w:t>
      </w:r>
      <w:r w:rsidRPr="008A0A49">
        <w:rPr>
          <w:b/>
          <w:kern w:val="2"/>
          <w:sz w:val="28"/>
          <w:szCs w:val="28"/>
        </w:rPr>
        <w:t>№</w:t>
      </w:r>
      <w:r w:rsidR="008A0A49" w:rsidRPr="008A0A49">
        <w:rPr>
          <w:b/>
          <w:kern w:val="2"/>
          <w:sz w:val="28"/>
          <w:szCs w:val="28"/>
        </w:rPr>
        <w:t xml:space="preserve"> </w:t>
      </w:r>
      <w:r w:rsidRPr="008A0A49">
        <w:rPr>
          <w:b/>
          <w:kern w:val="2"/>
          <w:sz w:val="28"/>
          <w:szCs w:val="28"/>
        </w:rPr>
        <w:t>653</w:t>
      </w:r>
    </w:p>
    <w:p w:rsidR="00BB0F6F" w:rsidRPr="00750AA2" w:rsidRDefault="00BB0F6F" w:rsidP="00B3037A">
      <w:pPr>
        <w:jc w:val="center"/>
        <w:rPr>
          <w:b/>
          <w:kern w:val="2"/>
          <w:sz w:val="28"/>
          <w:szCs w:val="28"/>
        </w:rPr>
      </w:pPr>
    </w:p>
    <w:p w:rsidR="001F13E6" w:rsidRPr="00750AA2" w:rsidRDefault="001F13E6" w:rsidP="00B3037A">
      <w:pPr>
        <w:jc w:val="center"/>
        <w:rPr>
          <w:b/>
          <w:kern w:val="2"/>
          <w:sz w:val="28"/>
          <w:szCs w:val="28"/>
        </w:rPr>
      </w:pPr>
    </w:p>
    <w:p w:rsidR="00BB0F6F" w:rsidRPr="008A0A49" w:rsidRDefault="00BB0F6F" w:rsidP="00C347D3">
      <w:pPr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В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соответствии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с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постановлением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Правительства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Ростовской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области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от</w:t>
      </w:r>
      <w:r w:rsidR="0002639B">
        <w:rPr>
          <w:kern w:val="2"/>
          <w:sz w:val="28"/>
          <w:szCs w:val="28"/>
        </w:rPr>
        <w:t> </w:t>
      </w:r>
      <w:r w:rsidRPr="008A0A49">
        <w:rPr>
          <w:kern w:val="2"/>
          <w:sz w:val="28"/>
          <w:szCs w:val="28"/>
        </w:rPr>
        <w:t>10.01.2018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№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1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«Об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утверждении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Порядка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разработки,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реализации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оценки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эффективности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государственных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программ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Ростовской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области»,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а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также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в</w:t>
      </w:r>
      <w:r w:rsidR="00F867B0">
        <w:rPr>
          <w:kern w:val="2"/>
          <w:sz w:val="28"/>
          <w:szCs w:val="28"/>
        </w:rPr>
        <w:t> </w:t>
      </w:r>
      <w:r w:rsidRPr="008A0A49">
        <w:rPr>
          <w:kern w:val="2"/>
          <w:sz w:val="28"/>
          <w:szCs w:val="28"/>
        </w:rPr>
        <w:t>целях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приведения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объемов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финансирования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государственной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программы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Ростовской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области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«Развитие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культуры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туризма»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в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соответствие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с</w:t>
      </w:r>
      <w:r w:rsidR="0002639B">
        <w:rPr>
          <w:kern w:val="2"/>
          <w:sz w:val="28"/>
          <w:szCs w:val="28"/>
        </w:rPr>
        <w:t> </w:t>
      </w:r>
      <w:r w:rsidRPr="008A0A49">
        <w:rPr>
          <w:kern w:val="2"/>
          <w:sz w:val="28"/>
          <w:szCs w:val="28"/>
        </w:rPr>
        <w:t>Областным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законом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от</w:t>
      </w:r>
      <w:r w:rsidR="001F13E6">
        <w:rPr>
          <w:kern w:val="2"/>
          <w:sz w:val="28"/>
          <w:szCs w:val="28"/>
          <w:lang w:val="en-US"/>
        </w:rPr>
        <w:t> </w:t>
      </w:r>
      <w:r w:rsidRPr="008A0A49">
        <w:rPr>
          <w:kern w:val="2"/>
          <w:sz w:val="28"/>
          <w:szCs w:val="28"/>
        </w:rPr>
        <w:t>16.12.2019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№</w:t>
      </w:r>
      <w:r w:rsidR="001F13E6">
        <w:rPr>
          <w:kern w:val="2"/>
          <w:sz w:val="28"/>
          <w:szCs w:val="28"/>
          <w:lang w:val="en-US"/>
        </w:rPr>
        <w:t> </w:t>
      </w:r>
      <w:r w:rsidRPr="008A0A49">
        <w:rPr>
          <w:kern w:val="2"/>
          <w:sz w:val="28"/>
          <w:szCs w:val="28"/>
        </w:rPr>
        <w:t>256-ЗС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«Об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областном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бюджете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на</w:t>
      </w:r>
      <w:r w:rsidR="0002639B">
        <w:rPr>
          <w:kern w:val="2"/>
          <w:sz w:val="28"/>
          <w:szCs w:val="28"/>
        </w:rPr>
        <w:t> </w:t>
      </w:r>
      <w:r w:rsidRPr="008A0A49">
        <w:rPr>
          <w:kern w:val="2"/>
          <w:sz w:val="28"/>
          <w:szCs w:val="28"/>
        </w:rPr>
        <w:t>2020</w:t>
      </w:r>
      <w:r w:rsidR="0002639B">
        <w:rPr>
          <w:kern w:val="2"/>
          <w:sz w:val="28"/>
          <w:szCs w:val="28"/>
        </w:rPr>
        <w:t> </w:t>
      </w:r>
      <w:r w:rsidRPr="008A0A49">
        <w:rPr>
          <w:kern w:val="2"/>
          <w:sz w:val="28"/>
          <w:szCs w:val="28"/>
        </w:rPr>
        <w:t>год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на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плановый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период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2021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2022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годов»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Правительство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Ростовской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области</w:t>
      </w:r>
      <w:r w:rsidR="008A0A49" w:rsidRPr="008A0A49">
        <w:rPr>
          <w:kern w:val="2"/>
          <w:sz w:val="28"/>
          <w:szCs w:val="28"/>
        </w:rPr>
        <w:t xml:space="preserve"> </w:t>
      </w:r>
      <w:r w:rsidR="0002639B">
        <w:rPr>
          <w:kern w:val="2"/>
          <w:sz w:val="28"/>
          <w:szCs w:val="28"/>
        </w:rPr>
        <w:t xml:space="preserve"> </w:t>
      </w:r>
      <w:r w:rsidRPr="0002639B">
        <w:rPr>
          <w:b/>
          <w:spacing w:val="60"/>
          <w:kern w:val="2"/>
          <w:sz w:val="28"/>
          <w:szCs w:val="28"/>
        </w:rPr>
        <w:t>постановляе</w:t>
      </w:r>
      <w:r w:rsidRPr="008A0A49">
        <w:rPr>
          <w:b/>
          <w:kern w:val="2"/>
          <w:sz w:val="28"/>
          <w:szCs w:val="28"/>
        </w:rPr>
        <w:t>т:</w:t>
      </w:r>
    </w:p>
    <w:p w:rsidR="00BB0F6F" w:rsidRPr="008A0A49" w:rsidRDefault="00BB0F6F" w:rsidP="00C347D3">
      <w:pPr>
        <w:ind w:firstLine="709"/>
        <w:jc w:val="both"/>
        <w:rPr>
          <w:kern w:val="2"/>
          <w:sz w:val="28"/>
          <w:szCs w:val="28"/>
        </w:rPr>
      </w:pPr>
    </w:p>
    <w:p w:rsidR="00BB0F6F" w:rsidRPr="008A0A49" w:rsidRDefault="00BB0F6F" w:rsidP="00C347D3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>1.</w:t>
      </w:r>
      <w:r w:rsidR="0002639B">
        <w:rPr>
          <w:kern w:val="2"/>
          <w:sz w:val="28"/>
          <w:szCs w:val="28"/>
          <w:lang w:eastAsia="en-US"/>
        </w:rPr>
        <w:t> </w:t>
      </w:r>
      <w:r w:rsidRPr="008A0A49">
        <w:rPr>
          <w:kern w:val="2"/>
          <w:sz w:val="28"/>
          <w:szCs w:val="28"/>
          <w:lang w:eastAsia="en-US"/>
        </w:rPr>
        <w:t>Внести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в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постановление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Правительства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Ростовской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области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от</w:t>
      </w:r>
      <w:r w:rsidR="0002639B">
        <w:rPr>
          <w:kern w:val="2"/>
          <w:sz w:val="28"/>
          <w:szCs w:val="28"/>
          <w:lang w:eastAsia="en-US"/>
        </w:rPr>
        <w:t> </w:t>
      </w:r>
      <w:r w:rsidRPr="008A0A49">
        <w:rPr>
          <w:kern w:val="2"/>
          <w:sz w:val="28"/>
          <w:szCs w:val="28"/>
          <w:lang w:eastAsia="en-US"/>
        </w:rPr>
        <w:t>17.10.2018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№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653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«Об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утверждении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государственной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программы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Ростовской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области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«Развитие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культуры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и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туризма»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изменения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согласно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приложению.</w:t>
      </w:r>
    </w:p>
    <w:p w:rsidR="00BB0F6F" w:rsidRPr="008A0A49" w:rsidRDefault="00BB0F6F" w:rsidP="00C347D3">
      <w:pPr>
        <w:ind w:firstLine="709"/>
        <w:jc w:val="both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>2.</w:t>
      </w:r>
      <w:r w:rsidR="0002639B">
        <w:rPr>
          <w:kern w:val="2"/>
          <w:sz w:val="28"/>
          <w:szCs w:val="28"/>
          <w:lang w:eastAsia="en-US"/>
        </w:rPr>
        <w:t> </w:t>
      </w:r>
      <w:r w:rsidRPr="008A0A49">
        <w:rPr>
          <w:kern w:val="2"/>
          <w:sz w:val="28"/>
          <w:szCs w:val="28"/>
          <w:lang w:eastAsia="en-US"/>
        </w:rPr>
        <w:t>Настоящее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постановление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вступает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в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силу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со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дня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его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официального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опубликования.</w:t>
      </w:r>
    </w:p>
    <w:p w:rsidR="00BB0F6F" w:rsidRPr="008A0A49" w:rsidRDefault="001E3CFA" w:rsidP="00C347D3">
      <w:pPr>
        <w:ind w:firstLine="709"/>
        <w:jc w:val="both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3</w:t>
      </w:r>
      <w:r w:rsidR="00BB0F6F" w:rsidRPr="008A0A49">
        <w:rPr>
          <w:kern w:val="2"/>
          <w:sz w:val="28"/>
          <w:szCs w:val="28"/>
          <w:lang w:eastAsia="en-US"/>
        </w:rPr>
        <w:t>.</w:t>
      </w:r>
      <w:r w:rsidR="0002639B">
        <w:rPr>
          <w:kern w:val="2"/>
          <w:sz w:val="28"/>
          <w:szCs w:val="28"/>
          <w:lang w:eastAsia="en-US"/>
        </w:rPr>
        <w:t> </w:t>
      </w:r>
      <w:r w:rsidR="00BB0F6F" w:rsidRPr="008A0A49">
        <w:rPr>
          <w:kern w:val="2"/>
          <w:sz w:val="28"/>
          <w:szCs w:val="28"/>
          <w:lang w:eastAsia="en-US"/>
        </w:rPr>
        <w:t>Контроль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kern w:val="2"/>
          <w:sz w:val="28"/>
          <w:szCs w:val="28"/>
          <w:lang w:eastAsia="en-US"/>
        </w:rPr>
        <w:t>за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kern w:val="2"/>
          <w:sz w:val="28"/>
          <w:szCs w:val="28"/>
          <w:lang w:eastAsia="en-US"/>
        </w:rPr>
        <w:t>выполнением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kern w:val="2"/>
          <w:sz w:val="28"/>
          <w:szCs w:val="28"/>
          <w:lang w:eastAsia="en-US"/>
        </w:rPr>
        <w:t>настоящего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kern w:val="2"/>
          <w:sz w:val="28"/>
          <w:szCs w:val="28"/>
          <w:lang w:eastAsia="en-US"/>
        </w:rPr>
        <w:t>постановления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kern w:val="2"/>
          <w:sz w:val="28"/>
          <w:szCs w:val="28"/>
          <w:lang w:eastAsia="en-US"/>
        </w:rPr>
        <w:t>возложить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kern w:val="2"/>
          <w:sz w:val="28"/>
          <w:szCs w:val="28"/>
          <w:lang w:eastAsia="en-US"/>
        </w:rPr>
        <w:t>на</w:t>
      </w:r>
      <w:r w:rsidR="0002639B">
        <w:rPr>
          <w:kern w:val="2"/>
          <w:sz w:val="28"/>
          <w:szCs w:val="28"/>
          <w:lang w:eastAsia="en-US"/>
        </w:rPr>
        <w:t> </w:t>
      </w:r>
      <w:r w:rsidR="00BB0F6F" w:rsidRPr="008A0A49">
        <w:rPr>
          <w:kern w:val="2"/>
          <w:sz w:val="28"/>
          <w:szCs w:val="28"/>
          <w:lang w:eastAsia="en-US"/>
        </w:rPr>
        <w:t>первого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kern w:val="2"/>
          <w:sz w:val="28"/>
          <w:szCs w:val="28"/>
          <w:lang w:eastAsia="en-US"/>
        </w:rPr>
        <w:t>заместителя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kern w:val="2"/>
          <w:sz w:val="28"/>
          <w:szCs w:val="28"/>
          <w:lang w:eastAsia="en-US"/>
        </w:rPr>
        <w:t>Губернатора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kern w:val="2"/>
          <w:sz w:val="28"/>
          <w:szCs w:val="28"/>
          <w:lang w:eastAsia="en-US"/>
        </w:rPr>
        <w:t>Ростовской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kern w:val="2"/>
          <w:sz w:val="28"/>
          <w:szCs w:val="28"/>
          <w:lang w:eastAsia="en-US"/>
        </w:rPr>
        <w:t>области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kern w:val="2"/>
          <w:sz w:val="28"/>
          <w:szCs w:val="28"/>
          <w:lang w:eastAsia="en-US"/>
        </w:rPr>
        <w:t>Гуськова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kern w:val="2"/>
          <w:sz w:val="28"/>
          <w:szCs w:val="28"/>
          <w:lang w:eastAsia="en-US"/>
        </w:rPr>
        <w:t>И.А.</w:t>
      </w:r>
    </w:p>
    <w:p w:rsidR="00BB0F6F" w:rsidRPr="00750AA2" w:rsidRDefault="00BB0F6F" w:rsidP="001F13E6">
      <w:pPr>
        <w:jc w:val="both"/>
        <w:rPr>
          <w:kern w:val="2"/>
          <w:sz w:val="28"/>
          <w:szCs w:val="28"/>
        </w:rPr>
      </w:pPr>
    </w:p>
    <w:p w:rsidR="00BB0F6F" w:rsidRPr="008A0A49" w:rsidRDefault="00BB0F6F" w:rsidP="00B3037A">
      <w:pPr>
        <w:rPr>
          <w:kern w:val="2"/>
          <w:sz w:val="28"/>
          <w:szCs w:val="28"/>
        </w:rPr>
      </w:pPr>
    </w:p>
    <w:p w:rsidR="00B64860" w:rsidRPr="00F2608D" w:rsidRDefault="00B64860" w:rsidP="001F13E6">
      <w:pPr>
        <w:tabs>
          <w:tab w:val="left" w:pos="7655"/>
        </w:tabs>
        <w:ind w:right="7229"/>
        <w:jc w:val="center"/>
        <w:rPr>
          <w:sz w:val="28"/>
        </w:rPr>
      </w:pPr>
      <w:r w:rsidRPr="00F2608D">
        <w:rPr>
          <w:sz w:val="28"/>
        </w:rPr>
        <w:t>Губернатор</w:t>
      </w:r>
    </w:p>
    <w:p w:rsidR="00B64860" w:rsidRPr="00F2608D" w:rsidRDefault="00B64860" w:rsidP="00B64860">
      <w:pPr>
        <w:tabs>
          <w:tab w:val="left" w:pos="7655"/>
        </w:tabs>
        <w:rPr>
          <w:sz w:val="28"/>
        </w:rPr>
      </w:pPr>
      <w:r w:rsidRPr="00F2608D">
        <w:rPr>
          <w:sz w:val="28"/>
        </w:rPr>
        <w:t>Ростовской области</w:t>
      </w:r>
      <w:r w:rsidRPr="00F2608D">
        <w:rPr>
          <w:sz w:val="28"/>
        </w:rPr>
        <w:tab/>
      </w:r>
      <w:r w:rsidRPr="00F2608D">
        <w:rPr>
          <w:sz w:val="28"/>
        </w:rPr>
        <w:tab/>
        <w:t xml:space="preserve">  В.Ю. Голубев</w:t>
      </w:r>
    </w:p>
    <w:p w:rsidR="00BB0F6F" w:rsidRPr="008A0A49" w:rsidRDefault="00BB0F6F" w:rsidP="00B3037A">
      <w:pPr>
        <w:rPr>
          <w:kern w:val="2"/>
          <w:sz w:val="28"/>
          <w:szCs w:val="28"/>
        </w:rPr>
      </w:pPr>
    </w:p>
    <w:p w:rsidR="00BB0F6F" w:rsidRPr="00750AA2" w:rsidRDefault="00BB0F6F" w:rsidP="00B3037A">
      <w:pPr>
        <w:rPr>
          <w:kern w:val="2"/>
          <w:sz w:val="28"/>
          <w:szCs w:val="28"/>
        </w:rPr>
      </w:pPr>
    </w:p>
    <w:p w:rsidR="001F13E6" w:rsidRPr="00750AA2" w:rsidRDefault="001F13E6" w:rsidP="00B3037A">
      <w:pPr>
        <w:rPr>
          <w:kern w:val="2"/>
          <w:sz w:val="28"/>
          <w:szCs w:val="28"/>
        </w:rPr>
      </w:pPr>
    </w:p>
    <w:p w:rsidR="00BB0F6F" w:rsidRPr="008A0A49" w:rsidRDefault="00BB0F6F" w:rsidP="00B3037A">
      <w:pPr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Постановление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вносит</w:t>
      </w:r>
      <w:r w:rsidR="008A0A49" w:rsidRPr="008A0A49">
        <w:rPr>
          <w:kern w:val="2"/>
          <w:sz w:val="28"/>
          <w:szCs w:val="28"/>
        </w:rPr>
        <w:t xml:space="preserve"> </w:t>
      </w:r>
    </w:p>
    <w:p w:rsidR="00BB0F6F" w:rsidRPr="008A0A49" w:rsidRDefault="00BB0F6F" w:rsidP="00B3037A">
      <w:pPr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министерство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культуры</w:t>
      </w:r>
    </w:p>
    <w:p w:rsidR="00BB0F6F" w:rsidRPr="008A0A49" w:rsidRDefault="00BB0F6F" w:rsidP="00B3037A">
      <w:pPr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Ростовской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области</w:t>
      </w:r>
    </w:p>
    <w:p w:rsidR="00BB0F6F" w:rsidRPr="008A0A49" w:rsidRDefault="00BB0F6F" w:rsidP="00B64860">
      <w:pPr>
        <w:pageBreakBefore/>
        <w:ind w:left="6237"/>
        <w:jc w:val="center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lastRenderedPageBreak/>
        <w:t>Приложение</w:t>
      </w:r>
    </w:p>
    <w:p w:rsidR="00BB0F6F" w:rsidRPr="008A0A49" w:rsidRDefault="00BB0F6F" w:rsidP="00B64860">
      <w:pPr>
        <w:ind w:left="6237"/>
        <w:jc w:val="center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к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постановлению</w:t>
      </w:r>
    </w:p>
    <w:p w:rsidR="00BB0F6F" w:rsidRPr="008A0A49" w:rsidRDefault="00BB0F6F" w:rsidP="00B64860">
      <w:pPr>
        <w:ind w:left="6237"/>
        <w:jc w:val="center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Правительства</w:t>
      </w:r>
    </w:p>
    <w:p w:rsidR="00BB0F6F" w:rsidRPr="008A0A49" w:rsidRDefault="00BB0F6F" w:rsidP="00B64860">
      <w:pPr>
        <w:ind w:left="6237"/>
        <w:jc w:val="center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Ростовской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области</w:t>
      </w:r>
    </w:p>
    <w:p w:rsidR="00B64860" w:rsidRPr="000F3274" w:rsidRDefault="00B64860" w:rsidP="00B64860">
      <w:pPr>
        <w:ind w:left="6237"/>
        <w:jc w:val="center"/>
        <w:rPr>
          <w:sz w:val="28"/>
        </w:rPr>
      </w:pPr>
      <w:r w:rsidRPr="000F3274">
        <w:rPr>
          <w:sz w:val="28"/>
        </w:rPr>
        <w:t xml:space="preserve">от </w:t>
      </w:r>
      <w:r w:rsidR="00B537C2">
        <w:rPr>
          <w:sz w:val="28"/>
        </w:rPr>
        <w:t>01.06</w:t>
      </w:r>
      <w:bookmarkStart w:id="0" w:name="_GoBack"/>
      <w:bookmarkEnd w:id="0"/>
      <w:r w:rsidR="00B537C2">
        <w:rPr>
          <w:sz w:val="28"/>
        </w:rPr>
        <w:t>.2020</w:t>
      </w:r>
      <w:r w:rsidRPr="000F3274">
        <w:rPr>
          <w:sz w:val="28"/>
        </w:rPr>
        <w:t xml:space="preserve"> № </w:t>
      </w:r>
      <w:r w:rsidR="00B537C2">
        <w:rPr>
          <w:sz w:val="28"/>
        </w:rPr>
        <w:t>505</w:t>
      </w:r>
    </w:p>
    <w:p w:rsidR="00BB0F6F" w:rsidRPr="00750AA2" w:rsidRDefault="00BB0F6F" w:rsidP="00B3037A">
      <w:pPr>
        <w:jc w:val="center"/>
        <w:rPr>
          <w:kern w:val="2"/>
          <w:sz w:val="28"/>
          <w:szCs w:val="28"/>
        </w:rPr>
      </w:pPr>
    </w:p>
    <w:p w:rsidR="001F13E6" w:rsidRPr="00750AA2" w:rsidRDefault="001F13E6" w:rsidP="00B3037A">
      <w:pPr>
        <w:jc w:val="center"/>
        <w:rPr>
          <w:kern w:val="2"/>
          <w:sz w:val="28"/>
          <w:szCs w:val="28"/>
        </w:rPr>
      </w:pPr>
    </w:p>
    <w:p w:rsidR="00BB0F6F" w:rsidRPr="008A0A49" w:rsidRDefault="00BB0F6F" w:rsidP="00B3037A">
      <w:pPr>
        <w:jc w:val="center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ИЗМЕНЕНИЯ,</w:t>
      </w:r>
    </w:p>
    <w:p w:rsidR="001F13E6" w:rsidRPr="001F13E6" w:rsidRDefault="00BB0F6F" w:rsidP="00B3037A">
      <w:pPr>
        <w:jc w:val="center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вносимые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в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постановление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Правительства</w:t>
      </w:r>
      <w:r w:rsidR="0002639B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Ростовской</w:t>
      </w:r>
      <w:r w:rsidR="008A0A49" w:rsidRPr="008A0A49">
        <w:rPr>
          <w:kern w:val="2"/>
          <w:sz w:val="28"/>
          <w:szCs w:val="28"/>
        </w:rPr>
        <w:t xml:space="preserve"> </w:t>
      </w:r>
    </w:p>
    <w:p w:rsidR="001F13E6" w:rsidRPr="00750AA2" w:rsidRDefault="00BB0F6F" w:rsidP="00B3037A">
      <w:pPr>
        <w:jc w:val="center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области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от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17.10.2018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№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653</w:t>
      </w:r>
      <w:r w:rsidR="0002639B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«Об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утверждении</w:t>
      </w:r>
      <w:r w:rsidR="0002639B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государственной</w:t>
      </w:r>
      <w:r w:rsidR="008A0A49" w:rsidRPr="008A0A49">
        <w:rPr>
          <w:kern w:val="2"/>
          <w:sz w:val="28"/>
          <w:szCs w:val="28"/>
        </w:rPr>
        <w:t xml:space="preserve"> </w:t>
      </w:r>
    </w:p>
    <w:p w:rsidR="00BB0F6F" w:rsidRPr="008A0A49" w:rsidRDefault="00BB0F6F" w:rsidP="00B3037A">
      <w:pPr>
        <w:jc w:val="center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программы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Ростовской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области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«Развитие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культуры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туризма»</w:t>
      </w:r>
    </w:p>
    <w:p w:rsidR="00BB0F6F" w:rsidRPr="008A0A49" w:rsidRDefault="00BB0F6F" w:rsidP="00B3037A">
      <w:pPr>
        <w:jc w:val="center"/>
        <w:rPr>
          <w:kern w:val="2"/>
          <w:sz w:val="28"/>
          <w:szCs w:val="28"/>
        </w:rPr>
      </w:pPr>
    </w:p>
    <w:p w:rsidR="00BB0F6F" w:rsidRPr="008A0A49" w:rsidRDefault="00BB0F6F" w:rsidP="00C347D3">
      <w:pPr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В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приложении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№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1:</w:t>
      </w:r>
    </w:p>
    <w:p w:rsidR="00BB0F6F" w:rsidRPr="008A0A49" w:rsidRDefault="00AB20B2" w:rsidP="0002639B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1.</w:t>
      </w:r>
      <w:r w:rsidR="0002639B">
        <w:rPr>
          <w:kern w:val="2"/>
          <w:sz w:val="28"/>
          <w:szCs w:val="28"/>
        </w:rPr>
        <w:t> </w:t>
      </w:r>
      <w:r w:rsidR="00BB0F6F" w:rsidRPr="008A0A49">
        <w:rPr>
          <w:kern w:val="2"/>
          <w:sz w:val="28"/>
          <w:szCs w:val="28"/>
        </w:rPr>
        <w:t>Подраздел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«Ресурсное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обеспечение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государственной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программы»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раздела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«Паспорт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государственной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программы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Ростовской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области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«Развитие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культуры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и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туризма»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изложить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в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редакции:</w:t>
      </w:r>
    </w:p>
    <w:p w:rsidR="00BB0F6F" w:rsidRPr="008A0A49" w:rsidRDefault="00BB0F6F" w:rsidP="00B3037A">
      <w:pPr>
        <w:ind w:firstLine="709"/>
        <w:jc w:val="both"/>
        <w:rPr>
          <w:kern w:val="2"/>
          <w:sz w:val="28"/>
          <w:szCs w:val="28"/>
          <w:lang w:eastAsia="en-US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143"/>
        <w:gridCol w:w="282"/>
        <w:gridCol w:w="7328"/>
      </w:tblGrid>
      <w:tr w:rsidR="00BB0F6F" w:rsidRPr="008A0A49" w:rsidTr="001F13E6">
        <w:tc>
          <w:tcPr>
            <w:tcW w:w="2155" w:type="dxa"/>
            <w:shd w:val="clear" w:color="auto" w:fill="auto"/>
            <w:hideMark/>
          </w:tcPr>
          <w:p w:rsidR="00BB0F6F" w:rsidRPr="001F13E6" w:rsidRDefault="00BB0F6F" w:rsidP="00B3037A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1F13E6">
              <w:rPr>
                <w:kern w:val="2"/>
                <w:sz w:val="28"/>
                <w:szCs w:val="28"/>
              </w:rPr>
              <w:t>«Ресурсное</w:t>
            </w:r>
            <w:r w:rsidR="008A0A49" w:rsidRPr="001F13E6">
              <w:rPr>
                <w:kern w:val="2"/>
                <w:sz w:val="28"/>
                <w:szCs w:val="28"/>
              </w:rPr>
              <w:t xml:space="preserve"> </w:t>
            </w:r>
            <w:r w:rsidRPr="001F13E6">
              <w:rPr>
                <w:kern w:val="2"/>
                <w:sz w:val="28"/>
                <w:szCs w:val="28"/>
              </w:rPr>
              <w:t>обеспечение</w:t>
            </w:r>
            <w:r w:rsidR="008A0A49" w:rsidRPr="001F13E6">
              <w:rPr>
                <w:kern w:val="2"/>
                <w:sz w:val="28"/>
                <w:szCs w:val="28"/>
              </w:rPr>
              <w:t xml:space="preserve"> </w:t>
            </w:r>
            <w:r w:rsidRPr="001F13E6">
              <w:rPr>
                <w:kern w:val="2"/>
                <w:sz w:val="28"/>
                <w:szCs w:val="28"/>
              </w:rPr>
              <w:t>государственной</w:t>
            </w:r>
            <w:r w:rsidR="008A0A49" w:rsidRPr="001F13E6">
              <w:rPr>
                <w:kern w:val="2"/>
                <w:sz w:val="28"/>
                <w:szCs w:val="28"/>
              </w:rPr>
              <w:t xml:space="preserve"> </w:t>
            </w:r>
            <w:r w:rsidRPr="001F13E6">
              <w:rPr>
                <w:kern w:val="2"/>
                <w:sz w:val="28"/>
                <w:szCs w:val="28"/>
              </w:rPr>
              <w:t>программы</w:t>
            </w:r>
            <w:r w:rsidR="008A0A49" w:rsidRPr="001F13E6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hideMark/>
          </w:tcPr>
          <w:p w:rsidR="00BB0F6F" w:rsidRPr="001F13E6" w:rsidRDefault="00BB0F6F" w:rsidP="00B3037A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1F13E6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372" w:type="dxa"/>
            <w:shd w:val="clear" w:color="auto" w:fill="auto"/>
            <w:hideMark/>
          </w:tcPr>
          <w:p w:rsidR="00BB0F6F" w:rsidRPr="001F13E6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общий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объем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финансирования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государственной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программы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составляет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AB20B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18</w:t>
            </w:r>
            <w:r w:rsidR="00FB446E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1D37A8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="007C304C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</w:t>
            </w:r>
            <w:r w:rsidR="00852FB5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</w:t>
            </w:r>
            <w:r w:rsidR="007C304C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</w:t>
            </w:r>
            <w:r w:rsidR="001D37A8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,9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рублей,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том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числе:</w:t>
            </w:r>
          </w:p>
          <w:p w:rsidR="00BB0F6F" w:rsidRPr="001F13E6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2019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5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063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501,7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5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AB20B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127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</w:t>
            </w:r>
            <w:r w:rsidR="00AB20B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24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="001D37A8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</w:p>
          <w:p w:rsidR="00BB0F6F" w:rsidRPr="001F13E6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AB20B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675</w:t>
            </w:r>
            <w:r w:rsidR="007C304C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="007C304C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00,</w:t>
            </w:r>
            <w:r w:rsidR="001D37A8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5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="007D7106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83</w:t>
            </w:r>
            <w:r w:rsidR="00FB446E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22</w:t>
            </w:r>
            <w:r w:rsidR="007D7106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</w:t>
            </w:r>
            <w:r w:rsidR="00FB446E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,3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354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091,8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354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091,8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2025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354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091,8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354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091,8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2027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354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091,8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354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091,8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354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091,8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2030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354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091,8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рублей.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Объем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областного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бюджета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составляет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31</w:t>
            </w:r>
            <w:r w:rsidR="0002639B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="007D7106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31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="0002639B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="007D7106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39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1,</w:t>
            </w:r>
            <w:r w:rsidR="007D7106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0</w:t>
            </w:r>
            <w:r w:rsidR="0002639B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рублей,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том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числе: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2019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609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914,6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7D7106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5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="007D7106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1,</w:t>
            </w:r>
            <w:r w:rsidR="007D7106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7D7106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22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5</w:t>
            </w:r>
            <w:r w:rsidR="007D7106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77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5</w:t>
            </w:r>
            <w:r w:rsidR="007D7106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,6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0</w:t>
            </w:r>
            <w:r w:rsidR="007D7106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7D7106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7</w:t>
            </w:r>
            <w:r w:rsidR="007D7106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="007D7106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7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979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704,6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979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704,6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2025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979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704,6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979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704,6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2027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979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704,6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979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704,6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979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704,6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2030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979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704,6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>из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них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общий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объем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финансирования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за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счет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безвозмездных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поступлений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областной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бюджет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02639B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92 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89,1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рублей,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том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числе: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2019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171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417,0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40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7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244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303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5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90,6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410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437,2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том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числе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за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счет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федерального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бюджета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92</w:t>
            </w:r>
            <w:r w:rsidR="0002639B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9,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рублей,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том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числе: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2019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171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417,0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40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7 2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4,3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303 590,6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410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437,2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рублей.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Объем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местных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бюджетов,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необходимый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для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софинансирования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особо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важных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и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(или)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контролируемых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Правительством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Ростовской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области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объектов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и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направлений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расходования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средств,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составляет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22</w:t>
            </w:r>
            <w:r w:rsidR="00FB446E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5</w:t>
            </w:r>
            <w:r w:rsidR="007C304C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86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="001D37A8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02639B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рублей,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том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числе: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2019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139,4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53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6,</w:t>
            </w:r>
            <w:r w:rsidR="001D37A8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7C304C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1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45</w:t>
            </w:r>
            <w:r w:rsidR="007C304C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="001D37A8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7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6 765,0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рублей.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Объем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за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счет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внебюджетных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источников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составляет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639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712,7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рублей,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из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них: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2019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389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447,7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416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896,6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418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479,2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419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791,6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374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387,2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374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387,2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2025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374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387,2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23254C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374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387,2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2027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374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387,2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374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387,2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374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387,2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8A0A49" w:rsidRDefault="00BB0F6F" w:rsidP="00B3037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2030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374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387,2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рублей».</w:t>
            </w:r>
          </w:p>
        </w:tc>
      </w:tr>
    </w:tbl>
    <w:p w:rsidR="00BB0F6F" w:rsidRPr="001F13E6" w:rsidRDefault="00BB0F6F" w:rsidP="00B3037A">
      <w:pPr>
        <w:ind w:firstLine="709"/>
        <w:jc w:val="both"/>
        <w:rPr>
          <w:kern w:val="2"/>
          <w:sz w:val="16"/>
          <w:szCs w:val="16"/>
          <w:lang w:eastAsia="en-US"/>
        </w:rPr>
      </w:pPr>
    </w:p>
    <w:p w:rsidR="00BB0F6F" w:rsidRPr="008A0A49" w:rsidRDefault="00BB0F6F" w:rsidP="00B3037A">
      <w:pPr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2.</w:t>
      </w:r>
      <w:r w:rsidR="0002639B">
        <w:rPr>
          <w:kern w:val="2"/>
          <w:sz w:val="28"/>
          <w:szCs w:val="28"/>
        </w:rPr>
        <w:t> </w:t>
      </w:r>
      <w:r w:rsidRPr="008A0A49">
        <w:rPr>
          <w:kern w:val="2"/>
          <w:sz w:val="28"/>
          <w:szCs w:val="28"/>
        </w:rPr>
        <w:t>Подраздел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«Ресурсное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обеспечение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подпрограммы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1»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раздела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«</w:t>
      </w:r>
      <w:r w:rsidRPr="008A0A49">
        <w:rPr>
          <w:kern w:val="2"/>
          <w:sz w:val="28"/>
          <w:szCs w:val="28"/>
          <w:lang w:eastAsia="en-US"/>
        </w:rPr>
        <w:t>Паспорт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подпрограммы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«Развитие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культуры»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</w:rPr>
        <w:t>изложить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в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редакции:</w:t>
      </w:r>
    </w:p>
    <w:p w:rsidR="00BB0F6F" w:rsidRPr="001F13E6" w:rsidRDefault="00BB0F6F" w:rsidP="00B3037A">
      <w:pPr>
        <w:ind w:firstLine="709"/>
        <w:jc w:val="both"/>
        <w:rPr>
          <w:kern w:val="2"/>
          <w:sz w:val="16"/>
          <w:szCs w:val="16"/>
          <w:lang w:eastAsia="en-US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143"/>
        <w:gridCol w:w="282"/>
        <w:gridCol w:w="7328"/>
      </w:tblGrid>
      <w:tr w:rsidR="00BB0F6F" w:rsidRPr="008A0A49" w:rsidTr="00D23F59">
        <w:tc>
          <w:tcPr>
            <w:tcW w:w="2143" w:type="dxa"/>
          </w:tcPr>
          <w:p w:rsidR="00BB0F6F" w:rsidRPr="001F13E6" w:rsidRDefault="00BB0F6F" w:rsidP="00B3037A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1F13E6">
              <w:rPr>
                <w:kern w:val="2"/>
                <w:sz w:val="28"/>
                <w:szCs w:val="28"/>
              </w:rPr>
              <w:t>«Ресурсное</w:t>
            </w:r>
            <w:r w:rsidR="008A0A49" w:rsidRPr="001F13E6">
              <w:rPr>
                <w:kern w:val="2"/>
                <w:sz w:val="28"/>
                <w:szCs w:val="28"/>
              </w:rPr>
              <w:t xml:space="preserve"> </w:t>
            </w:r>
          </w:p>
          <w:p w:rsidR="00BB0F6F" w:rsidRPr="001F13E6" w:rsidRDefault="00BB0F6F" w:rsidP="00B3037A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1F13E6">
              <w:rPr>
                <w:kern w:val="2"/>
                <w:sz w:val="28"/>
                <w:szCs w:val="28"/>
              </w:rPr>
              <w:t>обеспечение</w:t>
            </w:r>
            <w:r w:rsidR="008A0A49" w:rsidRPr="001F13E6">
              <w:rPr>
                <w:kern w:val="2"/>
                <w:sz w:val="28"/>
                <w:szCs w:val="28"/>
              </w:rPr>
              <w:t xml:space="preserve"> </w:t>
            </w:r>
            <w:r w:rsidRPr="001F13E6">
              <w:rPr>
                <w:kern w:val="2"/>
                <w:sz w:val="28"/>
                <w:szCs w:val="28"/>
              </w:rPr>
              <w:t>подпрограммы</w:t>
            </w:r>
            <w:r w:rsidR="008A0A49" w:rsidRPr="001F13E6">
              <w:rPr>
                <w:kern w:val="2"/>
                <w:sz w:val="28"/>
                <w:szCs w:val="28"/>
              </w:rPr>
              <w:t xml:space="preserve"> </w:t>
            </w:r>
            <w:r w:rsidRPr="001F13E6">
              <w:rPr>
                <w:kern w:val="2"/>
                <w:sz w:val="28"/>
                <w:szCs w:val="28"/>
              </w:rPr>
              <w:t>1</w:t>
            </w:r>
          </w:p>
          <w:p w:rsidR="00BB0F6F" w:rsidRPr="001F13E6" w:rsidRDefault="00BB0F6F" w:rsidP="00B3037A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282" w:type="dxa"/>
            <w:hideMark/>
          </w:tcPr>
          <w:p w:rsidR="00BB0F6F" w:rsidRPr="001F13E6" w:rsidRDefault="00BB0F6F" w:rsidP="00B3037A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328" w:type="dxa"/>
          </w:tcPr>
          <w:p w:rsidR="00BB0F6F" w:rsidRPr="001F13E6" w:rsidRDefault="00BB0F6F" w:rsidP="00D23F5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>финансирование</w:t>
            </w:r>
            <w:r w:rsidR="008A0A49"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>программных</w:t>
            </w:r>
            <w:r w:rsidR="008A0A49"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>мероприятий</w:t>
            </w:r>
            <w:r w:rsidR="008A0A49"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>осуществляется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за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счет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областного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бюджета,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а</w:t>
            </w:r>
            <w:r w:rsidR="0002639B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также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местных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бюджетов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и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внебюджетных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источников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объемах,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предусмотренных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государственной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программой</w:t>
            </w:r>
          </w:p>
          <w:p w:rsidR="00BB0F6F" w:rsidRPr="001F13E6" w:rsidRDefault="00BB0F6F" w:rsidP="00D23F5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Общий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объем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финансирования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подпрограммы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составляет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="007C304C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861,</w:t>
            </w:r>
            <w:r w:rsidR="001D37A8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рублей,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том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числе:</w:t>
            </w:r>
          </w:p>
          <w:p w:rsidR="00BB0F6F" w:rsidRPr="001F13E6" w:rsidRDefault="00BB0F6F" w:rsidP="00D23F5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2019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896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780,3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974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7,</w:t>
            </w:r>
            <w:r w:rsidR="001D37A8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503</w:t>
            </w:r>
            <w:r w:rsidR="007C304C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02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</w:t>
            </w:r>
            <w:r w:rsidR="007C304C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="001D37A8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225601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30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6 476,1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242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991,2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242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991,2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2025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242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991,2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242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991,2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2027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242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991,2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242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991,2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242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991,2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2030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242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991,2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рублей.</w:t>
            </w:r>
          </w:p>
          <w:p w:rsidR="00BB0F6F" w:rsidRPr="001F13E6" w:rsidRDefault="00BB0F6F" w:rsidP="00D23F5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Объем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областного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бюджета,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необходимый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для</w:t>
            </w:r>
            <w:r w:rsidR="0002639B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финансирования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подпрограммы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1,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составляет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C935CB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29</w:t>
            </w:r>
            <w:r w:rsidR="0002639B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="00C935CB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756</w:t>
            </w:r>
            <w:r w:rsidR="0002639B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="00C935CB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562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="00C935CB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рублей,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том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числе:</w:t>
            </w:r>
          </w:p>
          <w:p w:rsidR="00BB0F6F" w:rsidRPr="001F13E6" w:rsidRDefault="00BB0F6F" w:rsidP="00D23F5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2019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443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193,2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="00FB446E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FB446E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FB446E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="00FB446E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FB446E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05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FB446E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403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="00FB446E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</w:t>
            </w:r>
            <w:r w:rsidR="00FB446E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9</w:t>
            </w:r>
            <w:r w:rsidR="00FB446E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919,5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868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604,0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868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604,0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2025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868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604,0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868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604,0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2027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868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604,0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868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604,0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868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604,0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2030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868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604,0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рублей.</w:t>
            </w:r>
          </w:p>
          <w:p w:rsidR="00BB0F6F" w:rsidRPr="001F13E6" w:rsidRDefault="00BB0F6F" w:rsidP="00D23F5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>Из</w:t>
            </w:r>
            <w:r w:rsidR="008A0A49"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>них</w:t>
            </w:r>
            <w:r w:rsidR="008A0A49"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>общий</w:t>
            </w:r>
            <w:r w:rsidR="008A0A49"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>объем</w:t>
            </w:r>
            <w:r w:rsidR="008A0A49"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>финансирования</w:t>
            </w:r>
            <w:r w:rsidR="008A0A49"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>за</w:t>
            </w:r>
            <w:r w:rsidR="008A0A49"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>счет</w:t>
            </w:r>
            <w:r w:rsidR="008A0A49"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>безвозмездных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поступлений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областной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бюджет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02639B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0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61 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38,9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рублей,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том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числе:</w:t>
            </w:r>
          </w:p>
          <w:p w:rsidR="00BB0F6F" w:rsidRPr="001F13E6" w:rsidRDefault="00BB0F6F" w:rsidP="00D23F5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2019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116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809,0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50 5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1,1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40,1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349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128,7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том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числе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за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счет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федерального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бюджета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02639B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0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61 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38,9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рублей,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том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числе:</w:t>
            </w:r>
          </w:p>
          <w:p w:rsidR="00BB0F6F" w:rsidRPr="001F13E6" w:rsidRDefault="00BB0F6F" w:rsidP="00D23F5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2019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116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809,0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50 561,1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40,1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349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128,7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рублей.</w:t>
            </w:r>
          </w:p>
          <w:p w:rsidR="00BB0F6F" w:rsidRPr="001F13E6" w:rsidRDefault="00BB0F6F" w:rsidP="00D23F5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Средства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местных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бюджетов,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необходимые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для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софинансирования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особо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важных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и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(или)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контролируемых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Правительством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Ростовской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области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объектов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и</w:t>
            </w:r>
            <w:r w:rsidR="001A0430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направлений,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составляют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22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</w:t>
            </w:r>
            <w:r w:rsidR="007C304C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5</w:t>
            </w:r>
            <w:r w:rsidR="007C304C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86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="001D37A8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рублей,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1A0430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том</w:t>
            </w:r>
            <w:r w:rsidR="001A0430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числе:</w:t>
            </w:r>
          </w:p>
          <w:p w:rsidR="00BB0F6F" w:rsidRPr="001F13E6" w:rsidRDefault="00BB0F6F" w:rsidP="00D23F5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2019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139,4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53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6,</w:t>
            </w:r>
            <w:r w:rsidR="001D37A8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7C304C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1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45</w:t>
            </w:r>
            <w:r w:rsidR="007C304C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="001D37A8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7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D23F5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3F45E2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6 765,0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</w:t>
            </w:r>
          </w:p>
          <w:p w:rsidR="00BB0F6F" w:rsidRPr="001F13E6" w:rsidRDefault="00BB0F6F" w:rsidP="00D23F5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Средства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внебюджетных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источников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составляют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="0002639B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639</w:t>
            </w:r>
            <w:r w:rsidR="0002639B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712,7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рублей,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том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числе:</w:t>
            </w:r>
          </w:p>
          <w:p w:rsidR="00BB0F6F" w:rsidRPr="001F13E6" w:rsidRDefault="00BB0F6F" w:rsidP="00D23F5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2019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389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447,7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416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896,6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2021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418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479,2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419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791,6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2023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374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387,2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374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387,2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2025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374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387,2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2026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374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387,2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2027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374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387,2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2028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374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387,2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1F13E6" w:rsidRDefault="00BB0F6F" w:rsidP="00B3037A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2029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374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387,2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8A0A49" w:rsidRDefault="00BB0F6F" w:rsidP="00B3037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2030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374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387,2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F13E6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рублей».</w:t>
            </w:r>
          </w:p>
        </w:tc>
      </w:tr>
    </w:tbl>
    <w:p w:rsidR="00BB0F6F" w:rsidRPr="00D35C3B" w:rsidRDefault="00BB0F6F" w:rsidP="00B3037A">
      <w:pPr>
        <w:ind w:firstLine="709"/>
        <w:jc w:val="both"/>
        <w:rPr>
          <w:kern w:val="2"/>
          <w:sz w:val="16"/>
          <w:szCs w:val="16"/>
          <w:lang w:eastAsia="en-US"/>
        </w:rPr>
      </w:pPr>
    </w:p>
    <w:p w:rsidR="00BB0F6F" w:rsidRPr="008A0A49" w:rsidRDefault="003F45E2" w:rsidP="00B3037A">
      <w:pPr>
        <w:ind w:firstLine="709"/>
        <w:jc w:val="both"/>
        <w:rPr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  <w:lang w:eastAsia="en-US"/>
        </w:rPr>
        <w:t>3</w:t>
      </w:r>
      <w:r w:rsidR="00BB0F6F" w:rsidRPr="008A0A49">
        <w:rPr>
          <w:rFonts w:eastAsia="Calibri"/>
          <w:kern w:val="2"/>
          <w:sz w:val="28"/>
          <w:szCs w:val="28"/>
          <w:lang w:eastAsia="en-US"/>
        </w:rPr>
        <w:t>.</w:t>
      </w:r>
      <w:r w:rsidR="0002639B">
        <w:rPr>
          <w:rFonts w:eastAsia="Calibri"/>
          <w:kern w:val="2"/>
          <w:sz w:val="28"/>
          <w:szCs w:val="28"/>
          <w:lang w:eastAsia="en-US"/>
        </w:rPr>
        <w:t> </w:t>
      </w:r>
      <w:r w:rsidR="00BB0F6F" w:rsidRPr="008A0A49">
        <w:rPr>
          <w:kern w:val="2"/>
          <w:sz w:val="28"/>
          <w:szCs w:val="28"/>
        </w:rPr>
        <w:t>Подраздел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«Ресурсное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обеспечение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подпрограммы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2»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раздела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«</w:t>
      </w:r>
      <w:r w:rsidR="00BB0F6F" w:rsidRPr="008A0A49">
        <w:rPr>
          <w:kern w:val="2"/>
          <w:sz w:val="28"/>
          <w:szCs w:val="28"/>
          <w:lang w:eastAsia="en-US"/>
        </w:rPr>
        <w:t>Паспорт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kern w:val="2"/>
          <w:sz w:val="28"/>
          <w:szCs w:val="28"/>
          <w:lang w:eastAsia="en-US"/>
        </w:rPr>
        <w:t>подпрограммы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kern w:val="2"/>
          <w:sz w:val="28"/>
          <w:szCs w:val="28"/>
          <w:lang w:eastAsia="en-US"/>
        </w:rPr>
        <w:t>«Туризм»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kern w:val="2"/>
          <w:sz w:val="28"/>
          <w:szCs w:val="28"/>
        </w:rPr>
        <w:t>изложить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в</w:t>
      </w:r>
      <w:r w:rsidR="008A0A49" w:rsidRPr="008A0A49">
        <w:rPr>
          <w:kern w:val="2"/>
          <w:sz w:val="28"/>
          <w:szCs w:val="28"/>
        </w:rPr>
        <w:t xml:space="preserve"> </w:t>
      </w:r>
      <w:r w:rsidR="00BB0F6F" w:rsidRPr="008A0A49">
        <w:rPr>
          <w:kern w:val="2"/>
          <w:sz w:val="28"/>
          <w:szCs w:val="28"/>
        </w:rPr>
        <w:t>редакции:</w:t>
      </w:r>
    </w:p>
    <w:p w:rsidR="00BB0F6F" w:rsidRPr="00D35C3B" w:rsidRDefault="00BB0F6F" w:rsidP="00B3037A">
      <w:pPr>
        <w:ind w:firstLine="709"/>
        <w:jc w:val="both"/>
        <w:rPr>
          <w:kern w:val="2"/>
          <w:sz w:val="16"/>
          <w:szCs w:val="16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165"/>
        <w:gridCol w:w="286"/>
        <w:gridCol w:w="7302"/>
      </w:tblGrid>
      <w:tr w:rsidR="00BB0F6F" w:rsidRPr="008A0A49" w:rsidTr="00D23F59">
        <w:tc>
          <w:tcPr>
            <w:tcW w:w="2189" w:type="dxa"/>
          </w:tcPr>
          <w:p w:rsidR="00BB0F6F" w:rsidRPr="00D35C3B" w:rsidRDefault="00BB0F6F" w:rsidP="00B3037A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35C3B">
              <w:rPr>
                <w:kern w:val="2"/>
                <w:sz w:val="28"/>
                <w:szCs w:val="28"/>
              </w:rPr>
              <w:t>«Ресурсное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обеспечение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подпрограммы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288" w:type="dxa"/>
          </w:tcPr>
          <w:p w:rsidR="00BB0F6F" w:rsidRPr="00D35C3B" w:rsidRDefault="00BB0F6F" w:rsidP="00B3037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D35C3B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389" w:type="dxa"/>
          </w:tcPr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>финансирование</w:t>
            </w:r>
            <w:r w:rsidR="008A0A49" w:rsidRPr="00D35C3B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>программных</w:t>
            </w:r>
            <w:r w:rsidR="008A0A49" w:rsidRPr="00D35C3B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>мероприятий</w:t>
            </w:r>
            <w:r w:rsidR="008A0A49" w:rsidRPr="00D35C3B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spacing w:val="-4"/>
                <w:kern w:val="2"/>
                <w:sz w:val="28"/>
                <w:szCs w:val="28"/>
                <w:lang w:eastAsia="en-US"/>
              </w:rPr>
              <w:t>осуществляется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за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счет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областного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бюджета,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а</w:t>
            </w:r>
            <w:r w:rsidR="0002639B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также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местных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бюджетов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и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внебюджетных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источников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02639B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объемах,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предусмотренных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государственной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программой.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Общий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объем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финансирования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подпрограммы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составляет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3F45E2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741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9</w:t>
            </w:r>
            <w:r w:rsidR="003F45E2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57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="003F45E2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5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рублей,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том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числе: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2019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63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288,1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2020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3F45E2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45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5</w:t>
            </w:r>
            <w:r w:rsidR="003F45E2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68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="003F45E2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2021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61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550,1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2022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61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550,1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2023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63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750,1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2024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63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750,1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2025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63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750,1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2026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63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750,1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2027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63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750,1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2028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63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750,1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2029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63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750,1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2030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63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750,1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рублей.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Объем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областного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бюджета,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необходимый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для</w:t>
            </w:r>
            <w:r w:rsidR="0002639B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финансирования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подпрограммы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2,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составляет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7</w:t>
            </w:r>
            <w:r w:rsidR="003F45E2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41 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9</w:t>
            </w:r>
            <w:r w:rsidR="003F45E2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57,5</w:t>
            </w:r>
            <w:r w:rsidR="0002639B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рублей,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том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числе: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2019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63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288,1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2020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3F45E2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45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5</w:t>
            </w:r>
            <w:r w:rsidR="003F45E2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68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="003F45E2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2021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61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550,1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2022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61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550,1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2023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63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750,1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2024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63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750,1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в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2025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году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63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750,1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="008A0A49"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35C3B">
              <w:rPr>
                <w:rFonts w:eastAsia="Calibri"/>
                <w:kern w:val="2"/>
                <w:sz w:val="28"/>
                <w:szCs w:val="28"/>
                <w:lang w:eastAsia="en-US"/>
              </w:rPr>
              <w:t>рублей</w:t>
            </w:r>
            <w:r w:rsidRPr="00D35C3B">
              <w:rPr>
                <w:kern w:val="2"/>
                <w:sz w:val="28"/>
                <w:szCs w:val="28"/>
              </w:rPr>
              <w:t>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D35C3B">
              <w:rPr>
                <w:kern w:val="2"/>
                <w:sz w:val="28"/>
                <w:szCs w:val="28"/>
              </w:rPr>
              <w:t>в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2026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году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–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63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750,1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тыс.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рублей;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D35C3B">
              <w:rPr>
                <w:kern w:val="2"/>
                <w:sz w:val="28"/>
                <w:szCs w:val="28"/>
              </w:rPr>
              <w:t>в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2027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году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–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63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750,1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тыс.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рублей;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D35C3B">
              <w:rPr>
                <w:kern w:val="2"/>
                <w:sz w:val="28"/>
                <w:szCs w:val="28"/>
              </w:rPr>
              <w:t>в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2028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году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–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63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750,1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тыс.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рублей;</w:t>
            </w:r>
          </w:p>
          <w:p w:rsidR="00BB0F6F" w:rsidRPr="00D35C3B" w:rsidRDefault="00BB0F6F" w:rsidP="00B3037A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D35C3B">
              <w:rPr>
                <w:kern w:val="2"/>
                <w:sz w:val="28"/>
                <w:szCs w:val="28"/>
              </w:rPr>
              <w:t>в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2029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году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–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63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750,1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тыс.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рублей;</w:t>
            </w:r>
          </w:p>
          <w:p w:rsidR="00BB0F6F" w:rsidRPr="008A0A49" w:rsidRDefault="00BB0F6F" w:rsidP="00B3037A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D35C3B">
              <w:rPr>
                <w:kern w:val="2"/>
                <w:sz w:val="28"/>
                <w:szCs w:val="28"/>
              </w:rPr>
              <w:t>в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2030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году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–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63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750,1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тыс.</w:t>
            </w:r>
            <w:r w:rsidR="008A0A49" w:rsidRPr="00D35C3B">
              <w:rPr>
                <w:kern w:val="2"/>
                <w:sz w:val="28"/>
                <w:szCs w:val="28"/>
              </w:rPr>
              <w:t xml:space="preserve"> </w:t>
            </w:r>
            <w:r w:rsidRPr="00D35C3B">
              <w:rPr>
                <w:kern w:val="2"/>
                <w:sz w:val="28"/>
                <w:szCs w:val="28"/>
              </w:rPr>
              <w:t>рублей».</w:t>
            </w:r>
          </w:p>
        </w:tc>
      </w:tr>
    </w:tbl>
    <w:p w:rsidR="00914662" w:rsidRDefault="00914662" w:rsidP="007E47EA">
      <w:pPr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7E47EA" w:rsidRDefault="007E47EA" w:rsidP="007E47EA">
      <w:pPr>
        <w:jc w:val="both"/>
        <w:rPr>
          <w:rFonts w:eastAsia="Calibri"/>
          <w:kern w:val="2"/>
          <w:sz w:val="28"/>
          <w:szCs w:val="28"/>
          <w:lang w:eastAsia="en-US"/>
        </w:rPr>
        <w:sectPr w:rsidR="007E47EA" w:rsidSect="001F13E6">
          <w:headerReference w:type="default" r:id="rId10"/>
          <w:footerReference w:type="even" r:id="rId11"/>
          <w:footerReference w:type="default" r:id="rId12"/>
          <w:footerReference w:type="first" r:id="rId13"/>
          <w:pgSz w:w="11907" w:h="16840" w:code="9"/>
          <w:pgMar w:top="1134" w:right="567" w:bottom="1134" w:left="1701" w:header="709" w:footer="624" w:gutter="0"/>
          <w:cols w:space="720"/>
          <w:titlePg/>
          <w:docGrid w:linePitch="272"/>
        </w:sectPr>
      </w:pPr>
    </w:p>
    <w:p w:rsidR="00BB0F6F" w:rsidRPr="008A0A49" w:rsidRDefault="002C43CB" w:rsidP="0011063E">
      <w:pPr>
        <w:pageBreakBefore/>
        <w:autoSpaceDE w:val="0"/>
        <w:autoSpaceDN w:val="0"/>
        <w:adjustRightInd w:val="0"/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lastRenderedPageBreak/>
        <w:t>4</w:t>
      </w:r>
      <w:r w:rsidR="00BB0F6F" w:rsidRPr="008A0A49">
        <w:rPr>
          <w:kern w:val="2"/>
          <w:sz w:val="28"/>
          <w:szCs w:val="28"/>
          <w:lang w:eastAsia="en-US"/>
        </w:rPr>
        <w:t>.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rFonts w:eastAsia="Calibri"/>
          <w:kern w:val="2"/>
          <w:sz w:val="28"/>
          <w:szCs w:val="28"/>
          <w:lang w:eastAsia="en-US"/>
        </w:rPr>
        <w:t>Приложени</w:t>
      </w:r>
      <w:r w:rsidR="00997C3C">
        <w:rPr>
          <w:rFonts w:eastAsia="Calibri"/>
          <w:kern w:val="2"/>
          <w:sz w:val="28"/>
          <w:szCs w:val="28"/>
          <w:lang w:eastAsia="en-US"/>
        </w:rPr>
        <w:t>я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rFonts w:eastAsia="Calibri"/>
          <w:kern w:val="2"/>
          <w:sz w:val="28"/>
          <w:szCs w:val="28"/>
          <w:lang w:eastAsia="en-US"/>
        </w:rPr>
        <w:t>№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997C3C">
        <w:rPr>
          <w:rFonts w:eastAsia="Calibri"/>
          <w:kern w:val="2"/>
          <w:sz w:val="28"/>
          <w:szCs w:val="28"/>
          <w:lang w:eastAsia="en-US"/>
        </w:rPr>
        <w:t>1</w:t>
      </w:r>
      <w:r w:rsidR="0064617C" w:rsidRPr="0064617C">
        <w:rPr>
          <w:rFonts w:eastAsia="Calibri"/>
          <w:kern w:val="2"/>
          <w:sz w:val="28"/>
          <w:szCs w:val="28"/>
          <w:lang w:eastAsia="en-US"/>
        </w:rPr>
        <w:t xml:space="preserve"> – </w:t>
      </w:r>
      <w:r w:rsidR="00BB0F6F" w:rsidRPr="008A0A49">
        <w:rPr>
          <w:rFonts w:eastAsia="Calibri"/>
          <w:kern w:val="2"/>
          <w:sz w:val="28"/>
          <w:szCs w:val="28"/>
          <w:lang w:eastAsia="en-US"/>
        </w:rPr>
        <w:t>2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rFonts w:eastAsia="Calibri"/>
          <w:kern w:val="2"/>
          <w:sz w:val="28"/>
          <w:szCs w:val="28"/>
          <w:lang w:eastAsia="en-US"/>
        </w:rPr>
        <w:t>к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rFonts w:eastAsia="Calibri"/>
          <w:kern w:val="2"/>
          <w:sz w:val="28"/>
          <w:szCs w:val="28"/>
          <w:lang w:eastAsia="en-US"/>
        </w:rPr>
        <w:t>государственной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rFonts w:eastAsia="Calibri"/>
          <w:kern w:val="2"/>
          <w:sz w:val="28"/>
          <w:szCs w:val="28"/>
          <w:lang w:eastAsia="en-US"/>
        </w:rPr>
        <w:t>программе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rFonts w:eastAsia="Calibri"/>
          <w:kern w:val="2"/>
          <w:sz w:val="28"/>
          <w:szCs w:val="28"/>
          <w:lang w:eastAsia="en-US"/>
        </w:rPr>
        <w:t>Ростовской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rFonts w:eastAsia="Calibri"/>
          <w:kern w:val="2"/>
          <w:sz w:val="28"/>
          <w:szCs w:val="28"/>
          <w:lang w:eastAsia="en-US"/>
        </w:rPr>
        <w:t>области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rFonts w:eastAsia="Calibri"/>
          <w:kern w:val="2"/>
          <w:sz w:val="28"/>
          <w:szCs w:val="28"/>
          <w:lang w:eastAsia="en-US"/>
        </w:rPr>
        <w:t>«Развитие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rFonts w:eastAsia="Calibri"/>
          <w:kern w:val="2"/>
          <w:sz w:val="28"/>
          <w:szCs w:val="28"/>
          <w:lang w:eastAsia="en-US"/>
        </w:rPr>
        <w:t>культуры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rFonts w:eastAsia="Calibri"/>
          <w:kern w:val="2"/>
          <w:sz w:val="28"/>
          <w:szCs w:val="28"/>
          <w:lang w:eastAsia="en-US"/>
        </w:rPr>
        <w:t>и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rFonts w:eastAsia="Calibri"/>
          <w:kern w:val="2"/>
          <w:sz w:val="28"/>
          <w:szCs w:val="28"/>
          <w:lang w:eastAsia="en-US"/>
        </w:rPr>
        <w:t>туризма»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rFonts w:eastAsia="Calibri"/>
          <w:kern w:val="2"/>
          <w:sz w:val="28"/>
          <w:szCs w:val="28"/>
          <w:lang w:eastAsia="en-US"/>
        </w:rPr>
        <w:t>изложить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rFonts w:eastAsia="Calibri"/>
          <w:kern w:val="2"/>
          <w:sz w:val="28"/>
          <w:szCs w:val="28"/>
          <w:lang w:eastAsia="en-US"/>
        </w:rPr>
        <w:t>в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B0F6F" w:rsidRPr="008A0A49">
        <w:rPr>
          <w:rFonts w:eastAsia="Calibri"/>
          <w:kern w:val="2"/>
          <w:sz w:val="28"/>
          <w:szCs w:val="28"/>
          <w:lang w:eastAsia="en-US"/>
        </w:rPr>
        <w:t>редакции:</w:t>
      </w:r>
    </w:p>
    <w:p w:rsidR="00BB0F6F" w:rsidRPr="008A0A49" w:rsidRDefault="00BB0F6F" w:rsidP="0011063E">
      <w:pPr>
        <w:spacing w:line="230" w:lineRule="auto"/>
        <w:rPr>
          <w:kern w:val="2"/>
          <w:sz w:val="28"/>
          <w:szCs w:val="28"/>
          <w:lang w:eastAsia="en-US"/>
        </w:rPr>
      </w:pPr>
    </w:p>
    <w:p w:rsidR="00997C3C" w:rsidRPr="008A0A49" w:rsidRDefault="007C304C" w:rsidP="0011063E">
      <w:pPr>
        <w:spacing w:line="230" w:lineRule="auto"/>
        <w:ind w:left="1701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  <w:lang w:eastAsia="en-US"/>
        </w:rPr>
        <w:t>«</w:t>
      </w:r>
      <w:r w:rsidR="00997C3C" w:rsidRPr="008A0A49">
        <w:rPr>
          <w:kern w:val="2"/>
          <w:sz w:val="28"/>
          <w:szCs w:val="28"/>
        </w:rPr>
        <w:t>Приложение № 1</w:t>
      </w:r>
    </w:p>
    <w:p w:rsidR="0064617C" w:rsidRPr="0064617C" w:rsidRDefault="00997C3C" w:rsidP="0011063E">
      <w:pPr>
        <w:spacing w:line="230" w:lineRule="auto"/>
        <w:ind w:left="17010"/>
        <w:jc w:val="center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 xml:space="preserve">к государственной </w:t>
      </w:r>
    </w:p>
    <w:p w:rsidR="00997C3C" w:rsidRPr="008A0A49" w:rsidRDefault="00997C3C" w:rsidP="0011063E">
      <w:pPr>
        <w:spacing w:line="230" w:lineRule="auto"/>
        <w:ind w:left="17010"/>
        <w:jc w:val="center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программе</w:t>
      </w:r>
      <w:r w:rsidR="0064617C" w:rsidRPr="0064617C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Ростовской области «Развитие культуры и туризма»</w:t>
      </w:r>
    </w:p>
    <w:p w:rsidR="00997C3C" w:rsidRDefault="00997C3C" w:rsidP="0011063E">
      <w:pPr>
        <w:spacing w:line="230" w:lineRule="auto"/>
        <w:jc w:val="center"/>
        <w:rPr>
          <w:kern w:val="2"/>
          <w:sz w:val="28"/>
          <w:szCs w:val="28"/>
        </w:rPr>
      </w:pPr>
    </w:p>
    <w:p w:rsidR="00997C3C" w:rsidRPr="008A0A49" w:rsidRDefault="00997C3C" w:rsidP="0011063E">
      <w:pPr>
        <w:spacing w:line="230" w:lineRule="auto"/>
        <w:jc w:val="center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 xml:space="preserve">ПЕРЕЧЕНЬ </w:t>
      </w:r>
    </w:p>
    <w:p w:rsidR="00997C3C" w:rsidRPr="008A0A49" w:rsidRDefault="00997C3C" w:rsidP="0011063E">
      <w:pPr>
        <w:spacing w:line="230" w:lineRule="auto"/>
        <w:jc w:val="center"/>
        <w:rPr>
          <w:kern w:val="2"/>
          <w:sz w:val="28"/>
          <w:szCs w:val="28"/>
        </w:rPr>
      </w:pPr>
      <w:r w:rsidRPr="0064617C">
        <w:rPr>
          <w:kern w:val="2"/>
          <w:sz w:val="28"/>
          <w:szCs w:val="28"/>
        </w:rPr>
        <w:t>налоговых расходов в рамках государственной программы Ростовской области «Развитие культуры и туризма»</w:t>
      </w:r>
    </w:p>
    <w:p w:rsidR="00997C3C" w:rsidRPr="008A0A49" w:rsidRDefault="00997C3C" w:rsidP="0011063E">
      <w:pPr>
        <w:spacing w:line="230" w:lineRule="auto"/>
        <w:jc w:val="center"/>
        <w:rPr>
          <w:kern w:val="2"/>
          <w:sz w:val="28"/>
          <w:szCs w:val="28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"/>
        <w:gridCol w:w="1764"/>
        <w:gridCol w:w="932"/>
        <w:gridCol w:w="1200"/>
        <w:gridCol w:w="904"/>
        <w:gridCol w:w="582"/>
        <w:gridCol w:w="677"/>
        <w:gridCol w:w="681"/>
        <w:gridCol w:w="672"/>
        <w:gridCol w:w="673"/>
        <w:gridCol w:w="677"/>
        <w:gridCol w:w="514"/>
        <w:gridCol w:w="830"/>
        <w:gridCol w:w="676"/>
        <w:gridCol w:w="671"/>
        <w:gridCol w:w="676"/>
        <w:gridCol w:w="675"/>
        <w:gridCol w:w="675"/>
        <w:gridCol w:w="808"/>
        <w:gridCol w:w="673"/>
        <w:gridCol w:w="795"/>
        <w:gridCol w:w="685"/>
        <w:gridCol w:w="620"/>
        <w:gridCol w:w="693"/>
        <w:gridCol w:w="686"/>
        <w:gridCol w:w="681"/>
        <w:gridCol w:w="681"/>
        <w:gridCol w:w="683"/>
        <w:gridCol w:w="695"/>
      </w:tblGrid>
      <w:tr w:rsidR="0011063E" w:rsidRPr="00EF23AD" w:rsidTr="0011063E">
        <w:trPr>
          <w:tblHeader/>
        </w:trPr>
        <w:tc>
          <w:tcPr>
            <w:tcW w:w="464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№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п/п</w:t>
            </w:r>
          </w:p>
        </w:tc>
        <w:tc>
          <w:tcPr>
            <w:tcW w:w="1764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Наименование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</w:p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и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вид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налогово</w:t>
            </w:r>
            <w:r>
              <w:rPr>
                <w:rFonts w:eastAsia="Calibri"/>
                <w:kern w:val="2"/>
                <w:lang w:eastAsia="en-US"/>
              </w:rPr>
              <w:t>го расхода</w:t>
            </w:r>
            <w:r w:rsidRPr="00EF23AD">
              <w:rPr>
                <w:kern w:val="2"/>
              </w:rPr>
              <w:t>,</w:t>
            </w:r>
            <w:r>
              <w:rPr>
                <w:kern w:val="2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реквизиты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нормативного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правового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акта,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уста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навливающего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налоговую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льготу</w:t>
            </w:r>
          </w:p>
        </w:tc>
        <w:tc>
          <w:tcPr>
            <w:tcW w:w="932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Цель,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задача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государ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ственной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програм</w:t>
            </w:r>
            <w:r w:rsidR="0011063E" w:rsidRPr="0011063E"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мы,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на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кото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рые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направ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лен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нало</w:t>
            </w:r>
            <w:r w:rsidR="0011063E" w:rsidRPr="0011063E"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го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в</w:t>
            </w:r>
            <w:r>
              <w:rPr>
                <w:rFonts w:eastAsia="Calibri"/>
                <w:kern w:val="2"/>
                <w:lang w:eastAsia="en-US"/>
              </w:rPr>
              <w:t>ый расход</w:t>
            </w:r>
          </w:p>
        </w:tc>
        <w:tc>
          <w:tcPr>
            <w:tcW w:w="1200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Соответ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ствие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пока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зателю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госу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дарственной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программы,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подпро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граммы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государст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вен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ной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программы</w:t>
            </w:r>
          </w:p>
        </w:tc>
        <w:tc>
          <w:tcPr>
            <w:tcW w:w="904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Главный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распоря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дитель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бюджет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ных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средств</w:t>
            </w:r>
          </w:p>
        </w:tc>
        <w:tc>
          <w:tcPr>
            <w:tcW w:w="1259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2019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год</w:t>
            </w:r>
          </w:p>
        </w:tc>
        <w:tc>
          <w:tcPr>
            <w:tcW w:w="135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2020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год</w:t>
            </w:r>
          </w:p>
        </w:tc>
        <w:tc>
          <w:tcPr>
            <w:tcW w:w="1350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2021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год</w:t>
            </w:r>
          </w:p>
        </w:tc>
        <w:tc>
          <w:tcPr>
            <w:tcW w:w="1344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2022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год</w:t>
            </w:r>
          </w:p>
        </w:tc>
        <w:tc>
          <w:tcPr>
            <w:tcW w:w="134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2023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год</w:t>
            </w:r>
          </w:p>
        </w:tc>
        <w:tc>
          <w:tcPr>
            <w:tcW w:w="1351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2024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год</w:t>
            </w:r>
          </w:p>
        </w:tc>
        <w:tc>
          <w:tcPr>
            <w:tcW w:w="148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2025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год</w:t>
            </w:r>
          </w:p>
        </w:tc>
        <w:tc>
          <w:tcPr>
            <w:tcW w:w="1468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2026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год</w:t>
            </w:r>
          </w:p>
        </w:tc>
        <w:tc>
          <w:tcPr>
            <w:tcW w:w="1305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2027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год</w:t>
            </w:r>
          </w:p>
        </w:tc>
        <w:tc>
          <w:tcPr>
            <w:tcW w:w="1379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2028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год</w:t>
            </w:r>
          </w:p>
        </w:tc>
        <w:tc>
          <w:tcPr>
            <w:tcW w:w="136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2029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год</w:t>
            </w:r>
          </w:p>
        </w:tc>
        <w:tc>
          <w:tcPr>
            <w:tcW w:w="1378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2030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год</w:t>
            </w:r>
          </w:p>
        </w:tc>
      </w:tr>
      <w:tr w:rsidR="0011063E" w:rsidRPr="00EF23AD" w:rsidTr="0011063E">
        <w:trPr>
          <w:tblHeader/>
        </w:trPr>
        <w:tc>
          <w:tcPr>
            <w:tcW w:w="464" w:type="dxa"/>
            <w:vMerge/>
            <w:hideMark/>
          </w:tcPr>
          <w:p w:rsidR="00997C3C" w:rsidRPr="00EF23AD" w:rsidRDefault="00997C3C" w:rsidP="0011063E">
            <w:pPr>
              <w:spacing w:line="230" w:lineRule="auto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1764" w:type="dxa"/>
            <w:vMerge/>
            <w:shd w:val="clear" w:color="auto" w:fill="auto"/>
            <w:hideMark/>
          </w:tcPr>
          <w:p w:rsidR="00997C3C" w:rsidRPr="00EF23AD" w:rsidRDefault="00997C3C" w:rsidP="0011063E">
            <w:pPr>
              <w:spacing w:line="230" w:lineRule="auto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932" w:type="dxa"/>
            <w:vMerge/>
            <w:shd w:val="clear" w:color="auto" w:fill="auto"/>
            <w:hideMark/>
          </w:tcPr>
          <w:p w:rsidR="00997C3C" w:rsidRPr="00EF23AD" w:rsidRDefault="00997C3C" w:rsidP="0011063E">
            <w:pPr>
              <w:spacing w:line="230" w:lineRule="auto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1200" w:type="dxa"/>
            <w:vMerge/>
            <w:hideMark/>
          </w:tcPr>
          <w:p w:rsidR="00997C3C" w:rsidRPr="00EF23AD" w:rsidRDefault="00997C3C" w:rsidP="0011063E">
            <w:pPr>
              <w:spacing w:line="230" w:lineRule="auto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904" w:type="dxa"/>
            <w:vMerge/>
            <w:hideMark/>
          </w:tcPr>
          <w:p w:rsidR="00997C3C" w:rsidRPr="00EF23AD" w:rsidRDefault="00997C3C" w:rsidP="0011063E">
            <w:pPr>
              <w:spacing w:line="230" w:lineRule="auto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582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val="en-US"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ко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ли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че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ство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пла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тельщи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ков</w:t>
            </w:r>
          </w:p>
        </w:tc>
        <w:tc>
          <w:tcPr>
            <w:tcW w:w="6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11063E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val="en-US"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фи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нан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совая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оцен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ка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="0011063E">
              <w:rPr>
                <w:rFonts w:eastAsia="Calibri"/>
                <w:kern w:val="2"/>
                <w:lang w:val="en-US" w:eastAsia="en-US"/>
              </w:rPr>
              <w:t>(</w:t>
            </w:r>
            <w:r w:rsidRPr="00EF23AD">
              <w:rPr>
                <w:rFonts w:eastAsia="Calibri"/>
                <w:kern w:val="2"/>
                <w:lang w:eastAsia="en-US"/>
              </w:rPr>
              <w:t>тыс.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руб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лей</w:t>
            </w:r>
            <w:r w:rsidR="0011063E">
              <w:rPr>
                <w:rFonts w:eastAsia="Calibri"/>
                <w:kern w:val="2"/>
                <w:lang w:val="en-US" w:eastAsia="en-US"/>
              </w:rPr>
              <w:t>)</w:t>
            </w:r>
          </w:p>
        </w:tc>
        <w:tc>
          <w:tcPr>
            <w:tcW w:w="68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val="en-US"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коли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че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ство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пла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тель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щиков</w:t>
            </w:r>
          </w:p>
        </w:tc>
        <w:tc>
          <w:tcPr>
            <w:tcW w:w="672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11063E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val="en-US"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фи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нан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совая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оцен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ка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="0011063E">
              <w:rPr>
                <w:rFonts w:eastAsia="Calibri"/>
                <w:kern w:val="2"/>
                <w:lang w:val="en-US" w:eastAsia="en-US"/>
              </w:rPr>
              <w:t>(</w:t>
            </w:r>
            <w:r w:rsidRPr="00EF23AD">
              <w:rPr>
                <w:rFonts w:eastAsia="Calibri"/>
                <w:kern w:val="2"/>
                <w:lang w:eastAsia="en-US"/>
              </w:rPr>
              <w:t>тыс.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руб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лей</w:t>
            </w:r>
            <w:r w:rsidR="0011063E">
              <w:rPr>
                <w:rFonts w:eastAsia="Calibri"/>
                <w:kern w:val="2"/>
                <w:lang w:val="en-US" w:eastAsia="en-US"/>
              </w:rPr>
              <w:t>)</w:t>
            </w:r>
          </w:p>
        </w:tc>
        <w:tc>
          <w:tcPr>
            <w:tcW w:w="67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11063E" w:rsidRDefault="00997C3C" w:rsidP="0011063E">
            <w:pPr>
              <w:spacing w:line="230" w:lineRule="auto"/>
              <w:jc w:val="center"/>
              <w:rPr>
                <w:rFonts w:eastAsia="Calibri"/>
                <w:spacing w:val="-4"/>
                <w:kern w:val="2"/>
                <w:lang w:val="en-US" w:eastAsia="en-US"/>
              </w:rPr>
            </w:pPr>
            <w:r w:rsidRPr="0011063E">
              <w:rPr>
                <w:rFonts w:eastAsia="Calibri"/>
                <w:spacing w:val="-4"/>
                <w:kern w:val="2"/>
                <w:lang w:eastAsia="en-US"/>
              </w:rPr>
              <w:t>коли</w:t>
            </w:r>
            <w:r w:rsidRPr="0011063E">
              <w:rPr>
                <w:rFonts w:eastAsia="Calibri"/>
                <w:spacing w:val="-4"/>
                <w:kern w:val="2"/>
                <w:lang w:eastAsia="en-US"/>
              </w:rPr>
              <w:softHyphen/>
              <w:t>чест</w:t>
            </w:r>
            <w:r w:rsidR="0011063E" w:rsidRPr="0011063E">
              <w:rPr>
                <w:rFonts w:eastAsia="Calibri"/>
                <w:spacing w:val="-4"/>
                <w:kern w:val="2"/>
                <w:lang w:val="en-US" w:eastAsia="en-US"/>
              </w:rPr>
              <w:softHyphen/>
            </w:r>
            <w:r w:rsidRPr="0011063E">
              <w:rPr>
                <w:rFonts w:eastAsia="Calibri"/>
                <w:spacing w:val="-4"/>
                <w:kern w:val="2"/>
                <w:lang w:eastAsia="en-US"/>
              </w:rPr>
              <w:t>во пла</w:t>
            </w:r>
            <w:r w:rsidRPr="0011063E">
              <w:rPr>
                <w:rFonts w:eastAsia="Calibri"/>
                <w:spacing w:val="-4"/>
                <w:kern w:val="2"/>
                <w:lang w:eastAsia="en-US"/>
              </w:rPr>
              <w:softHyphen/>
              <w:t>тель</w:t>
            </w:r>
            <w:r w:rsidRPr="0011063E">
              <w:rPr>
                <w:rFonts w:eastAsia="Calibri"/>
                <w:spacing w:val="-4"/>
                <w:kern w:val="2"/>
                <w:lang w:eastAsia="en-US"/>
              </w:rPr>
              <w:softHyphen/>
              <w:t>щиков</w:t>
            </w:r>
          </w:p>
        </w:tc>
        <w:tc>
          <w:tcPr>
            <w:tcW w:w="6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11063E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val="en-US"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фи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нан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совая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оцен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ка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="0011063E">
              <w:rPr>
                <w:rFonts w:eastAsia="Calibri"/>
                <w:kern w:val="2"/>
                <w:lang w:val="en-US" w:eastAsia="en-US"/>
              </w:rPr>
              <w:t>(</w:t>
            </w:r>
            <w:r w:rsidRPr="00EF23AD">
              <w:rPr>
                <w:rFonts w:eastAsia="Calibri"/>
                <w:kern w:val="2"/>
                <w:lang w:eastAsia="en-US"/>
              </w:rPr>
              <w:t>тыс.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руб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лей</w:t>
            </w:r>
            <w:r w:rsidR="0011063E">
              <w:rPr>
                <w:rFonts w:eastAsia="Calibri"/>
                <w:kern w:val="2"/>
                <w:lang w:val="en-US" w:eastAsia="en-US"/>
              </w:rPr>
              <w:t>)</w:t>
            </w:r>
          </w:p>
        </w:tc>
        <w:tc>
          <w:tcPr>
            <w:tcW w:w="514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val="en-US"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ко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ли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че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ство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пла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тель</w:t>
            </w:r>
            <w:r w:rsidR="0011063E">
              <w:rPr>
                <w:rFonts w:eastAsia="Calibri"/>
                <w:kern w:val="2"/>
                <w:lang w:val="en-US"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щи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ков</w:t>
            </w:r>
          </w:p>
        </w:tc>
        <w:tc>
          <w:tcPr>
            <w:tcW w:w="8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11063E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val="en-US"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финан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совая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оценка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="0011063E">
              <w:rPr>
                <w:rFonts w:eastAsia="Calibri"/>
                <w:kern w:val="2"/>
                <w:lang w:val="en-US" w:eastAsia="en-US"/>
              </w:rPr>
              <w:t>(</w:t>
            </w:r>
            <w:r w:rsidRPr="00EF23AD">
              <w:rPr>
                <w:rFonts w:eastAsia="Calibri"/>
                <w:kern w:val="2"/>
                <w:lang w:eastAsia="en-US"/>
              </w:rPr>
              <w:t>тыс.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рублей</w:t>
            </w:r>
            <w:r w:rsidR="0011063E">
              <w:rPr>
                <w:rFonts w:eastAsia="Calibri"/>
                <w:kern w:val="2"/>
                <w:lang w:val="en-US" w:eastAsia="en-US"/>
              </w:rPr>
              <w:t>)</w:t>
            </w:r>
          </w:p>
        </w:tc>
        <w:tc>
          <w:tcPr>
            <w:tcW w:w="676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kern w:val="2"/>
              </w:rPr>
              <w:t>коли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че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ство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пла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тель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щиков</w:t>
            </w:r>
          </w:p>
        </w:tc>
        <w:tc>
          <w:tcPr>
            <w:tcW w:w="67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11063E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val="en-US"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фи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нан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совая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оцен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ка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="0011063E">
              <w:rPr>
                <w:rFonts w:eastAsia="Calibri"/>
                <w:kern w:val="2"/>
                <w:lang w:val="en-US" w:eastAsia="en-US"/>
              </w:rPr>
              <w:t>(</w:t>
            </w:r>
            <w:r w:rsidRPr="00EF23AD">
              <w:rPr>
                <w:rFonts w:eastAsia="Calibri"/>
                <w:kern w:val="2"/>
                <w:lang w:eastAsia="en-US"/>
              </w:rPr>
              <w:t>тыс.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руб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лей</w:t>
            </w:r>
            <w:r w:rsidR="0011063E">
              <w:rPr>
                <w:rFonts w:eastAsia="Calibri"/>
                <w:kern w:val="2"/>
                <w:lang w:val="en-US" w:eastAsia="en-US"/>
              </w:rPr>
              <w:t>)</w:t>
            </w:r>
          </w:p>
        </w:tc>
        <w:tc>
          <w:tcPr>
            <w:tcW w:w="676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kern w:val="2"/>
              </w:rPr>
              <w:t>коли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че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ство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пла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тель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щиков</w:t>
            </w:r>
          </w:p>
        </w:tc>
        <w:tc>
          <w:tcPr>
            <w:tcW w:w="67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11063E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val="en-US"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фи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нан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совая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оцен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ка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="0011063E">
              <w:rPr>
                <w:rFonts w:eastAsia="Calibri"/>
                <w:kern w:val="2"/>
                <w:lang w:val="en-US" w:eastAsia="en-US"/>
              </w:rPr>
              <w:t>(</w:t>
            </w:r>
            <w:r w:rsidRPr="00EF23AD">
              <w:rPr>
                <w:rFonts w:eastAsia="Calibri"/>
                <w:kern w:val="2"/>
                <w:lang w:eastAsia="en-US"/>
              </w:rPr>
              <w:t>тыс.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руб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лей</w:t>
            </w:r>
            <w:r w:rsidR="0011063E">
              <w:rPr>
                <w:rFonts w:eastAsia="Calibri"/>
                <w:kern w:val="2"/>
                <w:lang w:val="en-US" w:eastAsia="en-US"/>
              </w:rPr>
              <w:t>)</w:t>
            </w:r>
          </w:p>
        </w:tc>
        <w:tc>
          <w:tcPr>
            <w:tcW w:w="67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kern w:val="2"/>
              </w:rPr>
              <w:t>коли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чест</w:t>
            </w:r>
            <w:r w:rsidR="0011063E">
              <w:rPr>
                <w:kern w:val="2"/>
                <w:lang w:val="en-US"/>
              </w:rPr>
              <w:softHyphen/>
            </w:r>
            <w:r w:rsidRPr="00EF23AD">
              <w:rPr>
                <w:kern w:val="2"/>
              </w:rPr>
              <w:t>во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пла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тель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щиков</w:t>
            </w:r>
          </w:p>
        </w:tc>
        <w:tc>
          <w:tcPr>
            <w:tcW w:w="80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11063E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val="en-US"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финан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совая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оценка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="0011063E">
              <w:rPr>
                <w:rFonts w:eastAsia="Calibri"/>
                <w:kern w:val="2"/>
                <w:lang w:val="en-US" w:eastAsia="en-US"/>
              </w:rPr>
              <w:t>(</w:t>
            </w:r>
            <w:r w:rsidRPr="00EF23AD">
              <w:rPr>
                <w:rFonts w:eastAsia="Calibri"/>
                <w:kern w:val="2"/>
                <w:lang w:eastAsia="en-US"/>
              </w:rPr>
              <w:t>тыс.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рублей</w:t>
            </w:r>
            <w:r w:rsidR="0011063E">
              <w:rPr>
                <w:rFonts w:eastAsia="Calibri"/>
                <w:kern w:val="2"/>
                <w:lang w:val="en-US" w:eastAsia="en-US"/>
              </w:rPr>
              <w:t>)</w:t>
            </w:r>
          </w:p>
        </w:tc>
        <w:tc>
          <w:tcPr>
            <w:tcW w:w="67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kern w:val="2"/>
              </w:rPr>
              <w:t>коли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че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ство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пла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тель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щиков</w:t>
            </w:r>
          </w:p>
        </w:tc>
        <w:tc>
          <w:tcPr>
            <w:tcW w:w="79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11063E" w:rsidRDefault="00997C3C" w:rsidP="0011063E">
            <w:pPr>
              <w:spacing w:line="230" w:lineRule="auto"/>
              <w:jc w:val="center"/>
              <w:rPr>
                <w:kern w:val="2"/>
                <w:lang w:val="en-US"/>
              </w:rPr>
            </w:pPr>
            <w:r w:rsidRPr="00EF23AD">
              <w:rPr>
                <w:kern w:val="2"/>
              </w:rPr>
              <w:t>финан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совая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оценка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="0011063E">
              <w:rPr>
                <w:rFonts w:eastAsia="Calibri"/>
                <w:kern w:val="2"/>
                <w:lang w:val="en-US" w:eastAsia="en-US"/>
              </w:rPr>
              <w:t>(</w:t>
            </w:r>
            <w:r w:rsidRPr="00EF23AD">
              <w:rPr>
                <w:rFonts w:eastAsia="Calibri"/>
                <w:kern w:val="2"/>
                <w:lang w:eastAsia="en-US"/>
              </w:rPr>
              <w:t>тыс.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рублей</w:t>
            </w:r>
            <w:r w:rsidR="0011063E">
              <w:rPr>
                <w:rFonts w:eastAsia="Calibri"/>
                <w:kern w:val="2"/>
                <w:lang w:val="en-US" w:eastAsia="en-US"/>
              </w:rPr>
              <w:t>)</w:t>
            </w:r>
          </w:p>
        </w:tc>
        <w:tc>
          <w:tcPr>
            <w:tcW w:w="68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kern w:val="2"/>
              </w:rPr>
              <w:t>коли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чество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пла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тель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щиков</w:t>
            </w:r>
          </w:p>
        </w:tc>
        <w:tc>
          <w:tcPr>
            <w:tcW w:w="62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11063E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val="en-US"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фи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нан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совая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оцен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ка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="0011063E">
              <w:rPr>
                <w:rFonts w:eastAsia="Calibri"/>
                <w:kern w:val="2"/>
                <w:lang w:val="en-US" w:eastAsia="en-US"/>
              </w:rPr>
              <w:t>(</w:t>
            </w:r>
            <w:r w:rsidRPr="00EF23AD">
              <w:rPr>
                <w:rFonts w:eastAsia="Calibri"/>
                <w:kern w:val="2"/>
                <w:lang w:eastAsia="en-US"/>
              </w:rPr>
              <w:t>тыс.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руб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лей</w:t>
            </w:r>
            <w:r w:rsidR="0011063E">
              <w:rPr>
                <w:rFonts w:eastAsia="Calibri"/>
                <w:kern w:val="2"/>
                <w:lang w:val="en-US" w:eastAsia="en-US"/>
              </w:rPr>
              <w:t>)</w:t>
            </w:r>
          </w:p>
        </w:tc>
        <w:tc>
          <w:tcPr>
            <w:tcW w:w="6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kern w:val="2"/>
              </w:rPr>
              <w:t>коли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чество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пла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тель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щиков</w:t>
            </w:r>
          </w:p>
        </w:tc>
        <w:tc>
          <w:tcPr>
            <w:tcW w:w="686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11063E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val="en-US"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фи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нансо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вая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оцен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ка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="0011063E">
              <w:rPr>
                <w:rFonts w:eastAsia="Calibri"/>
                <w:kern w:val="2"/>
                <w:lang w:val="en-US" w:eastAsia="en-US"/>
              </w:rPr>
              <w:t>(</w:t>
            </w:r>
            <w:r w:rsidRPr="00EF23AD">
              <w:rPr>
                <w:rFonts w:eastAsia="Calibri"/>
                <w:kern w:val="2"/>
                <w:lang w:eastAsia="en-US"/>
              </w:rPr>
              <w:t>тыс.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руб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лей</w:t>
            </w:r>
            <w:r w:rsidR="0011063E">
              <w:rPr>
                <w:rFonts w:eastAsia="Calibri"/>
                <w:kern w:val="2"/>
                <w:lang w:val="en-US" w:eastAsia="en-US"/>
              </w:rPr>
              <w:t>)</w:t>
            </w:r>
          </w:p>
        </w:tc>
        <w:tc>
          <w:tcPr>
            <w:tcW w:w="68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kern w:val="2"/>
              </w:rPr>
              <w:t>коли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чество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пла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тель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щиков</w:t>
            </w:r>
          </w:p>
        </w:tc>
        <w:tc>
          <w:tcPr>
            <w:tcW w:w="68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11063E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val="en-US"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фи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нансо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вая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оцен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ка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="0011063E">
              <w:rPr>
                <w:rFonts w:eastAsia="Calibri"/>
                <w:kern w:val="2"/>
                <w:lang w:val="en-US" w:eastAsia="en-US"/>
              </w:rPr>
              <w:t>(</w:t>
            </w:r>
            <w:r w:rsidRPr="00EF23AD">
              <w:rPr>
                <w:rFonts w:eastAsia="Calibri"/>
                <w:kern w:val="2"/>
                <w:lang w:eastAsia="en-US"/>
              </w:rPr>
              <w:t>тыс.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руб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лей</w:t>
            </w:r>
            <w:r w:rsidR="0011063E">
              <w:rPr>
                <w:rFonts w:eastAsia="Calibri"/>
                <w:kern w:val="2"/>
                <w:lang w:val="en-US" w:eastAsia="en-US"/>
              </w:rPr>
              <w:t>)</w:t>
            </w:r>
          </w:p>
        </w:tc>
        <w:tc>
          <w:tcPr>
            <w:tcW w:w="68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kern w:val="2"/>
              </w:rPr>
              <w:t>коли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чество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пла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тель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щиков</w:t>
            </w:r>
          </w:p>
        </w:tc>
        <w:tc>
          <w:tcPr>
            <w:tcW w:w="69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11063E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val="en-US"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фи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нансо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вая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оцен</w:t>
            </w:r>
            <w:r w:rsidR="0011063E">
              <w:rPr>
                <w:rFonts w:eastAsia="Calibri"/>
                <w:kern w:val="2"/>
                <w:lang w:val="en-US"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ка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="0011063E">
              <w:rPr>
                <w:rFonts w:eastAsia="Calibri"/>
                <w:kern w:val="2"/>
                <w:lang w:val="en-US" w:eastAsia="en-US"/>
              </w:rPr>
              <w:t>(</w:t>
            </w:r>
            <w:r w:rsidRPr="00EF23AD">
              <w:rPr>
                <w:rFonts w:eastAsia="Calibri"/>
                <w:kern w:val="2"/>
                <w:lang w:eastAsia="en-US"/>
              </w:rPr>
              <w:t>тыс.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руб</w:t>
            </w:r>
            <w:r w:rsidR="0011063E">
              <w:rPr>
                <w:rFonts w:eastAsia="Calibri"/>
                <w:kern w:val="2"/>
                <w:lang w:val="en-US"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лей</w:t>
            </w:r>
            <w:r w:rsidR="0011063E">
              <w:rPr>
                <w:rFonts w:eastAsia="Calibri"/>
                <w:kern w:val="2"/>
                <w:lang w:val="en-US" w:eastAsia="en-US"/>
              </w:rPr>
              <w:t>)</w:t>
            </w:r>
          </w:p>
        </w:tc>
      </w:tr>
    </w:tbl>
    <w:p w:rsidR="0011063E" w:rsidRPr="0011063E" w:rsidRDefault="0011063E" w:rsidP="0011063E">
      <w:pPr>
        <w:spacing w:line="230" w:lineRule="auto"/>
        <w:rPr>
          <w:sz w:val="2"/>
          <w:szCs w:val="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"/>
        <w:gridCol w:w="11"/>
        <w:gridCol w:w="1683"/>
        <w:gridCol w:w="69"/>
        <w:gridCol w:w="1"/>
        <w:gridCol w:w="37"/>
        <w:gridCol w:w="872"/>
        <w:gridCol w:w="14"/>
        <w:gridCol w:w="9"/>
        <w:gridCol w:w="47"/>
        <w:gridCol w:w="1128"/>
        <w:gridCol w:w="20"/>
        <w:gridCol w:w="5"/>
        <w:gridCol w:w="58"/>
        <w:gridCol w:w="846"/>
        <w:gridCol w:w="1"/>
        <w:gridCol w:w="61"/>
        <w:gridCol w:w="502"/>
        <w:gridCol w:w="18"/>
        <w:gridCol w:w="6"/>
        <w:gridCol w:w="57"/>
        <w:gridCol w:w="592"/>
        <w:gridCol w:w="22"/>
        <w:gridCol w:w="1"/>
        <w:gridCol w:w="63"/>
        <w:gridCol w:w="589"/>
        <w:gridCol w:w="28"/>
        <w:gridCol w:w="6"/>
        <w:gridCol w:w="55"/>
        <w:gridCol w:w="583"/>
        <w:gridCol w:w="28"/>
        <w:gridCol w:w="6"/>
        <w:gridCol w:w="60"/>
        <w:gridCol w:w="578"/>
        <w:gridCol w:w="20"/>
        <w:gridCol w:w="9"/>
        <w:gridCol w:w="70"/>
        <w:gridCol w:w="572"/>
        <w:gridCol w:w="35"/>
        <w:gridCol w:w="68"/>
        <w:gridCol w:w="408"/>
        <w:gridCol w:w="28"/>
        <w:gridCol w:w="10"/>
        <w:gridCol w:w="70"/>
        <w:gridCol w:w="721"/>
        <w:gridCol w:w="39"/>
        <w:gridCol w:w="76"/>
        <w:gridCol w:w="596"/>
        <w:gridCol w:w="4"/>
        <w:gridCol w:w="93"/>
        <w:gridCol w:w="574"/>
        <w:gridCol w:w="4"/>
        <w:gridCol w:w="10"/>
        <w:gridCol w:w="100"/>
        <w:gridCol w:w="566"/>
        <w:gridCol w:w="6"/>
        <w:gridCol w:w="83"/>
        <w:gridCol w:w="586"/>
        <w:gridCol w:w="3"/>
        <w:gridCol w:w="87"/>
        <w:gridCol w:w="585"/>
        <w:gridCol w:w="92"/>
        <w:gridCol w:w="716"/>
        <w:gridCol w:w="4"/>
        <w:gridCol w:w="91"/>
        <w:gridCol w:w="578"/>
        <w:gridCol w:w="3"/>
        <w:gridCol w:w="95"/>
        <w:gridCol w:w="689"/>
        <w:gridCol w:w="8"/>
        <w:gridCol w:w="102"/>
        <w:gridCol w:w="576"/>
        <w:gridCol w:w="7"/>
        <w:gridCol w:w="105"/>
        <w:gridCol w:w="489"/>
        <w:gridCol w:w="26"/>
        <w:gridCol w:w="9"/>
        <w:gridCol w:w="99"/>
        <w:gridCol w:w="575"/>
        <w:gridCol w:w="10"/>
        <w:gridCol w:w="9"/>
        <w:gridCol w:w="94"/>
        <w:gridCol w:w="568"/>
        <w:gridCol w:w="15"/>
        <w:gridCol w:w="9"/>
        <w:gridCol w:w="96"/>
        <w:gridCol w:w="561"/>
        <w:gridCol w:w="15"/>
        <w:gridCol w:w="111"/>
        <w:gridCol w:w="555"/>
        <w:gridCol w:w="15"/>
        <w:gridCol w:w="5"/>
        <w:gridCol w:w="113"/>
        <w:gridCol w:w="548"/>
        <w:gridCol w:w="17"/>
        <w:gridCol w:w="8"/>
        <w:gridCol w:w="115"/>
        <w:gridCol w:w="572"/>
      </w:tblGrid>
      <w:tr w:rsidR="0011063E" w:rsidRPr="00EF23AD" w:rsidTr="0031405E">
        <w:trPr>
          <w:tblHeader/>
        </w:trPr>
        <w:tc>
          <w:tcPr>
            <w:tcW w:w="464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CA37BF" w:rsidRDefault="00997C3C" w:rsidP="0011063E">
            <w:pPr>
              <w:spacing w:line="230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CA37BF">
              <w:rPr>
                <w:rFonts w:eastAsia="Calibri"/>
                <w:spacing w:val="-10"/>
                <w:kern w:val="2"/>
                <w:lang w:eastAsia="en-US"/>
              </w:rPr>
              <w:t>1</w:t>
            </w:r>
          </w:p>
        </w:tc>
        <w:tc>
          <w:tcPr>
            <w:tcW w:w="1764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2</w:t>
            </w:r>
          </w:p>
        </w:tc>
        <w:tc>
          <w:tcPr>
            <w:tcW w:w="932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3</w:t>
            </w:r>
          </w:p>
        </w:tc>
        <w:tc>
          <w:tcPr>
            <w:tcW w:w="1200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4</w:t>
            </w:r>
          </w:p>
        </w:tc>
        <w:tc>
          <w:tcPr>
            <w:tcW w:w="904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5</w:t>
            </w:r>
          </w:p>
        </w:tc>
        <w:tc>
          <w:tcPr>
            <w:tcW w:w="582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CA37BF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CA37BF">
              <w:rPr>
                <w:rFonts w:eastAsia="Calibri"/>
                <w:kern w:val="2"/>
                <w:lang w:eastAsia="en-US"/>
              </w:rPr>
              <w:t>6</w:t>
            </w:r>
          </w:p>
        </w:tc>
        <w:tc>
          <w:tcPr>
            <w:tcW w:w="677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7</w:t>
            </w:r>
          </w:p>
        </w:tc>
        <w:tc>
          <w:tcPr>
            <w:tcW w:w="681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8</w:t>
            </w:r>
          </w:p>
        </w:tc>
        <w:tc>
          <w:tcPr>
            <w:tcW w:w="672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9</w:t>
            </w:r>
          </w:p>
        </w:tc>
        <w:tc>
          <w:tcPr>
            <w:tcW w:w="673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10</w:t>
            </w:r>
          </w:p>
        </w:tc>
        <w:tc>
          <w:tcPr>
            <w:tcW w:w="67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11</w:t>
            </w:r>
          </w:p>
        </w:tc>
        <w:tc>
          <w:tcPr>
            <w:tcW w:w="514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12</w:t>
            </w:r>
          </w:p>
        </w:tc>
        <w:tc>
          <w:tcPr>
            <w:tcW w:w="83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kern w:val="2"/>
              </w:rPr>
              <w:t>13</w:t>
            </w:r>
          </w:p>
        </w:tc>
        <w:tc>
          <w:tcPr>
            <w:tcW w:w="676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14</w:t>
            </w:r>
          </w:p>
        </w:tc>
        <w:tc>
          <w:tcPr>
            <w:tcW w:w="671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kern w:val="2"/>
              </w:rPr>
              <w:t>15</w:t>
            </w:r>
          </w:p>
        </w:tc>
        <w:tc>
          <w:tcPr>
            <w:tcW w:w="676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16</w:t>
            </w:r>
          </w:p>
        </w:tc>
        <w:tc>
          <w:tcPr>
            <w:tcW w:w="675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kern w:val="2"/>
              </w:rPr>
              <w:t>17</w:t>
            </w:r>
          </w:p>
        </w:tc>
        <w:tc>
          <w:tcPr>
            <w:tcW w:w="675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18</w:t>
            </w:r>
          </w:p>
        </w:tc>
        <w:tc>
          <w:tcPr>
            <w:tcW w:w="808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kern w:val="2"/>
              </w:rPr>
              <w:t>19</w:t>
            </w:r>
          </w:p>
        </w:tc>
        <w:tc>
          <w:tcPr>
            <w:tcW w:w="673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kern w:val="2"/>
              </w:rPr>
              <w:t>20</w:t>
            </w:r>
          </w:p>
        </w:tc>
        <w:tc>
          <w:tcPr>
            <w:tcW w:w="79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kern w:val="2"/>
              </w:rPr>
              <w:t>21</w:t>
            </w:r>
          </w:p>
        </w:tc>
        <w:tc>
          <w:tcPr>
            <w:tcW w:w="685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22</w:t>
            </w:r>
          </w:p>
        </w:tc>
        <w:tc>
          <w:tcPr>
            <w:tcW w:w="62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kern w:val="2"/>
              </w:rPr>
              <w:t>23</w:t>
            </w:r>
          </w:p>
        </w:tc>
        <w:tc>
          <w:tcPr>
            <w:tcW w:w="693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24</w:t>
            </w:r>
          </w:p>
        </w:tc>
        <w:tc>
          <w:tcPr>
            <w:tcW w:w="686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kern w:val="2"/>
              </w:rPr>
              <w:t>25</w:t>
            </w:r>
          </w:p>
        </w:tc>
        <w:tc>
          <w:tcPr>
            <w:tcW w:w="681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26</w:t>
            </w:r>
          </w:p>
        </w:tc>
        <w:tc>
          <w:tcPr>
            <w:tcW w:w="681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kern w:val="2"/>
              </w:rPr>
            </w:pPr>
            <w:r w:rsidRPr="00EF23AD">
              <w:rPr>
                <w:kern w:val="2"/>
              </w:rPr>
              <w:t>27</w:t>
            </w:r>
          </w:p>
        </w:tc>
        <w:tc>
          <w:tcPr>
            <w:tcW w:w="683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28</w:t>
            </w:r>
          </w:p>
        </w:tc>
        <w:tc>
          <w:tcPr>
            <w:tcW w:w="695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EF23AD" w:rsidRDefault="00997C3C" w:rsidP="0011063E">
            <w:pPr>
              <w:spacing w:line="230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29</w:t>
            </w:r>
          </w:p>
        </w:tc>
      </w:tr>
      <w:tr w:rsidR="00997C3C" w:rsidRPr="00EF23AD" w:rsidTr="0031405E">
        <w:tc>
          <w:tcPr>
            <w:tcW w:w="21643" w:type="dxa"/>
            <w:gridSpan w:val="98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CA37BF" w:rsidRDefault="00997C3C" w:rsidP="0011063E">
            <w:pPr>
              <w:spacing w:line="230" w:lineRule="auto"/>
              <w:ind w:left="-57" w:right="-57"/>
              <w:jc w:val="center"/>
              <w:rPr>
                <w:rFonts w:eastAsia="Calibri"/>
                <w:kern w:val="2"/>
              </w:rPr>
            </w:pPr>
            <w:r w:rsidRPr="00CA37BF">
              <w:rPr>
                <w:rFonts w:eastAsia="Calibri"/>
                <w:kern w:val="2"/>
                <w:lang w:eastAsia="en-US"/>
              </w:rPr>
              <w:t>1.</w:t>
            </w:r>
            <w:r>
              <w:rPr>
                <w:rFonts w:eastAsia="Calibri"/>
                <w:kern w:val="2"/>
              </w:rPr>
              <w:t xml:space="preserve"> </w:t>
            </w:r>
            <w:r w:rsidRPr="00CA37BF">
              <w:rPr>
                <w:rFonts w:eastAsia="Calibri"/>
                <w:kern w:val="2"/>
              </w:rPr>
              <w:t>Подпрограмма</w:t>
            </w:r>
            <w:r>
              <w:rPr>
                <w:rFonts w:eastAsia="Calibri"/>
                <w:kern w:val="2"/>
              </w:rPr>
              <w:t xml:space="preserve"> </w:t>
            </w:r>
            <w:r w:rsidRPr="00CA37BF">
              <w:rPr>
                <w:rFonts w:eastAsia="Calibri"/>
                <w:kern w:val="2"/>
              </w:rPr>
              <w:t>«Развитие</w:t>
            </w:r>
            <w:r>
              <w:rPr>
                <w:rFonts w:eastAsia="Calibri"/>
                <w:kern w:val="2"/>
              </w:rPr>
              <w:t xml:space="preserve"> </w:t>
            </w:r>
            <w:r w:rsidRPr="00CA37BF">
              <w:rPr>
                <w:rFonts w:eastAsia="Calibri"/>
                <w:kern w:val="2"/>
              </w:rPr>
              <w:t>культуры»</w:t>
            </w:r>
          </w:p>
        </w:tc>
      </w:tr>
      <w:tr w:rsidR="00997C3C" w:rsidRPr="00EF23AD" w:rsidTr="0031405E">
        <w:tc>
          <w:tcPr>
            <w:tcW w:w="21643" w:type="dxa"/>
            <w:gridSpan w:val="98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7C3C" w:rsidRPr="00CA37BF" w:rsidRDefault="00997C3C" w:rsidP="0011063E">
            <w:pPr>
              <w:numPr>
                <w:ilvl w:val="1"/>
                <w:numId w:val="6"/>
              </w:numPr>
              <w:spacing w:line="230" w:lineRule="auto"/>
              <w:ind w:left="-57" w:right="-57" w:firstLine="0"/>
              <w:contextualSpacing/>
              <w:jc w:val="center"/>
              <w:rPr>
                <w:rFonts w:eastAsia="Calibri"/>
                <w:kern w:val="2"/>
                <w:lang w:eastAsia="en-US"/>
              </w:rPr>
            </w:pPr>
            <w:r w:rsidRPr="00CA37BF">
              <w:rPr>
                <w:rFonts w:eastAsia="Calibri"/>
                <w:kern w:val="2"/>
                <w:lang w:eastAsia="en-US"/>
              </w:rPr>
              <w:t>Основное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CA37BF">
              <w:rPr>
                <w:rFonts w:eastAsia="Calibri"/>
                <w:kern w:val="2"/>
                <w:lang w:eastAsia="en-US"/>
              </w:rPr>
              <w:t>мероприятие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CA37BF">
              <w:rPr>
                <w:rFonts w:eastAsia="Calibri"/>
                <w:kern w:val="2"/>
                <w:lang w:eastAsia="en-US"/>
              </w:rPr>
              <w:t>1.3.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CA37BF">
              <w:rPr>
                <w:rFonts w:eastAsia="Calibri"/>
                <w:kern w:val="2"/>
                <w:lang w:eastAsia="en-US"/>
              </w:rPr>
              <w:t>«Развитие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CA37BF">
              <w:rPr>
                <w:rFonts w:eastAsia="Calibri"/>
                <w:kern w:val="2"/>
                <w:lang w:eastAsia="en-US"/>
              </w:rPr>
              <w:t>материально-технической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CA37BF">
              <w:rPr>
                <w:rFonts w:eastAsia="Calibri"/>
                <w:kern w:val="2"/>
                <w:lang w:eastAsia="en-US"/>
              </w:rPr>
              <w:t>базы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CA37BF">
              <w:rPr>
                <w:rFonts w:eastAsia="Calibri"/>
                <w:kern w:val="2"/>
                <w:lang w:eastAsia="en-US"/>
              </w:rPr>
              <w:t>сферы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CA37BF">
              <w:rPr>
                <w:rFonts w:eastAsia="Calibri"/>
                <w:kern w:val="2"/>
                <w:lang w:eastAsia="en-US"/>
              </w:rPr>
              <w:t>культуры»</w:t>
            </w:r>
          </w:p>
        </w:tc>
      </w:tr>
      <w:tr w:rsidR="0011063E" w:rsidRPr="00EF23AD" w:rsidTr="0031405E">
        <w:tc>
          <w:tcPr>
            <w:tcW w:w="46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A37BF" w:rsidRDefault="00D97106" w:rsidP="0007594E">
            <w:pPr>
              <w:spacing w:line="221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CA37BF">
              <w:rPr>
                <w:rFonts w:eastAsia="Calibri"/>
                <w:spacing w:val="-10"/>
                <w:kern w:val="2"/>
                <w:lang w:eastAsia="en-US"/>
              </w:rPr>
              <w:t>1.1.1</w:t>
            </w:r>
            <w:r>
              <w:rPr>
                <w:rFonts w:eastAsia="Calibri"/>
                <w:spacing w:val="-10"/>
                <w:kern w:val="2"/>
                <w:lang w:eastAsia="en-US"/>
              </w:rPr>
              <w:t>.</w:t>
            </w:r>
          </w:p>
        </w:tc>
        <w:tc>
          <w:tcPr>
            <w:tcW w:w="1694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CE33D7" w:rsidRDefault="00D97106" w:rsidP="0007594E">
            <w:pPr>
              <w:spacing w:line="221" w:lineRule="auto"/>
              <w:rPr>
                <w:rFonts w:eastAsia="Calibri"/>
                <w:spacing w:val="-6"/>
                <w:kern w:val="2"/>
                <w:lang w:eastAsia="en-US"/>
              </w:rPr>
            </w:pPr>
            <w:r w:rsidRPr="0011063E">
              <w:rPr>
                <w:spacing w:val="-6"/>
                <w:kern w:val="2"/>
              </w:rPr>
              <w:t>Инвестиционный налоговый вычет по налогу на при</w:t>
            </w:r>
            <w:r w:rsidRPr="0011063E">
              <w:rPr>
                <w:spacing w:val="-6"/>
                <w:kern w:val="2"/>
              </w:rPr>
              <w:softHyphen/>
              <w:t>быль организа</w:t>
            </w:r>
            <w:r w:rsidRPr="0011063E">
              <w:rPr>
                <w:spacing w:val="-6"/>
                <w:kern w:val="2"/>
              </w:rPr>
              <w:softHyphen/>
              <w:t>циям, осуществ</w:t>
            </w:r>
            <w:r w:rsidRPr="0011063E">
              <w:rPr>
                <w:spacing w:val="-6"/>
                <w:kern w:val="2"/>
              </w:rPr>
              <w:softHyphen/>
              <w:t>ляющим пожерт</w:t>
            </w:r>
            <w:r w:rsidRPr="0011063E">
              <w:rPr>
                <w:spacing w:val="-6"/>
                <w:kern w:val="2"/>
              </w:rPr>
              <w:softHyphen/>
              <w:t>вования находя</w:t>
            </w:r>
            <w:r w:rsidRPr="0011063E">
              <w:rPr>
                <w:spacing w:val="-6"/>
                <w:kern w:val="2"/>
              </w:rPr>
              <w:softHyphen/>
              <w:t>щимся на террито</w:t>
            </w:r>
            <w:r w:rsidRPr="0011063E">
              <w:rPr>
                <w:spacing w:val="-6"/>
                <w:kern w:val="2"/>
              </w:rPr>
              <w:softHyphen/>
              <w:t>рии Ро</w:t>
            </w:r>
            <w:r w:rsidRPr="0011063E">
              <w:rPr>
                <w:spacing w:val="-6"/>
                <w:kern w:val="2"/>
              </w:rPr>
              <w:softHyphen/>
              <w:t>с</w:t>
            </w:r>
            <w:r w:rsidRPr="0011063E">
              <w:rPr>
                <w:spacing w:val="-6"/>
                <w:kern w:val="2"/>
              </w:rPr>
              <w:softHyphen/>
              <w:t>товской области неком</w:t>
            </w:r>
            <w:r w:rsidR="0011063E" w:rsidRPr="0011063E">
              <w:rPr>
                <w:spacing w:val="-6"/>
                <w:kern w:val="2"/>
              </w:rPr>
              <w:softHyphen/>
            </w:r>
            <w:r w:rsidRPr="0011063E">
              <w:rPr>
                <w:spacing w:val="-6"/>
                <w:kern w:val="2"/>
              </w:rPr>
              <w:t>мерческим организациям (фондам) на фор</w:t>
            </w:r>
            <w:r w:rsidRPr="0011063E">
              <w:rPr>
                <w:spacing w:val="-6"/>
                <w:kern w:val="2"/>
              </w:rPr>
              <w:softHyphen/>
              <w:t>мирование целе</w:t>
            </w:r>
            <w:r w:rsidRPr="0011063E">
              <w:rPr>
                <w:spacing w:val="-6"/>
                <w:kern w:val="2"/>
              </w:rPr>
              <w:softHyphen/>
              <w:t>вого капитала в целях поддержки государственных областных и (или) муниципальных учреждений куль</w:t>
            </w:r>
            <w:r w:rsidRPr="0011063E">
              <w:rPr>
                <w:spacing w:val="-6"/>
                <w:kern w:val="2"/>
              </w:rPr>
              <w:softHyphen/>
              <w:t>туры клубного типа (клубам, дворцам и домам культуры, домам народного творче</w:t>
            </w:r>
            <w:r w:rsidRPr="0011063E">
              <w:rPr>
                <w:spacing w:val="-6"/>
                <w:kern w:val="2"/>
              </w:rPr>
              <w:softHyphen/>
              <w:t>ства), государ</w:t>
            </w:r>
            <w:r w:rsidRPr="0011063E">
              <w:rPr>
                <w:spacing w:val="-6"/>
                <w:kern w:val="2"/>
              </w:rPr>
              <w:softHyphen/>
              <w:t>ст</w:t>
            </w:r>
            <w:r w:rsidRPr="0011063E">
              <w:rPr>
                <w:spacing w:val="-6"/>
                <w:kern w:val="2"/>
              </w:rPr>
              <w:softHyphen/>
              <w:t>венных област</w:t>
            </w:r>
            <w:r w:rsidRPr="0011063E">
              <w:rPr>
                <w:spacing w:val="-6"/>
                <w:kern w:val="2"/>
              </w:rPr>
              <w:softHyphen/>
              <w:t>ных и (или) муни</w:t>
            </w:r>
            <w:r w:rsidRPr="0011063E">
              <w:rPr>
                <w:spacing w:val="-6"/>
                <w:kern w:val="2"/>
              </w:rPr>
              <w:softHyphen/>
              <w:t xml:space="preserve">ципальных музеев </w:t>
            </w:r>
            <w:r w:rsidRPr="0011063E">
              <w:rPr>
                <w:rFonts w:eastAsia="Calibri"/>
                <w:spacing w:val="-6"/>
                <w:kern w:val="2"/>
                <w:lang w:eastAsia="en-US"/>
              </w:rPr>
              <w:t xml:space="preserve">Областной закон </w:t>
            </w:r>
          </w:p>
          <w:p w:rsidR="00D97106" w:rsidRPr="0011063E" w:rsidRDefault="00D97106" w:rsidP="0007594E">
            <w:pPr>
              <w:spacing w:line="221" w:lineRule="auto"/>
              <w:rPr>
                <w:rFonts w:eastAsia="Calibri"/>
                <w:spacing w:val="-6"/>
                <w:kern w:val="2"/>
                <w:lang w:eastAsia="en-US"/>
              </w:rPr>
            </w:pPr>
            <w:r w:rsidRPr="0011063E">
              <w:rPr>
                <w:rFonts w:eastAsia="Calibri"/>
                <w:spacing w:val="-6"/>
                <w:kern w:val="2"/>
                <w:lang w:eastAsia="en-US"/>
              </w:rPr>
              <w:t>от 10.05.2012 № 843-ЗС «О ре</w:t>
            </w:r>
            <w:r w:rsidRPr="0011063E">
              <w:rPr>
                <w:rFonts w:eastAsia="Calibri"/>
                <w:spacing w:val="-6"/>
                <w:kern w:val="2"/>
                <w:lang w:eastAsia="en-US"/>
              </w:rPr>
              <w:softHyphen/>
              <w:t>гио</w:t>
            </w:r>
            <w:r w:rsidRPr="0011063E">
              <w:rPr>
                <w:rFonts w:eastAsia="Calibri"/>
                <w:spacing w:val="-6"/>
                <w:kern w:val="2"/>
                <w:lang w:eastAsia="en-US"/>
              </w:rPr>
              <w:softHyphen/>
              <w:t>нальных на</w:t>
            </w:r>
            <w:r w:rsidRPr="0011063E">
              <w:rPr>
                <w:rFonts w:eastAsia="Calibri"/>
                <w:spacing w:val="-6"/>
                <w:kern w:val="2"/>
                <w:lang w:eastAsia="en-US"/>
              </w:rPr>
              <w:softHyphen/>
              <w:t>логах и некоторых во</w:t>
            </w:r>
            <w:r w:rsidRPr="0011063E">
              <w:rPr>
                <w:rFonts w:eastAsia="Calibri"/>
                <w:spacing w:val="-6"/>
                <w:kern w:val="2"/>
                <w:lang w:eastAsia="en-US"/>
              </w:rPr>
              <w:softHyphen/>
              <w:t>просах налого</w:t>
            </w:r>
            <w:r w:rsidRPr="0011063E">
              <w:rPr>
                <w:rFonts w:eastAsia="Calibri"/>
                <w:spacing w:val="-6"/>
                <w:kern w:val="2"/>
                <w:lang w:eastAsia="en-US"/>
              </w:rPr>
              <w:softHyphen/>
              <w:t>об</w:t>
            </w:r>
            <w:r w:rsidRPr="0011063E">
              <w:rPr>
                <w:rFonts w:eastAsia="Calibri"/>
                <w:spacing w:val="-6"/>
                <w:kern w:val="2"/>
                <w:lang w:eastAsia="en-US"/>
              </w:rPr>
              <w:softHyphen/>
              <w:t>ложения в Ростов</w:t>
            </w:r>
            <w:r w:rsidRPr="0011063E">
              <w:rPr>
                <w:rFonts w:eastAsia="Calibri"/>
                <w:spacing w:val="-6"/>
                <w:kern w:val="2"/>
                <w:lang w:eastAsia="en-US"/>
              </w:rPr>
              <w:softHyphen/>
              <w:t>ской области»</w:t>
            </w:r>
          </w:p>
        </w:tc>
        <w:tc>
          <w:tcPr>
            <w:tcW w:w="979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11063E" w:rsidRDefault="00D97106" w:rsidP="0007594E">
            <w:pPr>
              <w:spacing w:line="221" w:lineRule="auto"/>
              <w:rPr>
                <w:rFonts w:eastAsia="Calibri"/>
                <w:spacing w:val="-4"/>
                <w:kern w:val="2"/>
                <w:lang w:eastAsia="en-US"/>
              </w:rPr>
            </w:pPr>
            <w:r w:rsidRPr="0011063E">
              <w:rPr>
                <w:spacing w:val="-4"/>
                <w:kern w:val="2"/>
              </w:rPr>
              <w:t>создание условий для до</w:t>
            </w:r>
            <w:r w:rsidRPr="0011063E">
              <w:rPr>
                <w:spacing w:val="-4"/>
                <w:kern w:val="2"/>
              </w:rPr>
              <w:softHyphen/>
              <w:t>ступа всех кате</w:t>
            </w:r>
            <w:r w:rsidRPr="0011063E">
              <w:rPr>
                <w:spacing w:val="-4"/>
                <w:kern w:val="2"/>
              </w:rPr>
              <w:softHyphen/>
              <w:t>горий населения к куль</w:t>
            </w:r>
            <w:r w:rsidRPr="0011063E">
              <w:rPr>
                <w:spacing w:val="-4"/>
                <w:kern w:val="2"/>
              </w:rPr>
              <w:softHyphen/>
              <w:t>турным ценно</w:t>
            </w:r>
            <w:r w:rsidRPr="0011063E">
              <w:rPr>
                <w:spacing w:val="-4"/>
                <w:kern w:val="2"/>
              </w:rPr>
              <w:softHyphen/>
              <w:t>стям</w:t>
            </w:r>
          </w:p>
        </w:tc>
        <w:tc>
          <w:tcPr>
            <w:tcW w:w="119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EF23AD" w:rsidRDefault="00D97106" w:rsidP="0007594E">
            <w:pPr>
              <w:spacing w:line="221" w:lineRule="auto"/>
              <w:rPr>
                <w:kern w:val="2"/>
                <w:lang w:eastAsia="en-US"/>
              </w:rPr>
            </w:pPr>
            <w:r w:rsidRPr="00690B5C">
              <w:rPr>
                <w:spacing w:val="-6"/>
                <w:kern w:val="2"/>
              </w:rPr>
              <w:t>Показатель 1.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Количе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ство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посе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щений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об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ластных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учреждений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культуры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(театров,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концертных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органи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заций,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музеев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и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библиотек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на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1000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че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ловек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насе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ления)</w:t>
            </w:r>
          </w:p>
        </w:tc>
        <w:tc>
          <w:tcPr>
            <w:tcW w:w="929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EF23AD" w:rsidRDefault="00D97106" w:rsidP="0007594E">
            <w:pPr>
              <w:spacing w:line="221" w:lineRule="auto"/>
              <w:rPr>
                <w:kern w:val="2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мини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стерство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культуры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Ростов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ской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об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ласти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</w:p>
        </w:tc>
        <w:tc>
          <w:tcPr>
            <w:tcW w:w="564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3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2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ind w:left="-57" w:right="-57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2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1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511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29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71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1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6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5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ind w:left="-57" w:right="-57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5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08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3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79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5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2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3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1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ind w:left="-57" w:right="-57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1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1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1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712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07594E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</w:tr>
      <w:tr w:rsidR="00997C3C" w:rsidRPr="00EF23AD" w:rsidTr="0031405E">
        <w:tc>
          <w:tcPr>
            <w:tcW w:w="21643" w:type="dxa"/>
            <w:gridSpan w:val="98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A37BF" w:rsidRDefault="00997C3C" w:rsidP="0011063E">
            <w:pPr>
              <w:numPr>
                <w:ilvl w:val="1"/>
                <w:numId w:val="6"/>
              </w:numPr>
              <w:spacing w:line="230" w:lineRule="auto"/>
              <w:ind w:left="-57" w:right="-57" w:firstLine="0"/>
              <w:jc w:val="center"/>
              <w:rPr>
                <w:kern w:val="2"/>
              </w:rPr>
            </w:pPr>
            <w:r w:rsidRPr="00CA37BF">
              <w:rPr>
                <w:rFonts w:eastAsia="Calibri"/>
                <w:kern w:val="2"/>
              </w:rPr>
              <w:lastRenderedPageBreak/>
              <w:t>Основное</w:t>
            </w:r>
            <w:r>
              <w:rPr>
                <w:rFonts w:eastAsia="Calibri"/>
                <w:kern w:val="2"/>
              </w:rPr>
              <w:t xml:space="preserve"> </w:t>
            </w:r>
            <w:r w:rsidRPr="00CA37BF">
              <w:rPr>
                <w:rFonts w:eastAsia="Calibri"/>
                <w:kern w:val="2"/>
              </w:rPr>
              <w:t>мероприятие</w:t>
            </w:r>
            <w:r>
              <w:rPr>
                <w:rFonts w:eastAsia="Calibri"/>
                <w:kern w:val="2"/>
              </w:rPr>
              <w:t xml:space="preserve"> </w:t>
            </w:r>
            <w:r w:rsidRPr="00CA37BF">
              <w:rPr>
                <w:rFonts w:eastAsia="Calibri"/>
                <w:kern w:val="2"/>
              </w:rPr>
              <w:t>1.5.</w:t>
            </w:r>
            <w:r>
              <w:rPr>
                <w:rFonts w:eastAsia="Calibri"/>
                <w:kern w:val="2"/>
              </w:rPr>
              <w:t xml:space="preserve"> </w:t>
            </w:r>
            <w:r w:rsidRPr="00CA37BF">
              <w:rPr>
                <w:rFonts w:eastAsia="Calibri"/>
                <w:kern w:val="2"/>
              </w:rPr>
              <w:t>«Развитие</w:t>
            </w:r>
            <w:r>
              <w:rPr>
                <w:rFonts w:eastAsia="Calibri"/>
                <w:kern w:val="2"/>
              </w:rPr>
              <w:t xml:space="preserve"> </w:t>
            </w:r>
            <w:r w:rsidRPr="00CA37BF">
              <w:rPr>
                <w:rFonts w:eastAsia="Calibri"/>
                <w:kern w:val="2"/>
              </w:rPr>
              <w:t>музейного</w:t>
            </w:r>
            <w:r>
              <w:rPr>
                <w:rFonts w:eastAsia="Calibri"/>
                <w:kern w:val="2"/>
              </w:rPr>
              <w:t xml:space="preserve"> </w:t>
            </w:r>
            <w:r w:rsidRPr="00CA37BF">
              <w:rPr>
                <w:rFonts w:eastAsia="Calibri"/>
                <w:kern w:val="2"/>
              </w:rPr>
              <w:t>дела»</w:t>
            </w:r>
          </w:p>
        </w:tc>
      </w:tr>
      <w:tr w:rsidR="0011063E" w:rsidRPr="00EF23AD" w:rsidTr="0031405E">
        <w:tc>
          <w:tcPr>
            <w:tcW w:w="46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A37BF" w:rsidRDefault="00D97106" w:rsidP="0011063E">
            <w:pPr>
              <w:spacing w:line="230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CA37BF">
              <w:rPr>
                <w:rFonts w:eastAsia="Calibri"/>
                <w:spacing w:val="-10"/>
                <w:kern w:val="2"/>
                <w:lang w:eastAsia="en-US"/>
              </w:rPr>
              <w:t>1.2.1</w:t>
            </w:r>
            <w:r>
              <w:rPr>
                <w:rFonts w:eastAsia="Calibri"/>
                <w:spacing w:val="-10"/>
                <w:kern w:val="2"/>
                <w:lang w:eastAsia="en-US"/>
              </w:rPr>
              <w:t>.</w:t>
            </w:r>
          </w:p>
        </w:tc>
        <w:tc>
          <w:tcPr>
            <w:tcW w:w="1764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Default="00D97106" w:rsidP="0011063E">
            <w:pPr>
              <w:spacing w:line="230" w:lineRule="auto"/>
              <w:rPr>
                <w:kern w:val="2"/>
              </w:rPr>
            </w:pPr>
            <w:r w:rsidRPr="00EF23AD">
              <w:rPr>
                <w:kern w:val="2"/>
              </w:rPr>
              <w:t>Инвестиционный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налоговый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вычет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по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налогу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на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при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быль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организа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циям,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осуществ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ляющим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пожерт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вования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находя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щимся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на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террито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рии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Ро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с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товской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области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государст</w:t>
            </w:r>
            <w:r w:rsidR="0011063E">
              <w:rPr>
                <w:kern w:val="2"/>
              </w:rPr>
              <w:softHyphen/>
            </w:r>
            <w:r w:rsidRPr="00EF23AD">
              <w:rPr>
                <w:kern w:val="2"/>
              </w:rPr>
              <w:t>венным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областным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и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(или)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муници</w:t>
            </w:r>
            <w:r w:rsidR="0011063E">
              <w:rPr>
                <w:kern w:val="2"/>
              </w:rPr>
              <w:softHyphen/>
            </w:r>
            <w:r w:rsidRPr="00EF23AD">
              <w:rPr>
                <w:kern w:val="2"/>
              </w:rPr>
              <w:t>паль</w:t>
            </w:r>
            <w:r w:rsidR="0011063E">
              <w:rPr>
                <w:kern w:val="2"/>
              </w:rPr>
              <w:softHyphen/>
            </w:r>
            <w:r w:rsidRPr="00EF23AD">
              <w:rPr>
                <w:kern w:val="2"/>
              </w:rPr>
              <w:t>ным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музеям</w:t>
            </w:r>
            <w:r>
              <w:rPr>
                <w:kern w:val="2"/>
              </w:rPr>
              <w:t xml:space="preserve"> </w:t>
            </w:r>
          </w:p>
          <w:p w:rsidR="00D97106" w:rsidRDefault="00D97106" w:rsidP="0011063E">
            <w:pPr>
              <w:spacing w:line="230" w:lineRule="auto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Областной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закон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</w:p>
          <w:p w:rsidR="00D97106" w:rsidRDefault="00D97106" w:rsidP="0011063E">
            <w:pPr>
              <w:spacing w:line="230" w:lineRule="auto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от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10.05.2012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</w:p>
          <w:p w:rsidR="00D97106" w:rsidRPr="00EF23AD" w:rsidRDefault="00D97106" w:rsidP="0011063E">
            <w:pPr>
              <w:spacing w:line="230" w:lineRule="auto"/>
              <w:rPr>
                <w:rFonts w:eastAsia="Calibri"/>
                <w:kern w:val="2"/>
                <w:lang w:eastAsia="en-US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№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843-ЗС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«О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ре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гиональ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ных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на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логах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и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некоторых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вопро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сах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налого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обложе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ния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в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Рос</w:t>
            </w:r>
            <w:r w:rsidR="0011063E"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товской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области»</w:t>
            </w:r>
          </w:p>
        </w:tc>
        <w:tc>
          <w:tcPr>
            <w:tcW w:w="932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11063E" w:rsidRDefault="00D97106" w:rsidP="0011063E">
            <w:pPr>
              <w:spacing w:line="230" w:lineRule="auto"/>
              <w:rPr>
                <w:rFonts w:eastAsia="Calibri"/>
                <w:spacing w:val="-6"/>
                <w:kern w:val="2"/>
                <w:lang w:eastAsia="en-US"/>
              </w:rPr>
            </w:pPr>
            <w:r w:rsidRPr="0011063E">
              <w:rPr>
                <w:spacing w:val="-6"/>
                <w:kern w:val="2"/>
              </w:rPr>
              <w:t>создание условий для до</w:t>
            </w:r>
            <w:r w:rsidRPr="0011063E">
              <w:rPr>
                <w:spacing w:val="-6"/>
                <w:kern w:val="2"/>
              </w:rPr>
              <w:softHyphen/>
              <w:t>ступа всех кате</w:t>
            </w:r>
            <w:r w:rsidRPr="0011063E">
              <w:rPr>
                <w:spacing w:val="-6"/>
                <w:kern w:val="2"/>
              </w:rPr>
              <w:softHyphen/>
              <w:t>горий населения к куль</w:t>
            </w:r>
            <w:r w:rsidRPr="0011063E">
              <w:rPr>
                <w:spacing w:val="-6"/>
                <w:kern w:val="2"/>
              </w:rPr>
              <w:softHyphen/>
              <w:t>турным ценно</w:t>
            </w:r>
            <w:r w:rsidRPr="0011063E">
              <w:rPr>
                <w:spacing w:val="-6"/>
                <w:kern w:val="2"/>
              </w:rPr>
              <w:softHyphen/>
              <w:t>стям</w:t>
            </w:r>
          </w:p>
        </w:tc>
        <w:tc>
          <w:tcPr>
            <w:tcW w:w="1200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EF23AD" w:rsidRDefault="00D97106" w:rsidP="0011063E">
            <w:pPr>
              <w:spacing w:line="230" w:lineRule="auto"/>
              <w:rPr>
                <w:kern w:val="2"/>
                <w:lang w:eastAsia="en-US"/>
              </w:rPr>
            </w:pPr>
            <w:r w:rsidRPr="00943DD1">
              <w:rPr>
                <w:spacing w:val="-6"/>
                <w:kern w:val="2"/>
              </w:rPr>
              <w:t>Показатель 1.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Количе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ство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посе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щений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об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ластных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учреждений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культуры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(театров,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концертных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органи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заций,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музеев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и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библиотек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на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1000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че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ловек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насе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ления)</w:t>
            </w:r>
          </w:p>
        </w:tc>
        <w:tc>
          <w:tcPr>
            <w:tcW w:w="904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EF23AD" w:rsidRDefault="00D97106" w:rsidP="0011063E">
            <w:pPr>
              <w:spacing w:line="230" w:lineRule="auto"/>
              <w:rPr>
                <w:kern w:val="2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мини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стерство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культуры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Ростов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ской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об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ласти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</w:p>
        </w:tc>
        <w:tc>
          <w:tcPr>
            <w:tcW w:w="582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7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1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2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ind w:left="-57" w:right="-57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3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514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3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6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1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6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5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ind w:left="-57" w:right="-57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5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08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3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79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5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29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4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6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ind w:left="-57" w:right="-57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66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96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3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95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1063E">
            <w:pPr>
              <w:spacing w:line="23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</w:tr>
      <w:tr w:rsidR="00997C3C" w:rsidRPr="00EF23AD" w:rsidTr="0031405E">
        <w:tc>
          <w:tcPr>
            <w:tcW w:w="21643" w:type="dxa"/>
            <w:gridSpan w:val="98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A37BF" w:rsidRDefault="00997C3C" w:rsidP="00997C3C">
            <w:pPr>
              <w:numPr>
                <w:ilvl w:val="1"/>
                <w:numId w:val="6"/>
              </w:numPr>
              <w:ind w:left="-57" w:right="-57" w:firstLine="0"/>
              <w:contextualSpacing/>
              <w:jc w:val="center"/>
              <w:rPr>
                <w:kern w:val="2"/>
                <w:lang w:eastAsia="en-US"/>
              </w:rPr>
            </w:pPr>
            <w:r w:rsidRPr="00CA37BF">
              <w:rPr>
                <w:kern w:val="2"/>
                <w:lang w:eastAsia="en-US"/>
              </w:rPr>
              <w:t>Основное</w:t>
            </w:r>
            <w:r>
              <w:rPr>
                <w:kern w:val="2"/>
                <w:lang w:eastAsia="en-US"/>
              </w:rPr>
              <w:t xml:space="preserve"> </w:t>
            </w:r>
            <w:r w:rsidRPr="00CA37BF">
              <w:rPr>
                <w:kern w:val="2"/>
                <w:lang w:eastAsia="en-US"/>
              </w:rPr>
              <w:t>мероприятие</w:t>
            </w:r>
            <w:r>
              <w:rPr>
                <w:kern w:val="2"/>
                <w:lang w:eastAsia="en-US"/>
              </w:rPr>
              <w:t xml:space="preserve"> </w:t>
            </w:r>
            <w:r w:rsidRPr="00CA37BF">
              <w:rPr>
                <w:kern w:val="2"/>
                <w:lang w:eastAsia="en-US"/>
              </w:rPr>
              <w:t>1.6.</w:t>
            </w:r>
            <w:r>
              <w:rPr>
                <w:kern w:val="2"/>
                <w:lang w:eastAsia="en-US"/>
              </w:rPr>
              <w:t xml:space="preserve"> </w:t>
            </w:r>
            <w:r w:rsidRPr="00CA37BF">
              <w:rPr>
                <w:kern w:val="2"/>
                <w:lang w:eastAsia="en-US"/>
              </w:rPr>
              <w:t>«Развитие</w:t>
            </w:r>
            <w:r>
              <w:rPr>
                <w:kern w:val="2"/>
                <w:lang w:eastAsia="en-US"/>
              </w:rPr>
              <w:t xml:space="preserve"> </w:t>
            </w:r>
            <w:r w:rsidRPr="00CA37BF">
              <w:rPr>
                <w:kern w:val="2"/>
                <w:lang w:eastAsia="en-US"/>
              </w:rPr>
              <w:t>культурно-досуговой</w:t>
            </w:r>
            <w:r>
              <w:rPr>
                <w:kern w:val="2"/>
                <w:lang w:eastAsia="en-US"/>
              </w:rPr>
              <w:t xml:space="preserve"> </w:t>
            </w:r>
            <w:r w:rsidRPr="00CA37BF">
              <w:rPr>
                <w:kern w:val="2"/>
                <w:lang w:eastAsia="en-US"/>
              </w:rPr>
              <w:t>деятельности»</w:t>
            </w:r>
          </w:p>
        </w:tc>
      </w:tr>
      <w:tr w:rsidR="0031405E" w:rsidRPr="00EF23AD" w:rsidTr="0031405E">
        <w:tc>
          <w:tcPr>
            <w:tcW w:w="475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A37BF" w:rsidRDefault="00D97106" w:rsidP="00997C3C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CA37BF">
              <w:rPr>
                <w:rFonts w:eastAsia="Calibri"/>
                <w:spacing w:val="-10"/>
                <w:kern w:val="2"/>
                <w:lang w:eastAsia="en-US"/>
              </w:rPr>
              <w:t>1.3.1.</w:t>
            </w:r>
          </w:p>
        </w:tc>
        <w:tc>
          <w:tcPr>
            <w:tcW w:w="1790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CE33D7" w:rsidRDefault="00D97106" w:rsidP="00997C3C">
            <w:pPr>
              <w:rPr>
                <w:rFonts w:eastAsia="Calibri"/>
                <w:spacing w:val="-6"/>
                <w:kern w:val="2"/>
                <w:lang w:eastAsia="en-US"/>
              </w:rPr>
            </w:pPr>
            <w:r w:rsidRPr="00CE33D7">
              <w:rPr>
                <w:spacing w:val="-6"/>
                <w:kern w:val="2"/>
              </w:rPr>
              <w:t>Инвестиционный налоговый вычет по налогу на при</w:t>
            </w:r>
            <w:r w:rsidRPr="00CE33D7">
              <w:rPr>
                <w:spacing w:val="-6"/>
                <w:kern w:val="2"/>
              </w:rPr>
              <w:softHyphen/>
              <w:t>быль организа</w:t>
            </w:r>
            <w:r w:rsidRPr="00CE33D7">
              <w:rPr>
                <w:spacing w:val="-6"/>
                <w:kern w:val="2"/>
              </w:rPr>
              <w:softHyphen/>
              <w:t>циям, осуществля</w:t>
            </w:r>
            <w:r w:rsidRPr="00CE33D7">
              <w:rPr>
                <w:spacing w:val="-6"/>
                <w:kern w:val="2"/>
              </w:rPr>
              <w:softHyphen/>
              <w:t>ющим пожертвова</w:t>
            </w:r>
            <w:r w:rsidRPr="00CE33D7">
              <w:rPr>
                <w:spacing w:val="-6"/>
                <w:kern w:val="2"/>
              </w:rPr>
              <w:softHyphen/>
              <w:t>ния находящимся на территории Ро</w:t>
            </w:r>
            <w:r w:rsidRPr="00CE33D7">
              <w:rPr>
                <w:spacing w:val="-6"/>
                <w:kern w:val="2"/>
              </w:rPr>
              <w:softHyphen/>
              <w:t>с</w:t>
            </w:r>
            <w:r w:rsidRPr="00CE33D7">
              <w:rPr>
                <w:spacing w:val="-6"/>
                <w:kern w:val="2"/>
              </w:rPr>
              <w:softHyphen/>
              <w:t>товской области государственным областным и (или) муниципальным учреждениям куль</w:t>
            </w:r>
            <w:r w:rsidRPr="00CE33D7">
              <w:rPr>
                <w:spacing w:val="-6"/>
                <w:kern w:val="2"/>
              </w:rPr>
              <w:softHyphen/>
              <w:t>туры клубного типа (клубам, дворцам и домам культуры, домам народного творче</w:t>
            </w:r>
            <w:r w:rsidRPr="00CE33D7">
              <w:rPr>
                <w:spacing w:val="-6"/>
                <w:kern w:val="2"/>
              </w:rPr>
              <w:softHyphen/>
              <w:t xml:space="preserve">ства), </w:t>
            </w:r>
            <w:r w:rsidRPr="00CE33D7">
              <w:rPr>
                <w:rFonts w:eastAsia="Calibri"/>
                <w:spacing w:val="-6"/>
                <w:kern w:val="2"/>
                <w:lang w:eastAsia="en-US"/>
              </w:rPr>
              <w:t xml:space="preserve">Областной закон </w:t>
            </w:r>
          </w:p>
          <w:p w:rsidR="00CE33D7" w:rsidRDefault="00D97106" w:rsidP="00997C3C">
            <w:pPr>
              <w:rPr>
                <w:rFonts w:eastAsia="Calibri"/>
                <w:spacing w:val="-6"/>
                <w:kern w:val="2"/>
                <w:lang w:eastAsia="en-US"/>
              </w:rPr>
            </w:pPr>
            <w:r w:rsidRPr="00CE33D7">
              <w:rPr>
                <w:rFonts w:eastAsia="Calibri"/>
                <w:spacing w:val="-6"/>
                <w:kern w:val="2"/>
                <w:lang w:eastAsia="en-US"/>
              </w:rPr>
              <w:t xml:space="preserve">от 10.05.2012 </w:t>
            </w:r>
          </w:p>
          <w:p w:rsidR="00D97106" w:rsidRPr="00CE33D7" w:rsidRDefault="00D97106" w:rsidP="00997C3C">
            <w:pPr>
              <w:rPr>
                <w:rFonts w:eastAsia="Calibri"/>
                <w:spacing w:val="-6"/>
                <w:kern w:val="2"/>
                <w:lang w:eastAsia="en-US"/>
              </w:rPr>
            </w:pPr>
            <w:r w:rsidRPr="00CE33D7">
              <w:rPr>
                <w:rFonts w:eastAsia="Calibri"/>
                <w:spacing w:val="-6"/>
                <w:kern w:val="2"/>
                <w:lang w:eastAsia="en-US"/>
              </w:rPr>
              <w:t>№ 843-ЗС «О реги</w:t>
            </w:r>
            <w:r w:rsidRPr="00CE33D7">
              <w:rPr>
                <w:rFonts w:eastAsia="Calibri"/>
                <w:spacing w:val="-6"/>
                <w:kern w:val="2"/>
                <w:lang w:eastAsia="en-US"/>
              </w:rPr>
              <w:softHyphen/>
              <w:t>ональных налогах и некоторых вопро</w:t>
            </w:r>
            <w:r w:rsidRPr="00CE33D7">
              <w:rPr>
                <w:rFonts w:eastAsia="Calibri"/>
                <w:spacing w:val="-6"/>
                <w:kern w:val="2"/>
                <w:lang w:eastAsia="en-US"/>
              </w:rPr>
              <w:softHyphen/>
              <w:t>сах налогооб</w:t>
            </w:r>
            <w:r w:rsidRPr="00CE33D7">
              <w:rPr>
                <w:rFonts w:eastAsia="Calibri"/>
                <w:spacing w:val="-6"/>
                <w:kern w:val="2"/>
                <w:lang w:eastAsia="en-US"/>
              </w:rPr>
              <w:softHyphen/>
              <w:t>ложения в Ростовской обла</w:t>
            </w:r>
            <w:r w:rsidRPr="00CE33D7">
              <w:rPr>
                <w:rFonts w:eastAsia="Calibri"/>
                <w:spacing w:val="-6"/>
                <w:kern w:val="2"/>
                <w:lang w:eastAsia="en-US"/>
              </w:rPr>
              <w:softHyphen/>
              <w:t>сти»</w:t>
            </w:r>
          </w:p>
        </w:tc>
        <w:tc>
          <w:tcPr>
            <w:tcW w:w="942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EF23AD" w:rsidRDefault="00D97106" w:rsidP="00997C3C">
            <w:pPr>
              <w:rPr>
                <w:kern w:val="2"/>
              </w:rPr>
            </w:pPr>
            <w:r w:rsidRPr="00EF23AD">
              <w:rPr>
                <w:kern w:val="2"/>
              </w:rPr>
              <w:t>форми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рование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единого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культур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ного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про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стран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ства</w:t>
            </w:r>
          </w:p>
        </w:tc>
        <w:tc>
          <w:tcPr>
            <w:tcW w:w="1211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EF23AD" w:rsidRDefault="00D97106" w:rsidP="00997C3C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943DD1">
              <w:rPr>
                <w:spacing w:val="-6"/>
                <w:kern w:val="2"/>
              </w:rPr>
              <w:t>Показатель 1.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Количе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ство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посе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щений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об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ластных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учреждений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культуры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(театров,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концертных</w:t>
            </w:r>
            <w:r>
              <w:rPr>
                <w:kern w:val="2"/>
              </w:rPr>
              <w:t xml:space="preserve"> </w:t>
            </w:r>
            <w:r w:rsidRPr="00943DD1">
              <w:rPr>
                <w:spacing w:val="-4"/>
                <w:kern w:val="2"/>
              </w:rPr>
              <w:t>организаций,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музеев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и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библиотек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на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1000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че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ловек</w:t>
            </w:r>
            <w:r>
              <w:rPr>
                <w:kern w:val="2"/>
              </w:rPr>
              <w:t xml:space="preserve"> </w:t>
            </w:r>
            <w:r w:rsidRPr="00EF23AD">
              <w:rPr>
                <w:kern w:val="2"/>
              </w:rPr>
              <w:t>насе</w:t>
            </w:r>
            <w:r>
              <w:rPr>
                <w:kern w:val="2"/>
              </w:rPr>
              <w:softHyphen/>
            </w:r>
            <w:r w:rsidRPr="00EF23AD">
              <w:rPr>
                <w:kern w:val="2"/>
              </w:rPr>
              <w:t>ления)</w:t>
            </w:r>
          </w:p>
        </w:tc>
        <w:tc>
          <w:tcPr>
            <w:tcW w:w="908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EF23AD" w:rsidRDefault="00D97106" w:rsidP="00997C3C">
            <w:pPr>
              <w:rPr>
                <w:kern w:val="2"/>
              </w:rPr>
            </w:pPr>
            <w:r w:rsidRPr="00EF23AD">
              <w:rPr>
                <w:rFonts w:eastAsia="Calibri"/>
                <w:kern w:val="2"/>
                <w:lang w:eastAsia="en-US"/>
              </w:rPr>
              <w:t>мини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стерство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культуры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Ростов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EF23AD">
              <w:rPr>
                <w:rFonts w:eastAsia="Calibri"/>
                <w:kern w:val="2"/>
                <w:lang w:eastAsia="en-US"/>
              </w:rPr>
              <w:t>ской</w:t>
            </w:r>
            <w:r>
              <w:rPr>
                <w:rFonts w:eastAsia="Calibri"/>
                <w:kern w:val="2"/>
                <w:lang w:eastAsia="en-US"/>
              </w:rPr>
              <w:t xml:space="preserve"> </w:t>
            </w:r>
            <w:r w:rsidRPr="00EF23AD">
              <w:rPr>
                <w:rFonts w:eastAsia="Calibri"/>
                <w:kern w:val="2"/>
                <w:lang w:eastAsia="en-US"/>
              </w:rPr>
              <w:t>области</w:t>
            </w:r>
          </w:p>
        </w:tc>
        <w:tc>
          <w:tcPr>
            <w:tcW w:w="583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7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ind w:left="-57" w:right="-57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7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5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516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36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93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55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6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ind w:left="-57" w:right="-57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11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6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799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8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23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ind w:left="-57" w:right="-57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5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97106" w:rsidRPr="00C3132B" w:rsidRDefault="00D97106" w:rsidP="001F13E6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</w:tr>
      <w:tr w:rsidR="00997C3C" w:rsidRPr="00EF23AD" w:rsidTr="0031405E">
        <w:tc>
          <w:tcPr>
            <w:tcW w:w="21643" w:type="dxa"/>
            <w:gridSpan w:val="98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ind w:left="-57" w:right="-57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2</w:t>
            </w:r>
            <w:r w:rsidRPr="00C3132B">
              <w:rPr>
                <w:rFonts w:eastAsia="Calibri"/>
                <w:kern w:val="2"/>
              </w:rPr>
              <w:t>. Подпрограмма «</w:t>
            </w:r>
            <w:r>
              <w:rPr>
                <w:rFonts w:eastAsia="Calibri"/>
                <w:kern w:val="2"/>
              </w:rPr>
              <w:t>Туризм</w:t>
            </w:r>
            <w:r w:rsidRPr="00C3132B">
              <w:rPr>
                <w:rFonts w:eastAsia="Calibri"/>
                <w:kern w:val="2"/>
              </w:rPr>
              <w:t>»</w:t>
            </w:r>
          </w:p>
        </w:tc>
      </w:tr>
      <w:tr w:rsidR="00997C3C" w:rsidRPr="00EF23AD" w:rsidTr="0031405E">
        <w:tc>
          <w:tcPr>
            <w:tcW w:w="21643" w:type="dxa"/>
            <w:gridSpan w:val="98"/>
            <w:tcMar>
              <w:top w:w="0" w:type="dxa"/>
              <w:left w:w="57" w:type="dxa"/>
              <w:bottom w:w="0" w:type="dxa"/>
              <w:right w:w="57" w:type="dxa"/>
            </w:tcMar>
          </w:tcPr>
          <w:p w:rsidR="00CE33D7" w:rsidRDefault="00997C3C" w:rsidP="00CE33D7">
            <w:pPr>
              <w:pStyle w:val="aff2"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997C3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2.1. Основное мероприятие 2.1. Повышение конкурентоспособности регионального туристского продукта </w:t>
            </w:r>
          </w:p>
          <w:p w:rsidR="00997C3C" w:rsidRPr="00997C3C" w:rsidRDefault="00997C3C" w:rsidP="00CE33D7">
            <w:pPr>
              <w:pStyle w:val="aff2"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997C3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посредством развития въездного и внутреннего туризма, формирования привлекательного образа Ростовской области на туристском рынке</w:t>
            </w:r>
          </w:p>
        </w:tc>
      </w:tr>
      <w:tr w:rsidR="00CE33D7" w:rsidRPr="00EF23AD" w:rsidTr="0031405E">
        <w:tc>
          <w:tcPr>
            <w:tcW w:w="475" w:type="dxa"/>
            <w:gridSpan w:val="2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ind w:left="-57" w:right="-57"/>
              <w:jc w:val="center"/>
              <w:rPr>
                <w:rFonts w:eastAsia="Calibri"/>
                <w:spacing w:val="-10"/>
                <w:kern w:val="2"/>
              </w:rPr>
            </w:pPr>
            <w:r w:rsidRPr="00C3132B">
              <w:rPr>
                <w:rFonts w:eastAsia="Calibri"/>
                <w:spacing w:val="-10"/>
                <w:kern w:val="2"/>
              </w:rPr>
              <w:t>1.1.1.</w:t>
            </w:r>
          </w:p>
        </w:tc>
        <w:tc>
          <w:tcPr>
            <w:tcW w:w="1752" w:type="dxa"/>
            <w:gridSpan w:val="2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57E75" w:rsidRDefault="00997C3C" w:rsidP="00997C3C">
            <w:pPr>
              <w:spacing w:line="216" w:lineRule="auto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Налоговая ставка по налогу на иму</w:t>
            </w:r>
            <w:r w:rsidR="00957E75">
              <w:rPr>
                <w:rFonts w:eastAsia="Calibri"/>
                <w:kern w:val="2"/>
              </w:rPr>
              <w:softHyphen/>
            </w:r>
            <w:r>
              <w:rPr>
                <w:rFonts w:eastAsia="Calibri"/>
                <w:kern w:val="2"/>
              </w:rPr>
              <w:t>щество организа</w:t>
            </w:r>
            <w:r w:rsidR="00957E75">
              <w:rPr>
                <w:rFonts w:eastAsia="Calibri"/>
                <w:kern w:val="2"/>
              </w:rPr>
              <w:softHyphen/>
            </w:r>
            <w:r>
              <w:rPr>
                <w:rFonts w:eastAsia="Calibri"/>
                <w:kern w:val="2"/>
              </w:rPr>
              <w:t>ций в размере 1,1 процента в отно</w:t>
            </w:r>
            <w:r w:rsidR="00957E75">
              <w:rPr>
                <w:rFonts w:eastAsia="Calibri"/>
                <w:kern w:val="2"/>
              </w:rPr>
              <w:softHyphen/>
            </w:r>
            <w:r>
              <w:rPr>
                <w:rFonts w:eastAsia="Calibri"/>
                <w:kern w:val="2"/>
              </w:rPr>
              <w:t>ше</w:t>
            </w:r>
            <w:r w:rsidR="00957E75">
              <w:rPr>
                <w:rFonts w:eastAsia="Calibri"/>
                <w:kern w:val="2"/>
              </w:rPr>
              <w:softHyphen/>
            </w:r>
            <w:r>
              <w:rPr>
                <w:rFonts w:eastAsia="Calibri"/>
                <w:kern w:val="2"/>
              </w:rPr>
              <w:t>нии имущества организаций – собственников гостиниц. Област</w:t>
            </w:r>
            <w:r w:rsidR="00957E75">
              <w:rPr>
                <w:rFonts w:eastAsia="Calibri"/>
                <w:kern w:val="2"/>
              </w:rPr>
              <w:softHyphen/>
            </w:r>
            <w:r>
              <w:rPr>
                <w:rFonts w:eastAsia="Calibri"/>
                <w:kern w:val="2"/>
              </w:rPr>
              <w:t xml:space="preserve">ной закон </w:t>
            </w:r>
          </w:p>
          <w:p w:rsidR="00957E75" w:rsidRDefault="00997C3C" w:rsidP="00997C3C">
            <w:pPr>
              <w:spacing w:line="216" w:lineRule="auto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 xml:space="preserve">от 24.04.2020 </w:t>
            </w:r>
          </w:p>
          <w:p w:rsidR="00997C3C" w:rsidRPr="00C3132B" w:rsidRDefault="00997C3C" w:rsidP="00997C3C">
            <w:pPr>
              <w:spacing w:line="216" w:lineRule="auto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lastRenderedPageBreak/>
              <w:t>№</w:t>
            </w:r>
            <w:r w:rsidR="00957E75">
              <w:rPr>
                <w:rFonts w:eastAsia="Calibri"/>
                <w:kern w:val="2"/>
              </w:rPr>
              <w:t xml:space="preserve"> </w:t>
            </w:r>
            <w:r>
              <w:rPr>
                <w:rFonts w:eastAsia="Calibri"/>
                <w:kern w:val="2"/>
              </w:rPr>
              <w:t>313-ЗС «О вне</w:t>
            </w:r>
            <w:r w:rsidR="00957E75">
              <w:rPr>
                <w:rFonts w:eastAsia="Calibri"/>
                <w:kern w:val="2"/>
              </w:rPr>
              <w:softHyphen/>
            </w:r>
            <w:r>
              <w:rPr>
                <w:rFonts w:eastAsia="Calibri"/>
                <w:kern w:val="2"/>
              </w:rPr>
              <w:t>се</w:t>
            </w:r>
            <w:r w:rsidR="00957E75">
              <w:rPr>
                <w:rFonts w:eastAsia="Calibri"/>
                <w:kern w:val="2"/>
              </w:rPr>
              <w:softHyphen/>
            </w:r>
            <w:r>
              <w:rPr>
                <w:rFonts w:eastAsia="Calibri"/>
                <w:kern w:val="2"/>
              </w:rPr>
              <w:t>нии изменений в Областной закон «О региональных налогах и некото</w:t>
            </w:r>
            <w:r w:rsidR="00957E75">
              <w:rPr>
                <w:rFonts w:eastAsia="Calibri"/>
                <w:kern w:val="2"/>
              </w:rPr>
              <w:softHyphen/>
            </w:r>
            <w:r>
              <w:rPr>
                <w:rFonts w:eastAsia="Calibri"/>
                <w:kern w:val="2"/>
              </w:rPr>
              <w:t>рых вопросах налогообложения в Ростовской области»</w:t>
            </w:r>
          </w:p>
        </w:tc>
        <w:tc>
          <w:tcPr>
            <w:tcW w:w="924" w:type="dxa"/>
            <w:gridSpan w:val="4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750AA2" w:rsidP="00997C3C">
            <w:pPr>
              <w:spacing w:line="216" w:lineRule="auto"/>
              <w:rPr>
                <w:rFonts w:eastAsia="Calibri"/>
                <w:kern w:val="2"/>
              </w:rPr>
            </w:pPr>
            <w:r>
              <w:rPr>
                <w:kern w:val="2"/>
              </w:rPr>
              <w:lastRenderedPageBreak/>
              <w:t>у</w:t>
            </w:r>
            <w:r w:rsidR="00997C3C" w:rsidRPr="00030ABC">
              <w:rPr>
                <w:kern w:val="2"/>
              </w:rPr>
              <w:t>вели</w:t>
            </w:r>
            <w:r w:rsidR="00957E75">
              <w:rPr>
                <w:kern w:val="2"/>
              </w:rPr>
              <w:softHyphen/>
            </w:r>
            <w:r w:rsidR="00997C3C" w:rsidRPr="00030ABC">
              <w:rPr>
                <w:kern w:val="2"/>
              </w:rPr>
              <w:t>чение турист</w:t>
            </w:r>
            <w:r w:rsidR="00957E75">
              <w:rPr>
                <w:kern w:val="2"/>
              </w:rPr>
              <w:softHyphen/>
            </w:r>
            <w:r w:rsidR="00997C3C" w:rsidRPr="00030ABC">
              <w:rPr>
                <w:kern w:val="2"/>
              </w:rPr>
              <w:t>ского потока в Ростов</w:t>
            </w:r>
            <w:r w:rsidR="00957E75">
              <w:rPr>
                <w:kern w:val="2"/>
              </w:rPr>
              <w:softHyphen/>
            </w:r>
            <w:r w:rsidR="00997C3C" w:rsidRPr="00030ABC">
              <w:rPr>
                <w:kern w:val="2"/>
              </w:rPr>
              <w:t>ской области</w:t>
            </w:r>
          </w:p>
        </w:tc>
        <w:tc>
          <w:tcPr>
            <w:tcW w:w="1204" w:type="dxa"/>
            <w:gridSpan w:val="4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Default="00997C3C" w:rsidP="00997C3C">
            <w:pPr>
              <w:spacing w:line="216" w:lineRule="auto"/>
              <w:rPr>
                <w:spacing w:val="-6"/>
                <w:kern w:val="2"/>
              </w:rPr>
            </w:pPr>
            <w:r>
              <w:rPr>
                <w:spacing w:val="-6"/>
                <w:kern w:val="2"/>
              </w:rPr>
              <w:t>Показатель 4. П</w:t>
            </w:r>
            <w:r w:rsidRPr="00A44D70">
              <w:rPr>
                <w:spacing w:val="-6"/>
                <w:kern w:val="2"/>
              </w:rPr>
              <w:t>рирост объема платных туристских услуг, услуг гостиниц и аналогичных коллектив</w:t>
            </w:r>
            <w:r w:rsidR="0031405E">
              <w:rPr>
                <w:spacing w:val="-6"/>
                <w:kern w:val="2"/>
              </w:rPr>
              <w:softHyphen/>
            </w:r>
            <w:r w:rsidRPr="00A44D70">
              <w:rPr>
                <w:spacing w:val="-6"/>
                <w:kern w:val="2"/>
              </w:rPr>
              <w:t xml:space="preserve">ных средств размещения </w:t>
            </w:r>
            <w:r w:rsidRPr="00A44D70">
              <w:rPr>
                <w:spacing w:val="-6"/>
                <w:kern w:val="2"/>
              </w:rPr>
              <w:lastRenderedPageBreak/>
              <w:t>и санаторно-оздорови</w:t>
            </w:r>
            <w:r w:rsidR="0031405E">
              <w:rPr>
                <w:spacing w:val="-6"/>
                <w:kern w:val="2"/>
              </w:rPr>
              <w:softHyphen/>
            </w:r>
            <w:r w:rsidRPr="00A44D70">
              <w:rPr>
                <w:spacing w:val="-6"/>
                <w:kern w:val="2"/>
              </w:rPr>
              <w:t>тельных услуг (к пре</w:t>
            </w:r>
            <w:r w:rsidR="0031405E">
              <w:rPr>
                <w:spacing w:val="-6"/>
                <w:kern w:val="2"/>
              </w:rPr>
              <w:softHyphen/>
            </w:r>
            <w:r w:rsidRPr="00A44D70">
              <w:rPr>
                <w:spacing w:val="-6"/>
                <w:kern w:val="2"/>
              </w:rPr>
              <w:t>дыдущему году)</w:t>
            </w:r>
            <w:r>
              <w:rPr>
                <w:spacing w:val="-6"/>
                <w:kern w:val="2"/>
              </w:rPr>
              <w:t>;</w:t>
            </w:r>
          </w:p>
          <w:p w:rsidR="00997C3C" w:rsidRPr="00C3132B" w:rsidRDefault="00997C3C" w:rsidP="00997C3C">
            <w:pPr>
              <w:spacing w:line="216" w:lineRule="auto"/>
              <w:rPr>
                <w:kern w:val="2"/>
              </w:rPr>
            </w:pPr>
            <w:r w:rsidRPr="00C3132B">
              <w:rPr>
                <w:spacing w:val="-6"/>
                <w:kern w:val="2"/>
              </w:rPr>
              <w:t xml:space="preserve">Показатель </w:t>
            </w:r>
            <w:r>
              <w:rPr>
                <w:spacing w:val="-6"/>
                <w:kern w:val="2"/>
              </w:rPr>
              <w:t>2.</w:t>
            </w:r>
            <w:r w:rsidRPr="00C3132B">
              <w:rPr>
                <w:spacing w:val="-6"/>
                <w:kern w:val="2"/>
              </w:rPr>
              <w:t>1.</w:t>
            </w:r>
            <w:r w:rsidRPr="00C3132B">
              <w:rPr>
                <w:kern w:val="2"/>
              </w:rPr>
              <w:t xml:space="preserve"> </w:t>
            </w:r>
            <w:r>
              <w:rPr>
                <w:kern w:val="2"/>
              </w:rPr>
              <w:t>П</w:t>
            </w:r>
            <w:r w:rsidRPr="00030ABC">
              <w:rPr>
                <w:kern w:val="2"/>
              </w:rPr>
              <w:t>рирост туристского потока на территорию Ростовской области</w:t>
            </w:r>
            <w:r>
              <w:rPr>
                <w:kern w:val="2"/>
              </w:rPr>
              <w:t>.</w:t>
            </w:r>
          </w:p>
        </w:tc>
        <w:tc>
          <w:tcPr>
            <w:tcW w:w="910" w:type="dxa"/>
            <w:gridSpan w:val="4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5E66E4" w:rsidRDefault="00957E75" w:rsidP="00997C3C">
            <w:pPr>
              <w:spacing w:line="216" w:lineRule="auto"/>
              <w:rPr>
                <w:kern w:val="2"/>
              </w:rPr>
            </w:pPr>
            <w:r>
              <w:rPr>
                <w:rFonts w:eastAsia="Calibri"/>
                <w:kern w:val="2"/>
              </w:rPr>
              <w:lastRenderedPageBreak/>
              <w:t>м</w:t>
            </w:r>
            <w:r w:rsidR="00997C3C" w:rsidRPr="005E66E4">
              <w:rPr>
                <w:rFonts w:eastAsia="Calibri"/>
                <w:kern w:val="2"/>
              </w:rPr>
              <w:t>ини</w:t>
            </w:r>
            <w:r w:rsidR="00997C3C" w:rsidRPr="005E66E4">
              <w:rPr>
                <w:rFonts w:eastAsia="Calibri"/>
                <w:kern w:val="2"/>
              </w:rPr>
              <w:softHyphen/>
              <w:t>стерство экономи</w:t>
            </w:r>
            <w:r w:rsidR="0031405E">
              <w:rPr>
                <w:rFonts w:eastAsia="Calibri"/>
                <w:kern w:val="2"/>
              </w:rPr>
              <w:softHyphen/>
            </w:r>
            <w:r w:rsidR="00997C3C" w:rsidRPr="005E66E4">
              <w:rPr>
                <w:rFonts w:eastAsia="Calibri"/>
                <w:kern w:val="2"/>
              </w:rPr>
              <w:t>ческого развития Ростов</w:t>
            </w:r>
            <w:r w:rsidR="0031405E">
              <w:rPr>
                <w:rFonts w:eastAsia="Calibri"/>
                <w:kern w:val="2"/>
              </w:rPr>
              <w:softHyphen/>
            </w:r>
            <w:r w:rsidR="00997C3C" w:rsidRPr="005E66E4">
              <w:rPr>
                <w:rFonts w:eastAsia="Calibri"/>
                <w:kern w:val="2"/>
              </w:rPr>
              <w:t>ской об</w:t>
            </w:r>
            <w:r w:rsidR="00997C3C" w:rsidRPr="005E66E4">
              <w:rPr>
                <w:rFonts w:eastAsia="Calibri"/>
                <w:kern w:val="2"/>
              </w:rPr>
              <w:softHyphen/>
              <w:t xml:space="preserve">ласти </w:t>
            </w:r>
          </w:p>
        </w:tc>
        <w:tc>
          <w:tcPr>
            <w:tcW w:w="587" w:type="dxa"/>
            <w:gridSpan w:val="4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2" w:type="dxa"/>
            <w:gridSpan w:val="4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6" w:type="dxa"/>
            <w:gridSpan w:val="4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  <w:tc>
          <w:tcPr>
            <w:tcW w:w="672" w:type="dxa"/>
            <w:gridSpan w:val="4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5E66E4" w:rsidRDefault="00997C3C" w:rsidP="00997C3C">
            <w:pPr>
              <w:spacing w:line="216" w:lineRule="auto"/>
              <w:jc w:val="center"/>
              <w:rPr>
                <w:kern w:val="2"/>
                <w:sz w:val="18"/>
                <w:szCs w:val="18"/>
              </w:rPr>
            </w:pPr>
            <w:r w:rsidRPr="005E66E4">
              <w:rPr>
                <w:kern w:val="2"/>
                <w:sz w:val="18"/>
                <w:szCs w:val="18"/>
              </w:rPr>
              <w:t>3800,0</w:t>
            </w:r>
          </w:p>
        </w:tc>
        <w:tc>
          <w:tcPr>
            <w:tcW w:w="658" w:type="dxa"/>
            <w:gridSpan w:val="3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6" w:type="dxa"/>
            <w:gridSpan w:val="4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504" w:type="dxa"/>
            <w:gridSpan w:val="3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40" w:type="dxa"/>
            <w:gridSpan w:val="4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2" w:type="dxa"/>
            <w:gridSpan w:val="2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1" w:type="dxa"/>
            <w:gridSpan w:val="3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6" w:type="dxa"/>
            <w:gridSpan w:val="5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2" w:type="dxa"/>
            <w:gridSpan w:val="3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ind w:left="-57" w:right="-57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2" w:type="dxa"/>
            <w:gridSpan w:val="2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12" w:type="dxa"/>
            <w:gridSpan w:val="3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2" w:type="dxa"/>
            <w:gridSpan w:val="3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784" w:type="dxa"/>
            <w:gridSpan w:val="2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6" w:type="dxa"/>
            <w:gridSpan w:val="3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01" w:type="dxa"/>
            <w:gridSpan w:val="3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-</w:t>
            </w:r>
          </w:p>
        </w:tc>
        <w:tc>
          <w:tcPr>
            <w:tcW w:w="728" w:type="dxa"/>
            <w:gridSpan w:val="6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6" w:type="dxa"/>
            <w:gridSpan w:val="4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72" w:type="dxa"/>
            <w:gridSpan w:val="3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6" w:type="dxa"/>
            <w:gridSpan w:val="4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6" w:type="dxa"/>
            <w:gridSpan w:val="4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687" w:type="dxa"/>
            <w:gridSpan w:val="2"/>
            <w:noWrap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7C3C" w:rsidRPr="00C3132B" w:rsidRDefault="00997C3C" w:rsidP="00997C3C">
            <w:pPr>
              <w:spacing w:line="21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</w:tr>
    </w:tbl>
    <w:p w:rsidR="00997C3C" w:rsidRPr="008A0A49" w:rsidRDefault="00997C3C" w:rsidP="00997C3C">
      <w:pPr>
        <w:ind w:firstLine="709"/>
        <w:jc w:val="both"/>
        <w:rPr>
          <w:kern w:val="2"/>
          <w:sz w:val="28"/>
          <w:szCs w:val="28"/>
        </w:rPr>
      </w:pPr>
    </w:p>
    <w:p w:rsidR="00D97106" w:rsidRDefault="00D97106" w:rsidP="00997C3C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Примечание. </w:t>
      </w:r>
    </w:p>
    <w:p w:rsidR="00997C3C" w:rsidRPr="008A0A49" w:rsidRDefault="00D97106" w:rsidP="00997C3C">
      <w:pPr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 xml:space="preserve">Количество </w:t>
      </w:r>
      <w:r w:rsidR="00997C3C" w:rsidRPr="008A0A49">
        <w:rPr>
          <w:kern w:val="2"/>
          <w:sz w:val="28"/>
          <w:szCs w:val="28"/>
        </w:rPr>
        <w:t xml:space="preserve">получателей и объем </w:t>
      </w:r>
      <w:r>
        <w:rPr>
          <w:kern w:val="2"/>
          <w:sz w:val="28"/>
          <w:szCs w:val="28"/>
        </w:rPr>
        <w:t xml:space="preserve">налоговой </w:t>
      </w:r>
      <w:r w:rsidR="00997C3C" w:rsidRPr="008A0A49">
        <w:rPr>
          <w:kern w:val="2"/>
          <w:sz w:val="28"/>
          <w:szCs w:val="28"/>
        </w:rPr>
        <w:t xml:space="preserve">льготы будут уточнены по фактически предоставленным </w:t>
      </w:r>
      <w:r>
        <w:rPr>
          <w:kern w:val="2"/>
          <w:sz w:val="28"/>
          <w:szCs w:val="28"/>
        </w:rPr>
        <w:t xml:space="preserve">налоговым </w:t>
      </w:r>
      <w:r w:rsidR="00997C3C" w:rsidRPr="008A0A49">
        <w:rPr>
          <w:kern w:val="2"/>
          <w:sz w:val="28"/>
          <w:szCs w:val="28"/>
        </w:rPr>
        <w:t>льготам</w:t>
      </w:r>
      <w:r w:rsidR="00750AA2">
        <w:rPr>
          <w:kern w:val="2"/>
          <w:sz w:val="28"/>
          <w:szCs w:val="28"/>
        </w:rPr>
        <w:t>.</w:t>
      </w:r>
    </w:p>
    <w:p w:rsidR="00997C3C" w:rsidRDefault="00997C3C">
      <w:pPr>
        <w:rPr>
          <w:kern w:val="2"/>
          <w:sz w:val="28"/>
          <w:szCs w:val="28"/>
          <w:lang w:eastAsia="en-US"/>
        </w:rPr>
      </w:pPr>
    </w:p>
    <w:p w:rsidR="00BB0F6F" w:rsidRPr="008A0A49" w:rsidRDefault="00BB0F6F" w:rsidP="0031405E">
      <w:pPr>
        <w:pageBreakBefore/>
        <w:tabs>
          <w:tab w:val="left" w:pos="9610"/>
        </w:tabs>
        <w:autoSpaceDE w:val="0"/>
        <w:autoSpaceDN w:val="0"/>
        <w:adjustRightInd w:val="0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lastRenderedPageBreak/>
        <w:t>Приложение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№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2</w:t>
      </w:r>
    </w:p>
    <w:p w:rsidR="00BB0F6F" w:rsidRPr="008A0A49" w:rsidRDefault="00BB0F6F" w:rsidP="0095465F">
      <w:pPr>
        <w:tabs>
          <w:tab w:val="left" w:pos="9610"/>
        </w:tabs>
        <w:autoSpaceDE w:val="0"/>
        <w:autoSpaceDN w:val="0"/>
        <w:adjustRightInd w:val="0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>к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государственной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</w:p>
    <w:p w:rsidR="00BB0F6F" w:rsidRPr="008A0A49" w:rsidRDefault="00BB0F6F" w:rsidP="0095465F">
      <w:pPr>
        <w:tabs>
          <w:tab w:val="left" w:pos="9610"/>
        </w:tabs>
        <w:autoSpaceDE w:val="0"/>
        <w:autoSpaceDN w:val="0"/>
        <w:adjustRightInd w:val="0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>программе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Ростовской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области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«Развитие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культуры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и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туризма»</w:t>
      </w:r>
    </w:p>
    <w:p w:rsidR="00BB0F6F" w:rsidRPr="008A0A49" w:rsidRDefault="00BB0F6F" w:rsidP="00A510D9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BB0F6F" w:rsidRPr="008A0A49" w:rsidRDefault="00BB0F6F" w:rsidP="00A510D9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СВЕДЕНИЯ</w:t>
      </w:r>
    </w:p>
    <w:p w:rsidR="00BB0F6F" w:rsidRPr="008A0A49" w:rsidRDefault="00BB0F6F" w:rsidP="00A510D9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о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показателях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государственной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программы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Ростовской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области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«Развитие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культуры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туризма»,</w:t>
      </w:r>
    </w:p>
    <w:p w:rsidR="00BB0F6F" w:rsidRPr="008A0A49" w:rsidRDefault="00BB0F6F" w:rsidP="00A510D9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подпрограмм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государственной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программы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Ростовской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области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«Развитие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культуры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туризма»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их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значениях</w:t>
      </w:r>
    </w:p>
    <w:p w:rsidR="007702CF" w:rsidRPr="008A0A49" w:rsidRDefault="007702CF" w:rsidP="00A510D9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63"/>
        <w:gridCol w:w="4022"/>
        <w:gridCol w:w="1725"/>
        <w:gridCol w:w="1201"/>
        <w:gridCol w:w="871"/>
        <w:gridCol w:w="988"/>
        <w:gridCol w:w="988"/>
        <w:gridCol w:w="992"/>
        <w:gridCol w:w="997"/>
        <w:gridCol w:w="992"/>
        <w:gridCol w:w="997"/>
        <w:gridCol w:w="997"/>
        <w:gridCol w:w="992"/>
        <w:gridCol w:w="997"/>
        <w:gridCol w:w="997"/>
        <w:gridCol w:w="1049"/>
        <w:gridCol w:w="1088"/>
        <w:gridCol w:w="1114"/>
      </w:tblGrid>
      <w:tr w:rsidR="008A0A49" w:rsidRPr="004A3A96" w:rsidTr="0031405E">
        <w:trPr>
          <w:tblHeader/>
        </w:trPr>
        <w:tc>
          <w:tcPr>
            <w:tcW w:w="663" w:type="dxa"/>
            <w:vMerge w:val="restart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№</w:t>
            </w:r>
          </w:p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п/п</w:t>
            </w:r>
          </w:p>
        </w:tc>
        <w:tc>
          <w:tcPr>
            <w:tcW w:w="4022" w:type="dxa"/>
            <w:vMerge w:val="restart"/>
            <w:noWrap/>
          </w:tcPr>
          <w:p w:rsidR="00B33FE2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Номер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наименование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показателя</w:t>
            </w:r>
          </w:p>
        </w:tc>
        <w:tc>
          <w:tcPr>
            <w:tcW w:w="1725" w:type="dxa"/>
            <w:vMerge w:val="restart"/>
            <w:noWrap/>
          </w:tcPr>
          <w:p w:rsidR="00B33FE2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Вид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показателя</w:t>
            </w:r>
          </w:p>
        </w:tc>
        <w:tc>
          <w:tcPr>
            <w:tcW w:w="1201" w:type="dxa"/>
            <w:vMerge w:val="restart"/>
            <w:noWrap/>
          </w:tcPr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Единица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измерения</w:t>
            </w:r>
          </w:p>
        </w:tc>
        <w:tc>
          <w:tcPr>
            <w:tcW w:w="1859" w:type="dxa"/>
            <w:gridSpan w:val="2"/>
            <w:noWrap/>
          </w:tcPr>
          <w:p w:rsidR="00B33FE2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Данные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для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расчета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значений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показателя</w:t>
            </w:r>
          </w:p>
        </w:tc>
        <w:tc>
          <w:tcPr>
            <w:tcW w:w="12200" w:type="dxa"/>
            <w:gridSpan w:val="12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Значения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показател</w:t>
            </w:r>
            <w:r w:rsidR="00A87614">
              <w:rPr>
                <w:kern w:val="2"/>
                <w:sz w:val="24"/>
                <w:szCs w:val="24"/>
              </w:rPr>
              <w:t>ей</w:t>
            </w:r>
          </w:p>
        </w:tc>
      </w:tr>
      <w:tr w:rsidR="008A0A49" w:rsidRPr="004A3A96" w:rsidTr="0031405E">
        <w:trPr>
          <w:tblHeader/>
        </w:trPr>
        <w:tc>
          <w:tcPr>
            <w:tcW w:w="663" w:type="dxa"/>
            <w:vMerge/>
            <w:noWrap/>
          </w:tcPr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022" w:type="dxa"/>
            <w:vMerge/>
            <w:noWrap/>
          </w:tcPr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25" w:type="dxa"/>
            <w:vMerge/>
            <w:noWrap/>
          </w:tcPr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01" w:type="dxa"/>
            <w:vMerge/>
            <w:noWrap/>
          </w:tcPr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871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2017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988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2018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988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2019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992" w:type="dxa"/>
            <w:noWrap/>
          </w:tcPr>
          <w:p w:rsidR="00B33FE2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2020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997" w:type="dxa"/>
            <w:noWrap/>
          </w:tcPr>
          <w:p w:rsidR="00B33FE2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2021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992" w:type="dxa"/>
            <w:noWrap/>
          </w:tcPr>
          <w:p w:rsidR="00B33FE2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2022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997" w:type="dxa"/>
            <w:noWrap/>
          </w:tcPr>
          <w:p w:rsidR="00B33FE2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2023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997" w:type="dxa"/>
            <w:noWrap/>
          </w:tcPr>
          <w:p w:rsidR="00B33FE2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2024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992" w:type="dxa"/>
            <w:noWrap/>
          </w:tcPr>
          <w:p w:rsidR="00B33FE2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2025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997" w:type="dxa"/>
            <w:noWrap/>
          </w:tcPr>
          <w:p w:rsidR="00B33FE2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2026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997" w:type="dxa"/>
            <w:noWrap/>
          </w:tcPr>
          <w:p w:rsidR="00B33FE2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2027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1049" w:type="dxa"/>
            <w:noWrap/>
          </w:tcPr>
          <w:p w:rsidR="00B33FE2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2028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1088" w:type="dxa"/>
            <w:noWrap/>
          </w:tcPr>
          <w:p w:rsidR="00B33FE2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2029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1114" w:type="dxa"/>
            <w:noWrap/>
          </w:tcPr>
          <w:p w:rsidR="00B33FE2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2030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год</w:t>
            </w:r>
          </w:p>
        </w:tc>
      </w:tr>
    </w:tbl>
    <w:p w:rsidR="0031405E" w:rsidRPr="0031405E" w:rsidRDefault="0031405E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63"/>
        <w:gridCol w:w="4022"/>
        <w:gridCol w:w="1725"/>
        <w:gridCol w:w="1201"/>
        <w:gridCol w:w="871"/>
        <w:gridCol w:w="988"/>
        <w:gridCol w:w="988"/>
        <w:gridCol w:w="992"/>
        <w:gridCol w:w="997"/>
        <w:gridCol w:w="992"/>
        <w:gridCol w:w="997"/>
        <w:gridCol w:w="997"/>
        <w:gridCol w:w="992"/>
        <w:gridCol w:w="997"/>
        <w:gridCol w:w="997"/>
        <w:gridCol w:w="1049"/>
        <w:gridCol w:w="1088"/>
        <w:gridCol w:w="1114"/>
      </w:tblGrid>
      <w:tr w:rsidR="008A0A49" w:rsidRPr="004A3A96" w:rsidTr="0031405E">
        <w:trPr>
          <w:tblHeader/>
        </w:trPr>
        <w:tc>
          <w:tcPr>
            <w:tcW w:w="663" w:type="dxa"/>
            <w:noWrap/>
          </w:tcPr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4022" w:type="dxa"/>
            <w:noWrap/>
          </w:tcPr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725" w:type="dxa"/>
            <w:noWrap/>
          </w:tcPr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201" w:type="dxa"/>
            <w:noWrap/>
          </w:tcPr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871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988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988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992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992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992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14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049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1088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17</w:t>
            </w:r>
          </w:p>
        </w:tc>
        <w:tc>
          <w:tcPr>
            <w:tcW w:w="1114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18</w:t>
            </w:r>
          </w:p>
        </w:tc>
      </w:tr>
      <w:tr w:rsidR="008A0A49" w:rsidRPr="004A3A96" w:rsidTr="0031405E">
        <w:tc>
          <w:tcPr>
            <w:tcW w:w="21670" w:type="dxa"/>
            <w:gridSpan w:val="18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Государственная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программа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Ростовской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области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«Развитие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культуры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туризма»</w:t>
            </w:r>
          </w:p>
        </w:tc>
      </w:tr>
      <w:tr w:rsidR="008A0A49" w:rsidRPr="004A3A96" w:rsidTr="0031405E">
        <w:tc>
          <w:tcPr>
            <w:tcW w:w="663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bookmarkStart w:id="1" w:name="P484"/>
            <w:bookmarkEnd w:id="1"/>
            <w:r w:rsidRPr="004A3A96">
              <w:rPr>
                <w:kern w:val="2"/>
                <w:sz w:val="24"/>
                <w:szCs w:val="24"/>
              </w:rPr>
              <w:t>1.1.</w:t>
            </w:r>
          </w:p>
        </w:tc>
        <w:tc>
          <w:tcPr>
            <w:tcW w:w="402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1.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Количество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посещений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областных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учреждений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культуры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(театров,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концертных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организаций,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музеев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библиотек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на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1000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человек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населения)</w:t>
            </w:r>
          </w:p>
        </w:tc>
        <w:tc>
          <w:tcPr>
            <w:tcW w:w="1725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20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человек</w:t>
            </w:r>
          </w:p>
        </w:tc>
        <w:tc>
          <w:tcPr>
            <w:tcW w:w="87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837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837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837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849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850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850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851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851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851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851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852</w:t>
            </w:r>
          </w:p>
        </w:tc>
        <w:tc>
          <w:tcPr>
            <w:tcW w:w="1049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852</w:t>
            </w:r>
          </w:p>
        </w:tc>
        <w:tc>
          <w:tcPr>
            <w:tcW w:w="10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853</w:t>
            </w:r>
          </w:p>
        </w:tc>
        <w:tc>
          <w:tcPr>
            <w:tcW w:w="1114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853</w:t>
            </w:r>
          </w:p>
        </w:tc>
      </w:tr>
      <w:tr w:rsidR="008A0A49" w:rsidRPr="004A3A96" w:rsidTr="0031405E">
        <w:tc>
          <w:tcPr>
            <w:tcW w:w="663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1.2.</w:t>
            </w:r>
          </w:p>
        </w:tc>
        <w:tc>
          <w:tcPr>
            <w:tcW w:w="4022" w:type="dxa"/>
            <w:noWrap/>
          </w:tcPr>
          <w:p w:rsidR="00B33FE2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bookmarkStart w:id="2" w:name="P504"/>
            <w:bookmarkEnd w:id="2"/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2.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Доля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объектов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культурного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наследия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областной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собственности,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находящихся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удовлетворительном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состоянии,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общем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количестве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объектов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культурного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наследия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областной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собственности</w:t>
            </w:r>
          </w:p>
        </w:tc>
        <w:tc>
          <w:tcPr>
            <w:tcW w:w="1725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20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7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61,1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61,4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61,7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61,8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61,8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61,8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61,8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61,8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61,9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62,0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62,1</w:t>
            </w:r>
          </w:p>
        </w:tc>
        <w:tc>
          <w:tcPr>
            <w:tcW w:w="1049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62,3</w:t>
            </w:r>
          </w:p>
        </w:tc>
        <w:tc>
          <w:tcPr>
            <w:tcW w:w="10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62,4</w:t>
            </w:r>
          </w:p>
        </w:tc>
        <w:tc>
          <w:tcPr>
            <w:tcW w:w="1114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62,5</w:t>
            </w:r>
          </w:p>
        </w:tc>
      </w:tr>
      <w:tr w:rsidR="008A0A49" w:rsidRPr="004A3A96" w:rsidTr="0031405E">
        <w:tc>
          <w:tcPr>
            <w:tcW w:w="663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1.3.</w:t>
            </w:r>
          </w:p>
        </w:tc>
        <w:tc>
          <w:tcPr>
            <w:tcW w:w="4022" w:type="dxa"/>
            <w:noWrap/>
          </w:tcPr>
          <w:p w:rsidR="00B33FE2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bookmarkStart w:id="3" w:name="P522"/>
            <w:bookmarkEnd w:id="3"/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3.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Прирост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численности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лиц,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размещенных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коллективных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средствах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размещения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(к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предыдущему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году)</w:t>
            </w:r>
          </w:p>
        </w:tc>
        <w:tc>
          <w:tcPr>
            <w:tcW w:w="1725" w:type="dxa"/>
            <w:noWrap/>
          </w:tcPr>
          <w:p w:rsidR="007702CF" w:rsidRPr="00B33FE2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33FE2">
              <w:rPr>
                <w:spacing w:val="-4"/>
                <w:kern w:val="2"/>
                <w:sz w:val="24"/>
                <w:szCs w:val="24"/>
              </w:rPr>
              <w:t>статистический</w:t>
            </w:r>
          </w:p>
        </w:tc>
        <w:tc>
          <w:tcPr>
            <w:tcW w:w="120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7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4,5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4,7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5,0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5,5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5,7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6,0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6,2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6,5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6,8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7,0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7,3</w:t>
            </w:r>
          </w:p>
        </w:tc>
        <w:tc>
          <w:tcPr>
            <w:tcW w:w="1049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7,6</w:t>
            </w:r>
          </w:p>
        </w:tc>
        <w:tc>
          <w:tcPr>
            <w:tcW w:w="10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7,9</w:t>
            </w:r>
          </w:p>
        </w:tc>
        <w:tc>
          <w:tcPr>
            <w:tcW w:w="1114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8,2</w:t>
            </w:r>
          </w:p>
        </w:tc>
      </w:tr>
      <w:tr w:rsidR="008A0A49" w:rsidRPr="004A3A96" w:rsidTr="0031405E">
        <w:tc>
          <w:tcPr>
            <w:tcW w:w="663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1.4.</w:t>
            </w:r>
          </w:p>
        </w:tc>
        <w:tc>
          <w:tcPr>
            <w:tcW w:w="402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bookmarkStart w:id="4" w:name="P540"/>
            <w:bookmarkEnd w:id="4"/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4.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Прирост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объема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платных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туристских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услуг,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услуг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гостиниц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аналогичных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средств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размещения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санаторно-оздорови</w:t>
            </w:r>
            <w:r w:rsidR="007901D7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тель</w:t>
            </w:r>
            <w:r w:rsidR="007901D7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услуг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(к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предыдущему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году)</w:t>
            </w:r>
          </w:p>
        </w:tc>
        <w:tc>
          <w:tcPr>
            <w:tcW w:w="1725" w:type="dxa"/>
            <w:noWrap/>
          </w:tcPr>
          <w:p w:rsidR="007702CF" w:rsidRPr="00B33FE2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33FE2">
              <w:rPr>
                <w:spacing w:val="-4"/>
                <w:kern w:val="2"/>
                <w:sz w:val="24"/>
                <w:szCs w:val="24"/>
              </w:rPr>
              <w:t>статистический</w:t>
            </w:r>
          </w:p>
        </w:tc>
        <w:tc>
          <w:tcPr>
            <w:tcW w:w="120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7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5,0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5,5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6,0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6,0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6,2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6,5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6,7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7,0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7,3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7,6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7,8</w:t>
            </w:r>
          </w:p>
        </w:tc>
        <w:tc>
          <w:tcPr>
            <w:tcW w:w="1049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8,0</w:t>
            </w:r>
          </w:p>
        </w:tc>
        <w:tc>
          <w:tcPr>
            <w:tcW w:w="10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8,3</w:t>
            </w:r>
          </w:p>
        </w:tc>
        <w:tc>
          <w:tcPr>
            <w:tcW w:w="1114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8,5</w:t>
            </w:r>
          </w:p>
        </w:tc>
      </w:tr>
      <w:tr w:rsidR="008A0A49" w:rsidRPr="004A3A96" w:rsidTr="0031405E">
        <w:tc>
          <w:tcPr>
            <w:tcW w:w="21670" w:type="dxa"/>
            <w:gridSpan w:val="18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outlineLvl w:val="2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Подпрограмма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«Развитие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культуры»</w:t>
            </w:r>
          </w:p>
        </w:tc>
      </w:tr>
      <w:tr w:rsidR="008A0A49" w:rsidRPr="004A3A96" w:rsidTr="0031405E">
        <w:tc>
          <w:tcPr>
            <w:tcW w:w="663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2.1.</w:t>
            </w:r>
          </w:p>
        </w:tc>
        <w:tc>
          <w:tcPr>
            <w:tcW w:w="4022" w:type="dxa"/>
            <w:noWrap/>
          </w:tcPr>
          <w:p w:rsidR="007901D7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bookmarkStart w:id="5" w:name="P559"/>
            <w:bookmarkEnd w:id="5"/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1.1.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Доля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объектов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культурного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наследия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(памятников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истории,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архитектуры,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монумен</w:t>
            </w:r>
            <w:r w:rsidR="007901D7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тального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искусства),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на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которые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оформлены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охранные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обязательства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соответствии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Приказом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Министер</w:t>
            </w:r>
            <w:r w:rsidR="007901D7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ст</w:t>
            </w:r>
            <w:r w:rsidR="007901D7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ва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культуры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Российской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Федерации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от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01.07.2015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="00E466B2">
              <w:rPr>
                <w:kern w:val="2"/>
                <w:sz w:val="24"/>
                <w:szCs w:val="24"/>
              </w:rPr>
              <w:t>№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1887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«О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реализации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отдельных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положений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статьи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47.6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Федерального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закона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от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25.06.2002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B33FE2" w:rsidRDefault="00E466B2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№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="007702CF" w:rsidRPr="004A3A96">
              <w:rPr>
                <w:kern w:val="2"/>
                <w:sz w:val="24"/>
                <w:szCs w:val="24"/>
              </w:rPr>
              <w:t>73-ФЗ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B33FE2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lastRenderedPageBreak/>
              <w:t>«Об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объектах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культурного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наследия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(памятниках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истории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культуры)»,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общем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количестве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объектов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культурного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наследия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(памятников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истории,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архитектуры,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монументального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искусства)</w:t>
            </w:r>
          </w:p>
        </w:tc>
        <w:tc>
          <w:tcPr>
            <w:tcW w:w="1725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lastRenderedPageBreak/>
              <w:t>ведомственный</w:t>
            </w:r>
          </w:p>
        </w:tc>
        <w:tc>
          <w:tcPr>
            <w:tcW w:w="120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7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31,37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46,1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60,82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75,55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86,58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97,61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049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0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114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</w:tr>
      <w:tr w:rsidR="008A0A49" w:rsidRPr="004A3A96" w:rsidTr="0031405E">
        <w:tc>
          <w:tcPr>
            <w:tcW w:w="663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4022" w:type="dxa"/>
            <w:noWrap/>
          </w:tcPr>
          <w:p w:rsidR="00B33FE2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bookmarkStart w:id="6" w:name="P577"/>
            <w:bookmarkEnd w:id="6"/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1.2.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Доля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библиографических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записей,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отраженных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сводном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каталоге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библиотек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Ростовской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области,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от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общего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числа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библиографических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записей</w:t>
            </w:r>
          </w:p>
        </w:tc>
        <w:tc>
          <w:tcPr>
            <w:tcW w:w="1725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20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7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13,0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10,0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10,0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10,0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10,0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10,0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10,0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10,0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10,0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10,0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10,0</w:t>
            </w:r>
          </w:p>
        </w:tc>
        <w:tc>
          <w:tcPr>
            <w:tcW w:w="1049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10,0</w:t>
            </w:r>
          </w:p>
        </w:tc>
        <w:tc>
          <w:tcPr>
            <w:tcW w:w="10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10,0</w:t>
            </w:r>
          </w:p>
        </w:tc>
        <w:tc>
          <w:tcPr>
            <w:tcW w:w="1114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10,0</w:t>
            </w:r>
          </w:p>
        </w:tc>
      </w:tr>
      <w:tr w:rsidR="008A0A49" w:rsidRPr="004A3A96" w:rsidTr="007901D7">
        <w:tc>
          <w:tcPr>
            <w:tcW w:w="663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2.3.</w:t>
            </w:r>
          </w:p>
        </w:tc>
        <w:tc>
          <w:tcPr>
            <w:tcW w:w="4022" w:type="dxa"/>
            <w:noWrap/>
          </w:tcPr>
          <w:p w:rsidR="00B33FE2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1.3.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Количество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экземпляров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новых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поступлений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B33FE2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библиотечные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фонды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общедоступных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библиотек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на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1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тыс.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человек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населения</w:t>
            </w:r>
          </w:p>
        </w:tc>
        <w:tc>
          <w:tcPr>
            <w:tcW w:w="1725" w:type="dxa"/>
            <w:noWrap/>
          </w:tcPr>
          <w:p w:rsidR="007702CF" w:rsidRPr="00B33FE2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33FE2">
              <w:rPr>
                <w:spacing w:val="-4"/>
                <w:kern w:val="2"/>
                <w:sz w:val="24"/>
                <w:szCs w:val="24"/>
              </w:rPr>
              <w:t>статистический</w:t>
            </w:r>
          </w:p>
        </w:tc>
        <w:tc>
          <w:tcPr>
            <w:tcW w:w="120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единиц</w:t>
            </w:r>
          </w:p>
        </w:tc>
        <w:tc>
          <w:tcPr>
            <w:tcW w:w="87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87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87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</w:t>
            </w:r>
            <w:r w:rsidR="005B37F9">
              <w:rPr>
                <w:kern w:val="2"/>
                <w:sz w:val="24"/>
                <w:szCs w:val="24"/>
              </w:rPr>
              <w:t>6,3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87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87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87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87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87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87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87</w:t>
            </w:r>
          </w:p>
        </w:tc>
        <w:tc>
          <w:tcPr>
            <w:tcW w:w="1049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87</w:t>
            </w:r>
          </w:p>
        </w:tc>
        <w:tc>
          <w:tcPr>
            <w:tcW w:w="10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87</w:t>
            </w:r>
          </w:p>
        </w:tc>
        <w:tc>
          <w:tcPr>
            <w:tcW w:w="1114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87</w:t>
            </w:r>
          </w:p>
        </w:tc>
      </w:tr>
      <w:tr w:rsidR="008A0A49" w:rsidRPr="004A3A96" w:rsidTr="0031405E">
        <w:tc>
          <w:tcPr>
            <w:tcW w:w="663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2.4.</w:t>
            </w:r>
          </w:p>
        </w:tc>
        <w:tc>
          <w:tcPr>
            <w:tcW w:w="402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1.4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Количество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цифровых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копий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документов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Донской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электронной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библиотеке</w:t>
            </w:r>
          </w:p>
        </w:tc>
        <w:tc>
          <w:tcPr>
            <w:tcW w:w="1725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20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единиц</w:t>
            </w:r>
          </w:p>
        </w:tc>
        <w:tc>
          <w:tcPr>
            <w:tcW w:w="87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41835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47800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52800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58000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63800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69300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74800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80400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86000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91600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97000</w:t>
            </w:r>
          </w:p>
        </w:tc>
        <w:tc>
          <w:tcPr>
            <w:tcW w:w="1049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102500</w:t>
            </w:r>
          </w:p>
        </w:tc>
        <w:tc>
          <w:tcPr>
            <w:tcW w:w="10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108000</w:t>
            </w:r>
          </w:p>
        </w:tc>
        <w:tc>
          <w:tcPr>
            <w:tcW w:w="1114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113500</w:t>
            </w:r>
          </w:p>
        </w:tc>
      </w:tr>
      <w:tr w:rsidR="008A0A49" w:rsidRPr="004A3A96" w:rsidTr="0031405E">
        <w:tc>
          <w:tcPr>
            <w:tcW w:w="663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2.5.</w:t>
            </w:r>
          </w:p>
        </w:tc>
        <w:tc>
          <w:tcPr>
            <w:tcW w:w="402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bookmarkStart w:id="7" w:name="P631"/>
            <w:bookmarkEnd w:id="7"/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1.5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Количество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книжных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памятников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фонда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Донской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электронной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библиотеки,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прошедших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реставрацию</w:t>
            </w:r>
          </w:p>
        </w:tc>
        <w:tc>
          <w:tcPr>
            <w:tcW w:w="1725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20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единиц</w:t>
            </w:r>
          </w:p>
        </w:tc>
        <w:tc>
          <w:tcPr>
            <w:tcW w:w="87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863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894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925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956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987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1018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1049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1080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1111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1142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1173</w:t>
            </w:r>
          </w:p>
        </w:tc>
        <w:tc>
          <w:tcPr>
            <w:tcW w:w="1049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1204</w:t>
            </w:r>
          </w:p>
        </w:tc>
        <w:tc>
          <w:tcPr>
            <w:tcW w:w="10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1235</w:t>
            </w:r>
          </w:p>
        </w:tc>
        <w:tc>
          <w:tcPr>
            <w:tcW w:w="1114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1266</w:t>
            </w:r>
          </w:p>
        </w:tc>
      </w:tr>
      <w:tr w:rsidR="008A0A49" w:rsidRPr="004A3A96" w:rsidTr="0031405E">
        <w:tc>
          <w:tcPr>
            <w:tcW w:w="663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2.6.</w:t>
            </w:r>
          </w:p>
        </w:tc>
        <w:tc>
          <w:tcPr>
            <w:tcW w:w="402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bookmarkStart w:id="8" w:name="P649"/>
            <w:bookmarkEnd w:id="8"/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1.6.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Доля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экспонировавшихся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музейных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предметов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общем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количестве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музейных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предметов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основного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фонда</w:t>
            </w:r>
          </w:p>
        </w:tc>
        <w:tc>
          <w:tcPr>
            <w:tcW w:w="1725" w:type="dxa"/>
            <w:noWrap/>
          </w:tcPr>
          <w:p w:rsidR="007702CF" w:rsidRPr="00B33FE2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33FE2">
              <w:rPr>
                <w:spacing w:val="-4"/>
                <w:kern w:val="2"/>
                <w:sz w:val="24"/>
                <w:szCs w:val="24"/>
              </w:rPr>
              <w:t>статистический</w:t>
            </w:r>
          </w:p>
        </w:tc>
        <w:tc>
          <w:tcPr>
            <w:tcW w:w="120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7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11,3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11,3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11,3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11,3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11,5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11,5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11,5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11,5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11,5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11,5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11,5</w:t>
            </w:r>
          </w:p>
        </w:tc>
        <w:tc>
          <w:tcPr>
            <w:tcW w:w="1049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11,5</w:t>
            </w:r>
          </w:p>
        </w:tc>
        <w:tc>
          <w:tcPr>
            <w:tcW w:w="10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11,5</w:t>
            </w:r>
          </w:p>
        </w:tc>
        <w:tc>
          <w:tcPr>
            <w:tcW w:w="1114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11,5</w:t>
            </w:r>
          </w:p>
        </w:tc>
      </w:tr>
      <w:tr w:rsidR="008A0A49" w:rsidRPr="004A3A96" w:rsidTr="0031405E">
        <w:tc>
          <w:tcPr>
            <w:tcW w:w="663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2.7.</w:t>
            </w:r>
          </w:p>
        </w:tc>
        <w:tc>
          <w:tcPr>
            <w:tcW w:w="402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1.7.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Доля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музейных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предметов,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внесенных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электронный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каталог,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от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общего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числа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предметов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основного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фонда</w:t>
            </w:r>
          </w:p>
        </w:tc>
        <w:tc>
          <w:tcPr>
            <w:tcW w:w="1725" w:type="dxa"/>
            <w:noWrap/>
          </w:tcPr>
          <w:p w:rsidR="007702CF" w:rsidRPr="00B33FE2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33FE2">
              <w:rPr>
                <w:spacing w:val="-4"/>
                <w:kern w:val="2"/>
                <w:sz w:val="24"/>
                <w:szCs w:val="24"/>
              </w:rPr>
              <w:t>статистический</w:t>
            </w:r>
          </w:p>
        </w:tc>
        <w:tc>
          <w:tcPr>
            <w:tcW w:w="120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7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85,6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90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95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049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0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114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</w:tr>
      <w:tr w:rsidR="008A0A49" w:rsidRPr="004A3A96" w:rsidTr="0031405E">
        <w:tc>
          <w:tcPr>
            <w:tcW w:w="663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2.8.</w:t>
            </w:r>
          </w:p>
        </w:tc>
        <w:tc>
          <w:tcPr>
            <w:tcW w:w="402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1.8.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Доля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отреставрированных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музейных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предметов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общем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объеме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подлежащих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реставрации</w:t>
            </w:r>
          </w:p>
        </w:tc>
        <w:tc>
          <w:tcPr>
            <w:tcW w:w="1725" w:type="dxa"/>
            <w:noWrap/>
          </w:tcPr>
          <w:p w:rsidR="007702CF" w:rsidRPr="00B33FE2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33FE2">
              <w:rPr>
                <w:spacing w:val="-4"/>
                <w:kern w:val="2"/>
                <w:sz w:val="24"/>
                <w:szCs w:val="24"/>
              </w:rPr>
              <w:t>статистический</w:t>
            </w:r>
          </w:p>
        </w:tc>
        <w:tc>
          <w:tcPr>
            <w:tcW w:w="120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7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2,6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2,6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2,6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2,6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2,6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2,6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2,6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2,6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2,6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2,6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2,6</w:t>
            </w:r>
          </w:p>
        </w:tc>
        <w:tc>
          <w:tcPr>
            <w:tcW w:w="1049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2,6</w:t>
            </w:r>
          </w:p>
        </w:tc>
        <w:tc>
          <w:tcPr>
            <w:tcW w:w="10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2,6</w:t>
            </w:r>
          </w:p>
        </w:tc>
        <w:tc>
          <w:tcPr>
            <w:tcW w:w="1114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2,6</w:t>
            </w:r>
          </w:p>
        </w:tc>
      </w:tr>
      <w:tr w:rsidR="008A0A49" w:rsidRPr="004A3A96" w:rsidTr="007901D7">
        <w:tc>
          <w:tcPr>
            <w:tcW w:w="663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2.9.</w:t>
            </w:r>
          </w:p>
        </w:tc>
        <w:tc>
          <w:tcPr>
            <w:tcW w:w="402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bookmarkStart w:id="9" w:name="P703"/>
            <w:bookmarkEnd w:id="9"/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1.9.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Количество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обменных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выставок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между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музеями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Ростовской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области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музеями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Российской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Федерации</w:t>
            </w:r>
          </w:p>
        </w:tc>
        <w:tc>
          <w:tcPr>
            <w:tcW w:w="1725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20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единиц</w:t>
            </w:r>
          </w:p>
        </w:tc>
        <w:tc>
          <w:tcPr>
            <w:tcW w:w="87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</w:tcPr>
          <w:p w:rsidR="007702CF" w:rsidRPr="004A3A96" w:rsidRDefault="005B37F9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49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114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5</w:t>
            </w:r>
          </w:p>
        </w:tc>
      </w:tr>
      <w:tr w:rsidR="008A0A49" w:rsidRPr="004A3A96" w:rsidTr="007901D7">
        <w:tc>
          <w:tcPr>
            <w:tcW w:w="663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2.10.</w:t>
            </w:r>
          </w:p>
        </w:tc>
        <w:tc>
          <w:tcPr>
            <w:tcW w:w="402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bookmarkStart w:id="10" w:name="P721"/>
            <w:bookmarkEnd w:id="10"/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1.10.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Темп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роста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численности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участников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культурно-досуговых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мероприятий</w:t>
            </w:r>
          </w:p>
        </w:tc>
        <w:tc>
          <w:tcPr>
            <w:tcW w:w="1725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20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7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6,9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6,9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auto" w:fill="auto"/>
            <w:noWrap/>
          </w:tcPr>
          <w:p w:rsidR="007702CF" w:rsidRPr="004A3A96" w:rsidRDefault="00557336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6,7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6,9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7,0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7,0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7,1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7,1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7,1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7,2</w:t>
            </w:r>
          </w:p>
        </w:tc>
        <w:tc>
          <w:tcPr>
            <w:tcW w:w="1049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7,2</w:t>
            </w:r>
          </w:p>
        </w:tc>
        <w:tc>
          <w:tcPr>
            <w:tcW w:w="10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7,2</w:t>
            </w:r>
          </w:p>
        </w:tc>
        <w:tc>
          <w:tcPr>
            <w:tcW w:w="1114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7,3</w:t>
            </w:r>
          </w:p>
        </w:tc>
      </w:tr>
      <w:tr w:rsidR="008A0A49" w:rsidRPr="004A3A96" w:rsidTr="0031405E">
        <w:tc>
          <w:tcPr>
            <w:tcW w:w="663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2.11.</w:t>
            </w:r>
          </w:p>
        </w:tc>
        <w:tc>
          <w:tcPr>
            <w:tcW w:w="402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bookmarkStart w:id="11" w:name="P739"/>
            <w:bookmarkEnd w:id="11"/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1.11.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Выпуск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специалистов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среднего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звена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профессиональными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образовательными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организациями,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подведомственными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министерству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культуры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Ростовской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725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20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человек</w:t>
            </w:r>
          </w:p>
        </w:tc>
        <w:tc>
          <w:tcPr>
            <w:tcW w:w="87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356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356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356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356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356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356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356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356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356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356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356</w:t>
            </w:r>
          </w:p>
        </w:tc>
        <w:tc>
          <w:tcPr>
            <w:tcW w:w="1049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356</w:t>
            </w:r>
          </w:p>
        </w:tc>
        <w:tc>
          <w:tcPr>
            <w:tcW w:w="10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356</w:t>
            </w:r>
          </w:p>
        </w:tc>
        <w:tc>
          <w:tcPr>
            <w:tcW w:w="1114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356</w:t>
            </w:r>
          </w:p>
        </w:tc>
      </w:tr>
      <w:tr w:rsidR="008A0A49" w:rsidRPr="004A3A96" w:rsidTr="0031405E">
        <w:tc>
          <w:tcPr>
            <w:tcW w:w="663" w:type="dxa"/>
            <w:noWrap/>
          </w:tcPr>
          <w:p w:rsidR="007702CF" w:rsidRPr="004A3A96" w:rsidRDefault="007702CF" w:rsidP="00750AA2">
            <w:pPr>
              <w:pageBreakBefore/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4022" w:type="dxa"/>
            <w:noWrap/>
          </w:tcPr>
          <w:p w:rsidR="00B33FE2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1.12.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Охват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учащихся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="00B33FE2">
              <w:rPr>
                <w:kern w:val="2"/>
                <w:sz w:val="24"/>
                <w:szCs w:val="24"/>
              </w:rPr>
              <w:t>–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9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классов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общеобразовательных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школ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эстетическим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образованием</w:t>
            </w:r>
          </w:p>
        </w:tc>
        <w:tc>
          <w:tcPr>
            <w:tcW w:w="1725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20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71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13,3</w:t>
            </w:r>
          </w:p>
        </w:tc>
        <w:tc>
          <w:tcPr>
            <w:tcW w:w="9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13,3</w:t>
            </w:r>
          </w:p>
        </w:tc>
        <w:tc>
          <w:tcPr>
            <w:tcW w:w="988" w:type="dxa"/>
            <w:shd w:val="clear" w:color="auto" w:fill="auto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13,</w:t>
            </w:r>
            <w:r w:rsidR="00B75D30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13,0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13,0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13,0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13,0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13,0</w:t>
            </w:r>
          </w:p>
        </w:tc>
        <w:tc>
          <w:tcPr>
            <w:tcW w:w="992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13,0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13,0</w:t>
            </w:r>
          </w:p>
        </w:tc>
        <w:tc>
          <w:tcPr>
            <w:tcW w:w="997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13,0</w:t>
            </w:r>
          </w:p>
        </w:tc>
        <w:tc>
          <w:tcPr>
            <w:tcW w:w="1049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13,0</w:t>
            </w:r>
          </w:p>
        </w:tc>
        <w:tc>
          <w:tcPr>
            <w:tcW w:w="1088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13,0</w:t>
            </w:r>
          </w:p>
        </w:tc>
        <w:tc>
          <w:tcPr>
            <w:tcW w:w="1114" w:type="dxa"/>
            <w:noWrap/>
          </w:tcPr>
          <w:p w:rsidR="007702CF" w:rsidRPr="004A3A96" w:rsidRDefault="007702CF" w:rsidP="00750AA2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13,0</w:t>
            </w:r>
          </w:p>
        </w:tc>
      </w:tr>
      <w:tr w:rsidR="008A0A49" w:rsidRPr="004A3A96" w:rsidTr="0031405E">
        <w:tc>
          <w:tcPr>
            <w:tcW w:w="663" w:type="dxa"/>
            <w:noWrap/>
          </w:tcPr>
          <w:p w:rsidR="007702CF" w:rsidRPr="004A3A96" w:rsidRDefault="007702CF" w:rsidP="007901D7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2.13.</w:t>
            </w:r>
          </w:p>
        </w:tc>
        <w:tc>
          <w:tcPr>
            <w:tcW w:w="4022" w:type="dxa"/>
            <w:noWrap/>
          </w:tcPr>
          <w:p w:rsidR="007702CF" w:rsidRPr="004A3A96" w:rsidRDefault="007702CF" w:rsidP="007901D7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bookmarkStart w:id="12" w:name="P775"/>
            <w:bookmarkEnd w:id="12"/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1.13.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Соотношение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средней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заработной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платы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spacing w:val="-4"/>
                <w:kern w:val="2"/>
                <w:sz w:val="24"/>
                <w:szCs w:val="24"/>
              </w:rPr>
              <w:t>работни</w:t>
            </w:r>
            <w:r w:rsidR="007901D7" w:rsidRPr="007901D7">
              <w:rPr>
                <w:spacing w:val="-4"/>
                <w:kern w:val="2"/>
                <w:sz w:val="24"/>
                <w:szCs w:val="24"/>
              </w:rPr>
              <w:softHyphen/>
            </w:r>
            <w:r w:rsidRPr="007901D7">
              <w:rPr>
                <w:spacing w:val="-4"/>
                <w:kern w:val="2"/>
                <w:sz w:val="24"/>
                <w:szCs w:val="24"/>
              </w:rPr>
              <w:t>ков</w:t>
            </w:r>
            <w:r w:rsidR="008A0A49" w:rsidRPr="007901D7">
              <w:rPr>
                <w:spacing w:val="-4"/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spacing w:val="-4"/>
                <w:kern w:val="2"/>
                <w:sz w:val="24"/>
                <w:szCs w:val="24"/>
              </w:rPr>
              <w:t>сферы</w:t>
            </w:r>
            <w:r w:rsidR="008A0A49" w:rsidRPr="007901D7">
              <w:rPr>
                <w:spacing w:val="-4"/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spacing w:val="-4"/>
                <w:kern w:val="2"/>
                <w:sz w:val="24"/>
                <w:szCs w:val="24"/>
              </w:rPr>
              <w:t>культуры</w:t>
            </w:r>
            <w:r w:rsidR="008A0A49" w:rsidRPr="007901D7">
              <w:rPr>
                <w:spacing w:val="-4"/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spacing w:val="-4"/>
                <w:kern w:val="2"/>
                <w:sz w:val="24"/>
                <w:szCs w:val="24"/>
              </w:rPr>
              <w:t>к</w:t>
            </w:r>
            <w:r w:rsidR="008A0A49" w:rsidRPr="007901D7">
              <w:rPr>
                <w:spacing w:val="-4"/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spacing w:val="-4"/>
                <w:kern w:val="2"/>
                <w:sz w:val="24"/>
                <w:szCs w:val="24"/>
              </w:rPr>
              <w:t>средней</w:t>
            </w:r>
            <w:r w:rsidR="008A0A49" w:rsidRPr="007901D7">
              <w:rPr>
                <w:spacing w:val="-4"/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spacing w:val="-4"/>
                <w:kern w:val="2"/>
                <w:sz w:val="24"/>
                <w:szCs w:val="24"/>
              </w:rPr>
              <w:t>заработ</w:t>
            </w:r>
            <w:r w:rsidR="007901D7" w:rsidRPr="007901D7">
              <w:rPr>
                <w:spacing w:val="-4"/>
                <w:kern w:val="2"/>
                <w:sz w:val="24"/>
                <w:szCs w:val="24"/>
              </w:rPr>
              <w:softHyphen/>
            </w:r>
            <w:r w:rsidRPr="007901D7">
              <w:rPr>
                <w:spacing w:val="-4"/>
                <w:kern w:val="2"/>
                <w:sz w:val="24"/>
                <w:szCs w:val="24"/>
              </w:rPr>
              <w:t>ной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плате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Ростовской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725" w:type="dxa"/>
            <w:noWrap/>
          </w:tcPr>
          <w:p w:rsidR="007702CF" w:rsidRPr="00B33FE2" w:rsidRDefault="007702CF" w:rsidP="0031405E">
            <w:pPr>
              <w:autoSpaceDE w:val="0"/>
              <w:autoSpaceDN w:val="0"/>
              <w:adjustRightInd w:val="0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33FE2">
              <w:rPr>
                <w:spacing w:val="-4"/>
                <w:kern w:val="2"/>
                <w:sz w:val="24"/>
                <w:szCs w:val="24"/>
              </w:rPr>
              <w:t>статистический</w:t>
            </w:r>
          </w:p>
        </w:tc>
        <w:tc>
          <w:tcPr>
            <w:tcW w:w="1201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71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94,2</w:t>
            </w:r>
          </w:p>
        </w:tc>
        <w:tc>
          <w:tcPr>
            <w:tcW w:w="988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988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992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992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992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049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088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114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100</w:t>
            </w:r>
          </w:p>
        </w:tc>
      </w:tr>
      <w:tr w:rsidR="008A0A49" w:rsidRPr="004A3A96" w:rsidTr="0031405E">
        <w:tc>
          <w:tcPr>
            <w:tcW w:w="663" w:type="dxa"/>
            <w:noWrap/>
          </w:tcPr>
          <w:p w:rsidR="007702CF" w:rsidRPr="004A3A96" w:rsidRDefault="007702CF" w:rsidP="007901D7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2.14.</w:t>
            </w:r>
          </w:p>
        </w:tc>
        <w:tc>
          <w:tcPr>
            <w:tcW w:w="4022" w:type="dxa"/>
            <w:noWrap/>
          </w:tcPr>
          <w:p w:rsidR="007702CF" w:rsidRPr="004A3A96" w:rsidRDefault="007702CF" w:rsidP="0031405E">
            <w:pPr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1.14.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Количество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организаций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культуры</w:t>
            </w:r>
            <w:r w:rsidR="00B17979">
              <w:rPr>
                <w:kern w:val="2"/>
                <w:sz w:val="24"/>
                <w:szCs w:val="24"/>
              </w:rPr>
              <w:t>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получивших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современное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оборудование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(нарастающим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итогом)</w:t>
            </w:r>
          </w:p>
        </w:tc>
        <w:tc>
          <w:tcPr>
            <w:tcW w:w="1725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201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единиц</w:t>
            </w:r>
          </w:p>
        </w:tc>
        <w:tc>
          <w:tcPr>
            <w:tcW w:w="871" w:type="dxa"/>
            <w:noWrap/>
          </w:tcPr>
          <w:p w:rsidR="007702CF" w:rsidRPr="004A3A96" w:rsidRDefault="006B7756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8" w:type="dxa"/>
            <w:noWrap/>
          </w:tcPr>
          <w:p w:rsidR="007702CF" w:rsidRPr="004A3A96" w:rsidRDefault="006B7756" w:rsidP="0031405E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988" w:type="dxa"/>
            <w:noWrap/>
          </w:tcPr>
          <w:p w:rsidR="007702CF" w:rsidRPr="004A3A96" w:rsidRDefault="006B7756" w:rsidP="0031405E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92" w:type="dxa"/>
            <w:noWrap/>
          </w:tcPr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35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45</w:t>
            </w:r>
          </w:p>
        </w:tc>
        <w:tc>
          <w:tcPr>
            <w:tcW w:w="992" w:type="dxa"/>
            <w:noWrap/>
          </w:tcPr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67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67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84</w:t>
            </w:r>
          </w:p>
        </w:tc>
        <w:tc>
          <w:tcPr>
            <w:tcW w:w="992" w:type="dxa"/>
            <w:noWrap/>
          </w:tcPr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87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87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87</w:t>
            </w:r>
          </w:p>
        </w:tc>
        <w:tc>
          <w:tcPr>
            <w:tcW w:w="1049" w:type="dxa"/>
            <w:noWrap/>
          </w:tcPr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87</w:t>
            </w:r>
          </w:p>
        </w:tc>
        <w:tc>
          <w:tcPr>
            <w:tcW w:w="1088" w:type="dxa"/>
            <w:noWrap/>
          </w:tcPr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87</w:t>
            </w:r>
          </w:p>
        </w:tc>
        <w:tc>
          <w:tcPr>
            <w:tcW w:w="1114" w:type="dxa"/>
            <w:noWrap/>
          </w:tcPr>
          <w:p w:rsidR="007702CF" w:rsidRPr="004A3A96" w:rsidRDefault="007702CF" w:rsidP="0031405E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87</w:t>
            </w:r>
          </w:p>
        </w:tc>
      </w:tr>
      <w:tr w:rsidR="008A0A49" w:rsidRPr="004A3A96" w:rsidTr="0031405E">
        <w:tc>
          <w:tcPr>
            <w:tcW w:w="21670" w:type="dxa"/>
            <w:gridSpan w:val="18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Подпрограмма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«Туризм»</w:t>
            </w:r>
          </w:p>
        </w:tc>
      </w:tr>
      <w:tr w:rsidR="008A0A49" w:rsidRPr="004A3A96" w:rsidTr="0031405E">
        <w:tc>
          <w:tcPr>
            <w:tcW w:w="663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3.1.</w:t>
            </w:r>
          </w:p>
        </w:tc>
        <w:tc>
          <w:tcPr>
            <w:tcW w:w="4022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bookmarkStart w:id="13" w:name="P794"/>
            <w:bookmarkEnd w:id="13"/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2.1.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Прирост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туристского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потока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на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территорию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Ростовской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725" w:type="dxa"/>
            <w:noWrap/>
          </w:tcPr>
          <w:p w:rsidR="007702CF" w:rsidRPr="00B33FE2" w:rsidRDefault="007702CF" w:rsidP="0031405E">
            <w:pPr>
              <w:autoSpaceDE w:val="0"/>
              <w:autoSpaceDN w:val="0"/>
              <w:adjustRightInd w:val="0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33FE2">
              <w:rPr>
                <w:spacing w:val="-4"/>
                <w:kern w:val="2"/>
                <w:sz w:val="24"/>
                <w:szCs w:val="24"/>
              </w:rPr>
              <w:t>статистический</w:t>
            </w:r>
          </w:p>
        </w:tc>
        <w:tc>
          <w:tcPr>
            <w:tcW w:w="1201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71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4,5</w:t>
            </w:r>
          </w:p>
        </w:tc>
        <w:tc>
          <w:tcPr>
            <w:tcW w:w="988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5,0</w:t>
            </w:r>
          </w:p>
        </w:tc>
        <w:tc>
          <w:tcPr>
            <w:tcW w:w="988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992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9,5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12,9</w:t>
            </w:r>
          </w:p>
        </w:tc>
        <w:tc>
          <w:tcPr>
            <w:tcW w:w="992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14,3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16,5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18,2</w:t>
            </w:r>
          </w:p>
        </w:tc>
        <w:tc>
          <w:tcPr>
            <w:tcW w:w="992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19,9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21,2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25,1</w:t>
            </w:r>
          </w:p>
        </w:tc>
        <w:tc>
          <w:tcPr>
            <w:tcW w:w="1049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29,9</w:t>
            </w:r>
          </w:p>
        </w:tc>
        <w:tc>
          <w:tcPr>
            <w:tcW w:w="1088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33,1</w:t>
            </w:r>
          </w:p>
        </w:tc>
        <w:tc>
          <w:tcPr>
            <w:tcW w:w="1114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36,4</w:t>
            </w:r>
          </w:p>
        </w:tc>
      </w:tr>
      <w:tr w:rsidR="008A0A49" w:rsidRPr="004A3A96" w:rsidTr="0031405E">
        <w:tc>
          <w:tcPr>
            <w:tcW w:w="663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3.2.</w:t>
            </w:r>
          </w:p>
        </w:tc>
        <w:tc>
          <w:tcPr>
            <w:tcW w:w="4022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bookmarkStart w:id="14" w:name="P812"/>
            <w:bookmarkEnd w:id="14"/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2.2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Доля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туристской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добавленной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стоимости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валовом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региональном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продукте</w:t>
            </w:r>
          </w:p>
        </w:tc>
        <w:tc>
          <w:tcPr>
            <w:tcW w:w="1725" w:type="dxa"/>
            <w:noWrap/>
          </w:tcPr>
          <w:p w:rsidR="007702CF" w:rsidRPr="00B33FE2" w:rsidRDefault="007702CF" w:rsidP="0031405E">
            <w:pPr>
              <w:autoSpaceDE w:val="0"/>
              <w:autoSpaceDN w:val="0"/>
              <w:adjustRightInd w:val="0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33FE2">
              <w:rPr>
                <w:spacing w:val="-4"/>
                <w:kern w:val="2"/>
                <w:sz w:val="24"/>
                <w:szCs w:val="24"/>
              </w:rPr>
              <w:t>статистический</w:t>
            </w:r>
          </w:p>
        </w:tc>
        <w:tc>
          <w:tcPr>
            <w:tcW w:w="1201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71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1,12</w:t>
            </w:r>
          </w:p>
        </w:tc>
        <w:tc>
          <w:tcPr>
            <w:tcW w:w="988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1,18</w:t>
            </w:r>
          </w:p>
        </w:tc>
        <w:tc>
          <w:tcPr>
            <w:tcW w:w="988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1,20</w:t>
            </w:r>
          </w:p>
        </w:tc>
        <w:tc>
          <w:tcPr>
            <w:tcW w:w="992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1,20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1,22</w:t>
            </w:r>
          </w:p>
        </w:tc>
        <w:tc>
          <w:tcPr>
            <w:tcW w:w="992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1,24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1,26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1,28</w:t>
            </w:r>
          </w:p>
        </w:tc>
        <w:tc>
          <w:tcPr>
            <w:tcW w:w="992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1,30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1,32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1,34</w:t>
            </w:r>
          </w:p>
        </w:tc>
        <w:tc>
          <w:tcPr>
            <w:tcW w:w="1049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1,36</w:t>
            </w:r>
          </w:p>
        </w:tc>
        <w:tc>
          <w:tcPr>
            <w:tcW w:w="1088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1,38</w:t>
            </w:r>
          </w:p>
        </w:tc>
        <w:tc>
          <w:tcPr>
            <w:tcW w:w="1114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1,39</w:t>
            </w:r>
          </w:p>
        </w:tc>
      </w:tr>
      <w:tr w:rsidR="007901D7" w:rsidRPr="004A3A96" w:rsidTr="00BD14B8">
        <w:tc>
          <w:tcPr>
            <w:tcW w:w="21670" w:type="dxa"/>
            <w:gridSpan w:val="18"/>
            <w:noWrap/>
          </w:tcPr>
          <w:p w:rsidR="007901D7" w:rsidRDefault="007901D7" w:rsidP="0031405E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 xml:space="preserve">4. Подпрограмма «Обеспечение реализации </w:t>
            </w:r>
          </w:p>
          <w:p w:rsidR="007901D7" w:rsidRPr="004A3A96" w:rsidRDefault="007901D7" w:rsidP="0031405E">
            <w:pPr>
              <w:autoSpaceDE w:val="0"/>
              <w:autoSpaceDN w:val="0"/>
              <w:adjustRightInd w:val="0"/>
              <w:jc w:val="center"/>
              <w:outlineLvl w:val="2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государственной программы Ростовской области «Развитие культуры и туризма»</w:t>
            </w:r>
          </w:p>
        </w:tc>
      </w:tr>
      <w:tr w:rsidR="008A0A49" w:rsidRPr="004A3A96" w:rsidTr="0031405E">
        <w:tc>
          <w:tcPr>
            <w:tcW w:w="663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4.1.</w:t>
            </w:r>
          </w:p>
        </w:tc>
        <w:tc>
          <w:tcPr>
            <w:tcW w:w="4022" w:type="dxa"/>
            <w:noWrap/>
          </w:tcPr>
          <w:p w:rsidR="007901D7" w:rsidRDefault="007702CF" w:rsidP="0031405E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bookmarkStart w:id="15" w:name="P832"/>
            <w:bookmarkEnd w:id="15"/>
            <w:r w:rsidRPr="004A3A96">
              <w:rPr>
                <w:kern w:val="2"/>
                <w:sz w:val="24"/>
                <w:szCs w:val="24"/>
              </w:rPr>
              <w:t>Показатель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3.1.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Уровень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освоения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бюджетных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средств,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выделенных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7702CF" w:rsidRPr="004A3A96" w:rsidRDefault="007702CF" w:rsidP="0031405E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на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реализацию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государственной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программы</w:t>
            </w:r>
          </w:p>
        </w:tc>
        <w:tc>
          <w:tcPr>
            <w:tcW w:w="1725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201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71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97,8</w:t>
            </w:r>
          </w:p>
        </w:tc>
        <w:tc>
          <w:tcPr>
            <w:tcW w:w="988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95</w:t>
            </w:r>
          </w:p>
        </w:tc>
        <w:tc>
          <w:tcPr>
            <w:tcW w:w="988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95</w:t>
            </w:r>
          </w:p>
        </w:tc>
        <w:tc>
          <w:tcPr>
            <w:tcW w:w="992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95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95</w:t>
            </w:r>
          </w:p>
        </w:tc>
        <w:tc>
          <w:tcPr>
            <w:tcW w:w="992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95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95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95</w:t>
            </w:r>
          </w:p>
        </w:tc>
        <w:tc>
          <w:tcPr>
            <w:tcW w:w="992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95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95</w:t>
            </w:r>
          </w:p>
        </w:tc>
        <w:tc>
          <w:tcPr>
            <w:tcW w:w="997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95</w:t>
            </w:r>
          </w:p>
        </w:tc>
        <w:tc>
          <w:tcPr>
            <w:tcW w:w="1049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95</w:t>
            </w:r>
          </w:p>
        </w:tc>
        <w:tc>
          <w:tcPr>
            <w:tcW w:w="1088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95</w:t>
            </w:r>
          </w:p>
        </w:tc>
        <w:tc>
          <w:tcPr>
            <w:tcW w:w="1114" w:type="dxa"/>
            <w:noWrap/>
          </w:tcPr>
          <w:p w:rsidR="007702CF" w:rsidRPr="004A3A96" w:rsidRDefault="007702CF" w:rsidP="0031405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95</w:t>
            </w:r>
            <w:r w:rsidR="007C304C">
              <w:rPr>
                <w:kern w:val="2"/>
                <w:sz w:val="24"/>
                <w:szCs w:val="24"/>
              </w:rPr>
              <w:t>».</w:t>
            </w:r>
          </w:p>
        </w:tc>
      </w:tr>
    </w:tbl>
    <w:p w:rsidR="00BB0F6F" w:rsidRDefault="00BB0F6F" w:rsidP="00A510D9">
      <w:pPr>
        <w:tabs>
          <w:tab w:val="left" w:pos="709"/>
        </w:tabs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7C304C" w:rsidRDefault="002C43CB" w:rsidP="0043117F">
      <w:pPr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5</w:t>
      </w:r>
      <w:r w:rsidR="007C304C" w:rsidRPr="008A0A49">
        <w:rPr>
          <w:kern w:val="2"/>
          <w:sz w:val="28"/>
          <w:szCs w:val="28"/>
          <w:lang w:eastAsia="en-US"/>
        </w:rPr>
        <w:t xml:space="preserve">. </w:t>
      </w:r>
      <w:r w:rsidR="007C304C" w:rsidRPr="008A0A49">
        <w:rPr>
          <w:rFonts w:eastAsia="Calibri"/>
          <w:kern w:val="2"/>
          <w:sz w:val="28"/>
          <w:szCs w:val="28"/>
          <w:lang w:eastAsia="en-US"/>
        </w:rPr>
        <w:t>Приложени</w:t>
      </w:r>
      <w:r w:rsidR="007C304C">
        <w:rPr>
          <w:rFonts w:eastAsia="Calibri"/>
          <w:kern w:val="2"/>
          <w:sz w:val="28"/>
          <w:szCs w:val="28"/>
          <w:lang w:eastAsia="en-US"/>
        </w:rPr>
        <w:t>я</w:t>
      </w:r>
      <w:r w:rsidR="007C304C" w:rsidRPr="008A0A49">
        <w:rPr>
          <w:rFonts w:eastAsia="Calibri"/>
          <w:kern w:val="2"/>
          <w:sz w:val="28"/>
          <w:szCs w:val="28"/>
          <w:lang w:eastAsia="en-US"/>
        </w:rPr>
        <w:t xml:space="preserve"> № </w:t>
      </w:r>
      <w:r w:rsidR="007C304C">
        <w:rPr>
          <w:rFonts w:eastAsia="Calibri"/>
          <w:kern w:val="2"/>
          <w:sz w:val="28"/>
          <w:szCs w:val="28"/>
          <w:lang w:eastAsia="en-US"/>
        </w:rPr>
        <w:t>4</w:t>
      </w:r>
      <w:r w:rsidR="007901D7">
        <w:rPr>
          <w:rFonts w:eastAsia="Calibri"/>
          <w:kern w:val="2"/>
          <w:sz w:val="28"/>
          <w:szCs w:val="28"/>
          <w:lang w:eastAsia="en-US"/>
        </w:rPr>
        <w:t xml:space="preserve"> – </w:t>
      </w:r>
      <w:r w:rsidR="00C22FC9">
        <w:rPr>
          <w:rFonts w:eastAsia="Calibri"/>
          <w:kern w:val="2"/>
          <w:sz w:val="28"/>
          <w:szCs w:val="28"/>
          <w:lang w:eastAsia="en-US"/>
        </w:rPr>
        <w:t>9</w:t>
      </w:r>
      <w:r w:rsidR="007C304C" w:rsidRPr="008A0A49">
        <w:rPr>
          <w:rFonts w:eastAsia="Calibri"/>
          <w:kern w:val="2"/>
          <w:sz w:val="28"/>
          <w:szCs w:val="28"/>
          <w:lang w:eastAsia="en-US"/>
        </w:rPr>
        <w:t xml:space="preserve"> к государственной программе Ростовской области «Развитие культуры и туризма» изложить в редакции:</w:t>
      </w:r>
    </w:p>
    <w:p w:rsidR="0071103D" w:rsidRDefault="0071103D">
      <w:pPr>
        <w:rPr>
          <w:kern w:val="2"/>
          <w:sz w:val="28"/>
          <w:szCs w:val="28"/>
          <w:lang w:eastAsia="en-US"/>
        </w:rPr>
      </w:pPr>
    </w:p>
    <w:p w:rsidR="0071103D" w:rsidRPr="008A0A49" w:rsidRDefault="0071103D" w:rsidP="007901D7">
      <w:pPr>
        <w:pageBreakBefore/>
        <w:tabs>
          <w:tab w:val="left" w:pos="9610"/>
        </w:tabs>
        <w:autoSpaceDE w:val="0"/>
        <w:autoSpaceDN w:val="0"/>
        <w:adjustRightInd w:val="0"/>
        <w:spacing w:line="226" w:lineRule="auto"/>
        <w:ind w:left="17010"/>
        <w:jc w:val="center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lastRenderedPageBreak/>
        <w:t>«</w:t>
      </w:r>
      <w:r w:rsidRPr="008A0A49">
        <w:rPr>
          <w:kern w:val="2"/>
          <w:sz w:val="28"/>
          <w:szCs w:val="28"/>
          <w:lang w:eastAsia="en-US"/>
        </w:rPr>
        <w:t xml:space="preserve">Приложение № </w:t>
      </w:r>
      <w:r>
        <w:rPr>
          <w:kern w:val="2"/>
          <w:sz w:val="28"/>
          <w:szCs w:val="28"/>
          <w:lang w:eastAsia="en-US"/>
        </w:rPr>
        <w:t>4</w:t>
      </w:r>
    </w:p>
    <w:p w:rsidR="0071103D" w:rsidRPr="008A0A49" w:rsidRDefault="0071103D" w:rsidP="007901D7">
      <w:pPr>
        <w:tabs>
          <w:tab w:val="left" w:pos="9610"/>
        </w:tabs>
        <w:autoSpaceDE w:val="0"/>
        <w:autoSpaceDN w:val="0"/>
        <w:adjustRightInd w:val="0"/>
        <w:spacing w:line="226" w:lineRule="auto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 xml:space="preserve">к государственной </w:t>
      </w:r>
    </w:p>
    <w:p w:rsidR="0071103D" w:rsidRPr="008A0A49" w:rsidRDefault="0071103D" w:rsidP="007901D7">
      <w:pPr>
        <w:tabs>
          <w:tab w:val="left" w:pos="9610"/>
        </w:tabs>
        <w:autoSpaceDE w:val="0"/>
        <w:autoSpaceDN w:val="0"/>
        <w:adjustRightInd w:val="0"/>
        <w:spacing w:line="226" w:lineRule="auto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>программе Ростовской области «Развитие культуры и туризма»</w:t>
      </w:r>
    </w:p>
    <w:p w:rsidR="00BB0F6F" w:rsidRPr="008A0A49" w:rsidRDefault="00BB0F6F" w:rsidP="007901D7">
      <w:pPr>
        <w:autoSpaceDE w:val="0"/>
        <w:autoSpaceDN w:val="0"/>
        <w:adjustRightInd w:val="0"/>
        <w:spacing w:line="226" w:lineRule="auto"/>
        <w:jc w:val="center"/>
        <w:rPr>
          <w:kern w:val="2"/>
          <w:sz w:val="28"/>
          <w:szCs w:val="28"/>
        </w:rPr>
      </w:pPr>
    </w:p>
    <w:p w:rsidR="00BB0F6F" w:rsidRPr="008A0A49" w:rsidRDefault="00BB0F6F" w:rsidP="007901D7">
      <w:pPr>
        <w:autoSpaceDE w:val="0"/>
        <w:autoSpaceDN w:val="0"/>
        <w:adjustRightInd w:val="0"/>
        <w:spacing w:line="226" w:lineRule="auto"/>
        <w:jc w:val="center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ПЕРЕЧЕНЬ</w:t>
      </w:r>
    </w:p>
    <w:p w:rsidR="00BB0F6F" w:rsidRPr="008A0A49" w:rsidRDefault="00BB0F6F" w:rsidP="007901D7">
      <w:pPr>
        <w:autoSpaceDE w:val="0"/>
        <w:autoSpaceDN w:val="0"/>
        <w:adjustRightInd w:val="0"/>
        <w:spacing w:line="226" w:lineRule="auto"/>
        <w:jc w:val="center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инвестиционных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проектов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(объектов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капитального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строительства,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реконструкции</w:t>
      </w:r>
      <w:r w:rsidR="008A0A49" w:rsidRPr="008A0A49">
        <w:rPr>
          <w:kern w:val="2"/>
          <w:sz w:val="28"/>
          <w:szCs w:val="28"/>
        </w:rPr>
        <w:t xml:space="preserve"> </w:t>
      </w:r>
    </w:p>
    <w:p w:rsidR="00BB0F6F" w:rsidRPr="008A0A49" w:rsidRDefault="00BB0F6F" w:rsidP="007901D7">
      <w:pPr>
        <w:autoSpaceDE w:val="0"/>
        <w:autoSpaceDN w:val="0"/>
        <w:adjustRightInd w:val="0"/>
        <w:spacing w:line="226" w:lineRule="auto"/>
        <w:jc w:val="center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капитального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ремонта,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находящихся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в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государственной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собственности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Ростовской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области)</w:t>
      </w:r>
      <w:r w:rsidR="008A0A49" w:rsidRPr="008A0A49">
        <w:rPr>
          <w:kern w:val="2"/>
          <w:sz w:val="28"/>
          <w:szCs w:val="28"/>
        </w:rPr>
        <w:t xml:space="preserve"> </w:t>
      </w:r>
    </w:p>
    <w:p w:rsidR="00BB0F6F" w:rsidRPr="008A0A49" w:rsidRDefault="00BB0F6F" w:rsidP="007901D7">
      <w:pPr>
        <w:spacing w:line="226" w:lineRule="auto"/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2226"/>
        <w:gridCol w:w="1921"/>
        <w:gridCol w:w="1768"/>
        <w:gridCol w:w="1755"/>
        <w:gridCol w:w="1357"/>
        <w:gridCol w:w="1093"/>
        <w:gridCol w:w="1093"/>
        <w:gridCol w:w="985"/>
        <w:gridCol w:w="982"/>
        <w:gridCol w:w="982"/>
        <w:gridCol w:w="982"/>
        <w:gridCol w:w="982"/>
        <w:gridCol w:w="982"/>
        <w:gridCol w:w="982"/>
        <w:gridCol w:w="982"/>
        <w:gridCol w:w="982"/>
        <w:gridCol w:w="982"/>
      </w:tblGrid>
      <w:tr w:rsidR="00BB0F6F" w:rsidRPr="00E46F2C" w:rsidTr="00D91AB5">
        <w:trPr>
          <w:trHeight w:val="276"/>
        </w:trPr>
        <w:tc>
          <w:tcPr>
            <w:tcW w:w="624" w:type="dxa"/>
            <w:vMerge w:val="restart"/>
            <w:shd w:val="clear" w:color="auto" w:fill="auto"/>
            <w:hideMark/>
          </w:tcPr>
          <w:p w:rsidR="00BB0F6F" w:rsidRPr="00E46F2C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E46F2C">
              <w:rPr>
                <w:kern w:val="2"/>
                <w:sz w:val="24"/>
                <w:szCs w:val="24"/>
              </w:rPr>
              <w:t>№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п/п</w:t>
            </w:r>
          </w:p>
        </w:tc>
        <w:tc>
          <w:tcPr>
            <w:tcW w:w="2226" w:type="dxa"/>
            <w:vMerge w:val="restart"/>
            <w:shd w:val="clear" w:color="auto" w:fill="auto"/>
            <w:hideMark/>
          </w:tcPr>
          <w:p w:rsidR="00BB0F6F" w:rsidRPr="00E46F2C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E46F2C">
              <w:rPr>
                <w:kern w:val="2"/>
                <w:sz w:val="24"/>
                <w:szCs w:val="24"/>
              </w:rPr>
              <w:t>Наименование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инвестиционного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проекта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BB0F6F" w:rsidRPr="00E46F2C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E46F2C">
              <w:rPr>
                <w:kern w:val="2"/>
                <w:sz w:val="24"/>
                <w:szCs w:val="24"/>
              </w:rPr>
              <w:t>Ответственный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исполнитель,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соисполнитель,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участник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BB0F6F" w:rsidRPr="00E46F2C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E46F2C">
              <w:rPr>
                <w:kern w:val="2"/>
                <w:sz w:val="24"/>
                <w:szCs w:val="24"/>
              </w:rPr>
              <w:t>Номер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и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дата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положительных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заключений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экспертизы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проектной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документации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о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достоверности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определения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сметной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стоимости</w:t>
            </w:r>
          </w:p>
        </w:tc>
        <w:tc>
          <w:tcPr>
            <w:tcW w:w="1755" w:type="dxa"/>
            <w:vMerge w:val="restart"/>
            <w:shd w:val="clear" w:color="auto" w:fill="auto"/>
            <w:hideMark/>
          </w:tcPr>
          <w:p w:rsidR="00BB0F6F" w:rsidRPr="00E46F2C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E46F2C">
              <w:rPr>
                <w:kern w:val="2"/>
                <w:sz w:val="24"/>
                <w:szCs w:val="24"/>
              </w:rPr>
              <w:t>Источник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финанси</w:t>
            </w:r>
            <w:r w:rsidR="006B3221">
              <w:rPr>
                <w:kern w:val="2"/>
                <w:sz w:val="24"/>
                <w:szCs w:val="24"/>
              </w:rPr>
              <w:softHyphen/>
            </w:r>
            <w:r w:rsidRPr="00E46F2C">
              <w:rPr>
                <w:kern w:val="2"/>
                <w:sz w:val="24"/>
                <w:szCs w:val="24"/>
              </w:rPr>
              <w:t>рования</w:t>
            </w:r>
          </w:p>
        </w:tc>
        <w:tc>
          <w:tcPr>
            <w:tcW w:w="1357" w:type="dxa"/>
            <w:vMerge w:val="restart"/>
            <w:shd w:val="clear" w:color="auto" w:fill="auto"/>
            <w:hideMark/>
          </w:tcPr>
          <w:p w:rsidR="006B3221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E46F2C">
              <w:rPr>
                <w:kern w:val="2"/>
                <w:sz w:val="24"/>
                <w:szCs w:val="24"/>
              </w:rPr>
              <w:t>Сметная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стоимость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E46F2C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E46F2C">
              <w:rPr>
                <w:kern w:val="2"/>
                <w:sz w:val="24"/>
                <w:szCs w:val="24"/>
              </w:rPr>
              <w:t>в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ценах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соответст</w:t>
            </w:r>
            <w:r w:rsidR="006B3221">
              <w:rPr>
                <w:kern w:val="2"/>
                <w:sz w:val="24"/>
                <w:szCs w:val="24"/>
              </w:rPr>
              <w:softHyphen/>
            </w:r>
            <w:r w:rsidRPr="00E46F2C">
              <w:rPr>
                <w:kern w:val="2"/>
                <w:sz w:val="24"/>
                <w:szCs w:val="24"/>
              </w:rPr>
              <w:t>вующих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лет</w:t>
            </w:r>
            <w:r w:rsidR="007901D7">
              <w:rPr>
                <w:kern w:val="2"/>
                <w:sz w:val="24"/>
                <w:szCs w:val="24"/>
              </w:rPr>
              <w:t xml:space="preserve"> (</w:t>
            </w:r>
            <w:r w:rsidRPr="00E46F2C">
              <w:rPr>
                <w:kern w:val="2"/>
                <w:sz w:val="24"/>
                <w:szCs w:val="24"/>
              </w:rPr>
              <w:t>тыс.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рублей</w:t>
            </w:r>
            <w:r w:rsidR="007901D7">
              <w:rPr>
                <w:kern w:val="2"/>
                <w:sz w:val="24"/>
                <w:szCs w:val="24"/>
              </w:rPr>
              <w:t>)</w:t>
            </w:r>
          </w:p>
        </w:tc>
        <w:tc>
          <w:tcPr>
            <w:tcW w:w="12009" w:type="dxa"/>
            <w:gridSpan w:val="12"/>
            <w:vMerge w:val="restart"/>
            <w:shd w:val="clear" w:color="auto" w:fill="auto"/>
            <w:hideMark/>
          </w:tcPr>
          <w:p w:rsidR="007901D7" w:rsidRDefault="0068046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Объем бюджетных ассигнований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="00BB0F6F" w:rsidRPr="00E46F2C">
              <w:rPr>
                <w:kern w:val="2"/>
                <w:sz w:val="24"/>
                <w:szCs w:val="24"/>
              </w:rPr>
              <w:t>по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="00BB0F6F" w:rsidRPr="00E46F2C">
              <w:rPr>
                <w:kern w:val="2"/>
                <w:sz w:val="24"/>
                <w:szCs w:val="24"/>
              </w:rPr>
              <w:t>годам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="00BB0F6F" w:rsidRPr="00E46F2C">
              <w:rPr>
                <w:kern w:val="2"/>
                <w:sz w:val="24"/>
                <w:szCs w:val="24"/>
              </w:rPr>
              <w:t>реализации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E46F2C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E46F2C">
              <w:rPr>
                <w:kern w:val="2"/>
                <w:sz w:val="24"/>
                <w:szCs w:val="24"/>
              </w:rPr>
              <w:t>государственной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Pr="00E46F2C">
              <w:rPr>
                <w:kern w:val="2"/>
                <w:sz w:val="24"/>
                <w:szCs w:val="24"/>
              </w:rPr>
              <w:t>программы</w:t>
            </w:r>
            <w:r w:rsidR="008A0A49" w:rsidRPr="00E46F2C">
              <w:rPr>
                <w:kern w:val="2"/>
                <w:sz w:val="24"/>
                <w:szCs w:val="24"/>
              </w:rPr>
              <w:t xml:space="preserve"> </w:t>
            </w:r>
            <w:r w:rsidR="00A87614">
              <w:rPr>
                <w:kern w:val="2"/>
                <w:sz w:val="24"/>
                <w:szCs w:val="24"/>
              </w:rPr>
              <w:t>Ростовской области «Развитие культуры и туризма»</w:t>
            </w:r>
          </w:p>
        </w:tc>
      </w:tr>
      <w:tr w:rsidR="00BB0F6F" w:rsidRPr="00E46F2C" w:rsidTr="00D91AB5">
        <w:trPr>
          <w:trHeight w:val="276"/>
        </w:trPr>
        <w:tc>
          <w:tcPr>
            <w:tcW w:w="624" w:type="dxa"/>
            <w:vMerge/>
            <w:shd w:val="clear" w:color="auto" w:fill="auto"/>
            <w:hideMark/>
          </w:tcPr>
          <w:p w:rsidR="00BB0F6F" w:rsidRPr="00E46F2C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hideMark/>
          </w:tcPr>
          <w:p w:rsidR="00BB0F6F" w:rsidRPr="00E46F2C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hideMark/>
          </w:tcPr>
          <w:p w:rsidR="00BB0F6F" w:rsidRPr="00E46F2C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hideMark/>
          </w:tcPr>
          <w:p w:rsidR="00BB0F6F" w:rsidRPr="00E46F2C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vMerge/>
            <w:hideMark/>
          </w:tcPr>
          <w:p w:rsidR="00BB0F6F" w:rsidRPr="00E46F2C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357" w:type="dxa"/>
            <w:vMerge/>
            <w:hideMark/>
          </w:tcPr>
          <w:p w:rsidR="00BB0F6F" w:rsidRPr="00E46F2C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2009" w:type="dxa"/>
            <w:gridSpan w:val="12"/>
            <w:vMerge/>
            <w:hideMark/>
          </w:tcPr>
          <w:p w:rsidR="00BB0F6F" w:rsidRPr="00E46F2C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</w:tr>
      <w:tr w:rsidR="00BB0F6F" w:rsidRPr="00E46F2C" w:rsidTr="00D91AB5">
        <w:tc>
          <w:tcPr>
            <w:tcW w:w="624" w:type="dxa"/>
            <w:vMerge/>
            <w:shd w:val="clear" w:color="auto" w:fill="auto"/>
            <w:hideMark/>
          </w:tcPr>
          <w:p w:rsidR="00BB0F6F" w:rsidRPr="00E46F2C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hideMark/>
          </w:tcPr>
          <w:p w:rsidR="00BB0F6F" w:rsidRPr="00E46F2C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hideMark/>
          </w:tcPr>
          <w:p w:rsidR="00BB0F6F" w:rsidRPr="00E46F2C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hideMark/>
          </w:tcPr>
          <w:p w:rsidR="00BB0F6F" w:rsidRPr="00E46F2C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vMerge/>
            <w:hideMark/>
          </w:tcPr>
          <w:p w:rsidR="00BB0F6F" w:rsidRPr="00E46F2C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357" w:type="dxa"/>
            <w:vMerge/>
            <w:hideMark/>
          </w:tcPr>
          <w:p w:rsidR="00BB0F6F" w:rsidRPr="00E46F2C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093" w:type="dxa"/>
            <w:shd w:val="clear" w:color="auto" w:fill="auto"/>
            <w:hideMark/>
          </w:tcPr>
          <w:p w:rsidR="00BB0F6F" w:rsidRPr="00E46F2C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E46F2C">
              <w:rPr>
                <w:kern w:val="2"/>
                <w:sz w:val="24"/>
                <w:szCs w:val="24"/>
              </w:rPr>
              <w:t>2019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E46F2C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E46F2C">
              <w:rPr>
                <w:kern w:val="2"/>
                <w:sz w:val="24"/>
                <w:szCs w:val="24"/>
              </w:rPr>
              <w:t>2020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E46F2C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E46F2C">
              <w:rPr>
                <w:kern w:val="2"/>
                <w:sz w:val="24"/>
                <w:szCs w:val="24"/>
              </w:rPr>
              <w:t>2021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E46F2C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E46F2C">
              <w:rPr>
                <w:kern w:val="2"/>
                <w:sz w:val="24"/>
                <w:szCs w:val="24"/>
              </w:rPr>
              <w:t>2022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E46F2C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E46F2C">
              <w:rPr>
                <w:kern w:val="2"/>
                <w:sz w:val="24"/>
                <w:szCs w:val="24"/>
              </w:rPr>
              <w:t>2023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E46F2C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E46F2C">
              <w:rPr>
                <w:kern w:val="2"/>
                <w:sz w:val="24"/>
                <w:szCs w:val="24"/>
              </w:rPr>
              <w:t>2024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E46F2C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E46F2C">
              <w:rPr>
                <w:kern w:val="2"/>
                <w:sz w:val="24"/>
                <w:szCs w:val="24"/>
              </w:rPr>
              <w:t>2025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E46F2C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E46F2C">
              <w:rPr>
                <w:kern w:val="2"/>
                <w:sz w:val="24"/>
                <w:szCs w:val="24"/>
              </w:rPr>
              <w:t>2026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E46F2C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E46F2C">
              <w:rPr>
                <w:kern w:val="2"/>
                <w:sz w:val="24"/>
                <w:szCs w:val="24"/>
              </w:rPr>
              <w:t>2027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E46F2C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E46F2C">
              <w:rPr>
                <w:kern w:val="2"/>
                <w:sz w:val="24"/>
                <w:szCs w:val="24"/>
              </w:rPr>
              <w:t>2028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E46F2C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E46F2C">
              <w:rPr>
                <w:kern w:val="2"/>
                <w:sz w:val="24"/>
                <w:szCs w:val="24"/>
              </w:rPr>
              <w:t>2029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E46F2C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E46F2C">
              <w:rPr>
                <w:kern w:val="2"/>
                <w:sz w:val="24"/>
                <w:szCs w:val="24"/>
              </w:rPr>
              <w:t>2030</w:t>
            </w:r>
          </w:p>
        </w:tc>
      </w:tr>
    </w:tbl>
    <w:p w:rsidR="00D91AB5" w:rsidRPr="00D91AB5" w:rsidRDefault="00D91AB5" w:rsidP="00750AA2">
      <w:pPr>
        <w:spacing w:line="221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2226"/>
        <w:gridCol w:w="1921"/>
        <w:gridCol w:w="1768"/>
        <w:gridCol w:w="1755"/>
        <w:gridCol w:w="1357"/>
        <w:gridCol w:w="1093"/>
        <w:gridCol w:w="1093"/>
        <w:gridCol w:w="985"/>
        <w:gridCol w:w="982"/>
        <w:gridCol w:w="982"/>
        <w:gridCol w:w="982"/>
        <w:gridCol w:w="982"/>
        <w:gridCol w:w="982"/>
        <w:gridCol w:w="982"/>
        <w:gridCol w:w="982"/>
        <w:gridCol w:w="982"/>
        <w:gridCol w:w="982"/>
      </w:tblGrid>
      <w:tr w:rsidR="00BB0F6F" w:rsidRPr="007901D7" w:rsidTr="007901D7">
        <w:trPr>
          <w:tblHeader/>
        </w:trPr>
        <w:tc>
          <w:tcPr>
            <w:tcW w:w="624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2226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921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768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14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17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18</w:t>
            </w:r>
          </w:p>
        </w:tc>
      </w:tr>
      <w:tr w:rsidR="00BB0F6F" w:rsidRPr="007901D7" w:rsidTr="007901D7">
        <w:tc>
          <w:tcPr>
            <w:tcW w:w="21660" w:type="dxa"/>
            <w:gridSpan w:val="18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Государственная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программа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Ростовской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«Развитие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туризма»</w:t>
            </w:r>
          </w:p>
        </w:tc>
      </w:tr>
      <w:tr w:rsidR="00722A3E" w:rsidRPr="007901D7" w:rsidTr="007901D7">
        <w:tc>
          <w:tcPr>
            <w:tcW w:w="624" w:type="dxa"/>
            <w:vMerge w:val="restart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2226" w:type="dxa"/>
            <w:vMerge w:val="restart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министерство культуры Ростов</w:t>
            </w:r>
            <w:r w:rsidR="007901D7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ской области, министерство строительства, архитектуры и территориаль</w:t>
            </w:r>
            <w:r w:rsidRPr="007901D7">
              <w:rPr>
                <w:kern w:val="2"/>
                <w:sz w:val="24"/>
                <w:szCs w:val="24"/>
              </w:rPr>
              <w:softHyphen/>
              <w:t>ного развития Ростовской области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755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357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1 455 109,2</w:t>
            </w:r>
          </w:p>
        </w:tc>
        <w:tc>
          <w:tcPr>
            <w:tcW w:w="1093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872 905,5</w:t>
            </w:r>
          </w:p>
        </w:tc>
        <w:tc>
          <w:tcPr>
            <w:tcW w:w="1093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445 306,7</w:t>
            </w:r>
          </w:p>
        </w:tc>
        <w:tc>
          <w:tcPr>
            <w:tcW w:w="985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63 220,4</w:t>
            </w:r>
          </w:p>
        </w:tc>
        <w:tc>
          <w:tcPr>
            <w:tcW w:w="982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722A3E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1 455 109,2</w:t>
            </w:r>
          </w:p>
        </w:tc>
        <w:tc>
          <w:tcPr>
            <w:tcW w:w="1093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872 905,5</w:t>
            </w:r>
          </w:p>
        </w:tc>
        <w:tc>
          <w:tcPr>
            <w:tcW w:w="1093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445 306,7</w:t>
            </w:r>
          </w:p>
        </w:tc>
        <w:tc>
          <w:tcPr>
            <w:tcW w:w="985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63 220,4</w:t>
            </w:r>
          </w:p>
        </w:tc>
        <w:tc>
          <w:tcPr>
            <w:tcW w:w="982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722A3E" w:rsidRPr="007901D7" w:rsidRDefault="00722A3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межбюджетные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трансферты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федерального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бюджета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D82D5E" w:rsidRPr="007901D7" w:rsidTr="007901D7">
        <w:tc>
          <w:tcPr>
            <w:tcW w:w="2850" w:type="dxa"/>
            <w:gridSpan w:val="2"/>
            <w:vMerge w:val="restart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 xml:space="preserve">Объекты капитального строительства </w:t>
            </w:r>
          </w:p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и реконструкции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министерство строительства, архитектуры и территориаль</w:t>
            </w:r>
            <w:r w:rsidRPr="007901D7">
              <w:rPr>
                <w:kern w:val="2"/>
                <w:sz w:val="24"/>
                <w:szCs w:val="24"/>
              </w:rPr>
              <w:softHyphen/>
              <w:t>ного развития Ростовской области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755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357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311 488,0</w:t>
            </w:r>
          </w:p>
        </w:tc>
        <w:tc>
          <w:tcPr>
            <w:tcW w:w="1093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87 366,3</w:t>
            </w:r>
          </w:p>
        </w:tc>
        <w:tc>
          <w:tcPr>
            <w:tcW w:w="1093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228 731,4</w:t>
            </w:r>
          </w:p>
        </w:tc>
        <w:tc>
          <w:tcPr>
            <w:tcW w:w="985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D82D5E" w:rsidRPr="007901D7" w:rsidTr="007901D7">
        <w:tc>
          <w:tcPr>
            <w:tcW w:w="2850" w:type="dxa"/>
            <w:gridSpan w:val="2"/>
            <w:vMerge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311 488,0</w:t>
            </w:r>
          </w:p>
        </w:tc>
        <w:tc>
          <w:tcPr>
            <w:tcW w:w="1093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87 366,3</w:t>
            </w:r>
          </w:p>
        </w:tc>
        <w:tc>
          <w:tcPr>
            <w:tcW w:w="1093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228 731,4</w:t>
            </w:r>
          </w:p>
        </w:tc>
        <w:tc>
          <w:tcPr>
            <w:tcW w:w="985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D82D5E" w:rsidRPr="007901D7" w:rsidTr="007901D7">
        <w:tc>
          <w:tcPr>
            <w:tcW w:w="2850" w:type="dxa"/>
            <w:gridSpan w:val="2"/>
            <w:vMerge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 xml:space="preserve">межбюджетные трансферты федерального бюджета </w:t>
            </w:r>
          </w:p>
        </w:tc>
        <w:tc>
          <w:tcPr>
            <w:tcW w:w="1357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D82D5E" w:rsidRPr="007901D7" w:rsidTr="007901D7">
        <w:tc>
          <w:tcPr>
            <w:tcW w:w="2850" w:type="dxa"/>
            <w:gridSpan w:val="2"/>
            <w:vMerge w:val="restart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Объекты капитального ремонта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министерство культуры Ростовской области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755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357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1 143 621,2</w:t>
            </w:r>
          </w:p>
        </w:tc>
        <w:tc>
          <w:tcPr>
            <w:tcW w:w="1093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785 539,2</w:t>
            </w:r>
          </w:p>
        </w:tc>
        <w:tc>
          <w:tcPr>
            <w:tcW w:w="1093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216 575,3</w:t>
            </w:r>
          </w:p>
        </w:tc>
        <w:tc>
          <w:tcPr>
            <w:tcW w:w="985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6</w:t>
            </w:r>
            <w:r w:rsidR="00722A3E" w:rsidRPr="007901D7">
              <w:rPr>
                <w:kern w:val="2"/>
                <w:sz w:val="24"/>
                <w:szCs w:val="24"/>
              </w:rPr>
              <w:t>3 220,4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D82D5E" w:rsidRPr="007901D7" w:rsidTr="007901D7">
        <w:tc>
          <w:tcPr>
            <w:tcW w:w="2850" w:type="dxa"/>
            <w:gridSpan w:val="2"/>
            <w:vMerge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1 143 621,2</w:t>
            </w:r>
          </w:p>
        </w:tc>
        <w:tc>
          <w:tcPr>
            <w:tcW w:w="1093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785 539,2</w:t>
            </w:r>
          </w:p>
        </w:tc>
        <w:tc>
          <w:tcPr>
            <w:tcW w:w="1093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216 575,3</w:t>
            </w:r>
          </w:p>
        </w:tc>
        <w:tc>
          <w:tcPr>
            <w:tcW w:w="985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6</w:t>
            </w:r>
            <w:r w:rsidR="00D05F60" w:rsidRPr="007901D7">
              <w:rPr>
                <w:kern w:val="2"/>
                <w:sz w:val="24"/>
                <w:szCs w:val="24"/>
              </w:rPr>
              <w:t>3 220,4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D82D5E" w:rsidRPr="007901D7" w:rsidTr="007901D7">
        <w:tc>
          <w:tcPr>
            <w:tcW w:w="2850" w:type="dxa"/>
            <w:gridSpan w:val="2"/>
            <w:vMerge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 xml:space="preserve">межбюджетные трансферты федерального бюджета </w:t>
            </w:r>
          </w:p>
        </w:tc>
        <w:tc>
          <w:tcPr>
            <w:tcW w:w="1357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D82D5E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21660" w:type="dxa"/>
            <w:gridSpan w:val="18"/>
            <w:shd w:val="clear" w:color="auto" w:fill="auto"/>
            <w:hideMark/>
          </w:tcPr>
          <w:p w:rsidR="00BB0F6F" w:rsidRPr="007901D7" w:rsidRDefault="00D82D5E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</w:t>
            </w:r>
            <w:r w:rsidR="00BB0F6F" w:rsidRPr="007901D7">
              <w:rPr>
                <w:kern w:val="2"/>
                <w:sz w:val="24"/>
                <w:szCs w:val="24"/>
              </w:rPr>
              <w:t>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="00BB0F6F" w:rsidRPr="007901D7">
              <w:rPr>
                <w:kern w:val="2"/>
                <w:sz w:val="24"/>
                <w:szCs w:val="24"/>
              </w:rPr>
              <w:t>Подпрограмма</w:t>
            </w:r>
            <w:r w:rsidR="0068046E" w:rsidRPr="007901D7">
              <w:rPr>
                <w:kern w:val="2"/>
                <w:sz w:val="24"/>
                <w:szCs w:val="24"/>
              </w:rPr>
              <w:t xml:space="preserve"> 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="00BB0F6F" w:rsidRPr="007901D7">
              <w:rPr>
                <w:kern w:val="2"/>
                <w:sz w:val="24"/>
                <w:szCs w:val="24"/>
              </w:rPr>
              <w:t>«Развитие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="00BB0F6F" w:rsidRPr="007901D7">
              <w:rPr>
                <w:kern w:val="2"/>
                <w:sz w:val="24"/>
                <w:szCs w:val="24"/>
              </w:rPr>
              <w:t>культуры»</w:t>
            </w:r>
          </w:p>
        </w:tc>
      </w:tr>
      <w:tr w:rsidR="00BB0F6F" w:rsidRPr="007901D7" w:rsidTr="007901D7">
        <w:tc>
          <w:tcPr>
            <w:tcW w:w="624" w:type="dxa"/>
            <w:vMerge w:val="restart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2.1.</w:t>
            </w:r>
          </w:p>
        </w:tc>
        <w:tc>
          <w:tcPr>
            <w:tcW w:w="2226" w:type="dxa"/>
            <w:vMerge w:val="restart"/>
            <w:shd w:val="clear" w:color="auto" w:fill="auto"/>
            <w:hideMark/>
          </w:tcPr>
          <w:p w:rsidR="006B3221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Сохранение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объекта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насле</w:t>
            </w:r>
            <w:r w:rsidR="007901D7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дия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регионального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значения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«Здание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товарищества»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Гельферих-Саде,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Ростов-на-Дону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министерство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</w:t>
            </w:r>
            <w:r w:rsidR="007901D7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ской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области;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ГБУК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«Ростовский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музей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краеведения»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spacing w:val="-6"/>
                <w:kern w:val="2"/>
                <w:sz w:val="24"/>
                <w:szCs w:val="24"/>
              </w:rPr>
              <w:t>№</w:t>
            </w:r>
            <w:r w:rsidR="008A0A49" w:rsidRPr="007901D7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spacing w:val="-6"/>
                <w:kern w:val="2"/>
                <w:sz w:val="24"/>
                <w:szCs w:val="24"/>
              </w:rPr>
              <w:t>3-6-1-0408-16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от</w:t>
            </w:r>
            <w:r w:rsid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19.12.2016</w:t>
            </w: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всего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123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908,5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61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090,5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123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908,5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61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090,5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межбюджетные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трансферты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федерального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 w:val="restart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226" w:type="dxa"/>
            <w:vMerge w:val="restart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Обеспечение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пожар</w:t>
            </w:r>
            <w:r w:rsidR="007901D7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безопасности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зрительного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зала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ГАУК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«РГМТ»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ул.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Садовая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134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–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140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Ростов-на-Дону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министерство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</w:t>
            </w:r>
            <w:r w:rsidR="007901D7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ской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области;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ГАУК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«Ростовский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государственный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музыкальный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театр»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spacing w:val="-6"/>
                <w:kern w:val="2"/>
                <w:sz w:val="24"/>
                <w:szCs w:val="24"/>
              </w:rPr>
              <w:t>№</w:t>
            </w:r>
            <w:r w:rsidR="008A0A49" w:rsidRPr="007901D7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spacing w:val="-6"/>
                <w:kern w:val="2"/>
                <w:sz w:val="24"/>
                <w:szCs w:val="24"/>
              </w:rPr>
              <w:t>3-6-1-0368-17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27.11.2017</w:t>
            </w: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всего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193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461,7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80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270,3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80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270,3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193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461,7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80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270,3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80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270,3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межбюджетные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трансферты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федерального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 w:val="restart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2.3.</w:t>
            </w:r>
          </w:p>
        </w:tc>
        <w:tc>
          <w:tcPr>
            <w:tcW w:w="2226" w:type="dxa"/>
            <w:vMerge w:val="restart"/>
            <w:shd w:val="clear" w:color="auto" w:fill="auto"/>
            <w:hideMark/>
          </w:tcPr>
          <w:p w:rsidR="006B3221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Капитальный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ремонт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фасадов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здания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ГАУК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«РГМТ»,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располо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жен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в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г.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Ростове-на-Дону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ул.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Большая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Садовая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134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–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140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министерство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ской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области;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ГАУК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«Ростовский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государственный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музыкальный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театр»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AF2CBA">
              <w:rPr>
                <w:spacing w:val="-6"/>
                <w:kern w:val="2"/>
                <w:sz w:val="24"/>
                <w:szCs w:val="24"/>
              </w:rPr>
              <w:t>№</w:t>
            </w:r>
            <w:r w:rsidR="008A0A49" w:rsidRPr="00AF2CBA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AF2CBA">
              <w:rPr>
                <w:spacing w:val="-6"/>
                <w:kern w:val="2"/>
                <w:sz w:val="24"/>
                <w:szCs w:val="24"/>
              </w:rPr>
              <w:t>3-6-1-0340-17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от17.11.2017</w:t>
            </w: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всего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378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448,9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305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901,7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90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000,0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378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448,9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305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901,7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90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000,0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межбюджетные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трансферты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федерального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 w:val="restart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2.4.</w:t>
            </w:r>
          </w:p>
        </w:tc>
        <w:tc>
          <w:tcPr>
            <w:tcW w:w="2226" w:type="dxa"/>
            <w:vMerge w:val="restart"/>
            <w:shd w:val="clear" w:color="auto" w:fill="auto"/>
            <w:hideMark/>
          </w:tcPr>
          <w:p w:rsidR="006B3221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Благоустройство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территории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ГБУК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«Азовский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историко-археоло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ги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чес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палеонтологический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музей-заповедник»,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расположенной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по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адресу: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Азов,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спуск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Пролетар</w:t>
            </w:r>
            <w:r w:rsidR="006B3221" w:rsidRPr="007901D7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ский,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BB0F6F" w:rsidRPr="00AF2CBA" w:rsidRDefault="00BB0F6F" w:rsidP="00AF2CBA">
            <w:pPr>
              <w:spacing w:line="230" w:lineRule="auto"/>
              <w:rPr>
                <w:spacing w:val="-6"/>
                <w:kern w:val="2"/>
                <w:sz w:val="24"/>
                <w:szCs w:val="24"/>
              </w:rPr>
            </w:pPr>
            <w:r w:rsidRPr="00AF2CBA">
              <w:rPr>
                <w:spacing w:val="-6"/>
                <w:kern w:val="2"/>
                <w:sz w:val="24"/>
                <w:szCs w:val="24"/>
              </w:rPr>
              <w:t>министерство</w:t>
            </w:r>
            <w:r w:rsidR="008A0A49" w:rsidRPr="00AF2CBA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AF2CBA">
              <w:rPr>
                <w:spacing w:val="-6"/>
                <w:kern w:val="2"/>
                <w:sz w:val="24"/>
                <w:szCs w:val="24"/>
              </w:rPr>
              <w:t>культуры</w:t>
            </w:r>
            <w:r w:rsidR="008A0A49" w:rsidRPr="00AF2CBA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AF2CBA">
              <w:rPr>
                <w:spacing w:val="-6"/>
                <w:kern w:val="2"/>
                <w:sz w:val="24"/>
                <w:szCs w:val="24"/>
              </w:rPr>
              <w:t>Ростов</w:t>
            </w:r>
            <w:r w:rsidR="00AF2CBA" w:rsidRPr="00AF2CBA">
              <w:rPr>
                <w:spacing w:val="-6"/>
                <w:kern w:val="2"/>
                <w:sz w:val="24"/>
                <w:szCs w:val="24"/>
              </w:rPr>
              <w:softHyphen/>
            </w:r>
            <w:r w:rsidRPr="00AF2CBA">
              <w:rPr>
                <w:spacing w:val="-6"/>
                <w:kern w:val="2"/>
                <w:sz w:val="24"/>
                <w:szCs w:val="24"/>
              </w:rPr>
              <w:t>ской</w:t>
            </w:r>
            <w:r w:rsidR="008A0A49" w:rsidRPr="00AF2CBA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AF2CBA">
              <w:rPr>
                <w:spacing w:val="-6"/>
                <w:kern w:val="2"/>
                <w:sz w:val="24"/>
                <w:szCs w:val="24"/>
              </w:rPr>
              <w:t>области;</w:t>
            </w:r>
            <w:r w:rsidR="008A0A49" w:rsidRPr="00AF2CBA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AF2CBA">
              <w:rPr>
                <w:spacing w:val="-6"/>
                <w:kern w:val="2"/>
                <w:sz w:val="24"/>
                <w:szCs w:val="24"/>
              </w:rPr>
              <w:t>ГБУК</w:t>
            </w:r>
            <w:r w:rsidR="008A0A49" w:rsidRPr="00AF2CBA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AF2CBA">
              <w:rPr>
                <w:spacing w:val="-6"/>
                <w:kern w:val="2"/>
                <w:sz w:val="24"/>
                <w:szCs w:val="24"/>
              </w:rPr>
              <w:t>РО</w:t>
            </w:r>
            <w:r w:rsidR="008A0A49" w:rsidRPr="00AF2CBA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AF2CBA">
              <w:rPr>
                <w:spacing w:val="-6"/>
                <w:kern w:val="2"/>
                <w:sz w:val="24"/>
                <w:szCs w:val="24"/>
              </w:rPr>
              <w:t>«Азовский</w:t>
            </w:r>
            <w:r w:rsidR="008A0A49" w:rsidRPr="00AF2CBA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AF2CBA">
              <w:rPr>
                <w:spacing w:val="-6"/>
                <w:kern w:val="2"/>
                <w:sz w:val="24"/>
                <w:szCs w:val="24"/>
              </w:rPr>
              <w:t>историко-археоло</w:t>
            </w:r>
            <w:r w:rsidR="006B3221" w:rsidRPr="00AF2CBA">
              <w:rPr>
                <w:spacing w:val="-6"/>
                <w:kern w:val="2"/>
                <w:sz w:val="24"/>
                <w:szCs w:val="24"/>
              </w:rPr>
              <w:softHyphen/>
            </w:r>
            <w:r w:rsidRPr="00AF2CBA">
              <w:rPr>
                <w:spacing w:val="-6"/>
                <w:kern w:val="2"/>
                <w:sz w:val="24"/>
                <w:szCs w:val="24"/>
              </w:rPr>
              <w:t>гичес</w:t>
            </w:r>
            <w:r w:rsidR="006B3221" w:rsidRPr="00AF2CBA">
              <w:rPr>
                <w:spacing w:val="-6"/>
                <w:kern w:val="2"/>
                <w:sz w:val="24"/>
                <w:szCs w:val="24"/>
              </w:rPr>
              <w:softHyphen/>
            </w:r>
            <w:r w:rsidRPr="00AF2CBA">
              <w:rPr>
                <w:spacing w:val="-6"/>
                <w:kern w:val="2"/>
                <w:sz w:val="24"/>
                <w:szCs w:val="24"/>
              </w:rPr>
              <w:t>кий</w:t>
            </w:r>
            <w:r w:rsidR="008A0A49" w:rsidRPr="00AF2CBA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AF2CBA">
              <w:rPr>
                <w:spacing w:val="-6"/>
                <w:kern w:val="2"/>
                <w:sz w:val="24"/>
                <w:szCs w:val="24"/>
              </w:rPr>
              <w:t>и</w:t>
            </w:r>
            <w:r w:rsidR="008A0A49" w:rsidRPr="00AF2CBA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AF2CBA">
              <w:rPr>
                <w:spacing w:val="-6"/>
                <w:kern w:val="2"/>
                <w:sz w:val="24"/>
                <w:szCs w:val="24"/>
              </w:rPr>
              <w:t>палеонтоло</w:t>
            </w:r>
            <w:r w:rsidR="006B3221" w:rsidRPr="00AF2CBA">
              <w:rPr>
                <w:spacing w:val="-6"/>
                <w:kern w:val="2"/>
                <w:sz w:val="24"/>
                <w:szCs w:val="24"/>
              </w:rPr>
              <w:softHyphen/>
            </w:r>
            <w:r w:rsidRPr="00AF2CBA">
              <w:rPr>
                <w:spacing w:val="-6"/>
                <w:kern w:val="2"/>
                <w:sz w:val="24"/>
                <w:szCs w:val="24"/>
              </w:rPr>
              <w:t>гический</w:t>
            </w:r>
            <w:r w:rsidR="008A0A49" w:rsidRPr="00AF2CBA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AF2CBA">
              <w:rPr>
                <w:spacing w:val="-6"/>
                <w:kern w:val="2"/>
                <w:sz w:val="24"/>
                <w:szCs w:val="24"/>
              </w:rPr>
              <w:t>музей-заповедник»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6B3221" w:rsidRPr="00AF2CBA" w:rsidRDefault="00BB0F6F" w:rsidP="00AF2CBA">
            <w:pPr>
              <w:spacing w:line="230" w:lineRule="auto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AF2CBA">
              <w:rPr>
                <w:spacing w:val="-6"/>
                <w:kern w:val="2"/>
                <w:sz w:val="24"/>
                <w:szCs w:val="24"/>
              </w:rPr>
              <w:t>№</w:t>
            </w:r>
            <w:r w:rsidR="008A0A49" w:rsidRPr="00AF2CBA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AF2CBA">
              <w:rPr>
                <w:spacing w:val="-6"/>
                <w:kern w:val="2"/>
                <w:sz w:val="24"/>
                <w:szCs w:val="24"/>
              </w:rPr>
              <w:t>2-8-1-0067-18</w:t>
            </w:r>
            <w:r w:rsidR="008A0A49" w:rsidRPr="00AF2CBA">
              <w:rPr>
                <w:spacing w:val="-6"/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21.02.2018</w:t>
            </w: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всего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26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778,7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26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778,7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26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778,7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26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778,7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межбюджетные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трансферты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федерального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 w:val="restart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2.5.</w:t>
            </w:r>
          </w:p>
        </w:tc>
        <w:tc>
          <w:tcPr>
            <w:tcW w:w="2226" w:type="dxa"/>
            <w:vMerge w:val="restart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Капитальный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ремонт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системы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отопления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ГАУК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«РГМТ»,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адресу: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Ростов-на-Дону,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ул.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Большая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Садовая,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134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–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140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министерство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Ростовской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области;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ГАУК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«Ростовский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государственный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музыкальный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театр»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№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61-1-0769-18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24.09.2018</w:t>
            </w: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всего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55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581,0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55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581,0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55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581,0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55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581,0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межбюджетные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трансферты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федерального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 w:val="restart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2.6.</w:t>
            </w:r>
          </w:p>
        </w:tc>
        <w:tc>
          <w:tcPr>
            <w:tcW w:w="2226" w:type="dxa"/>
            <w:vMerge w:val="restart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Архитектурно-художественная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подсветка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здания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Государственного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автономного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учреж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дения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Ростовской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«Ростовский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государственный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AF2CBA">
              <w:rPr>
                <w:spacing w:val="-6"/>
                <w:kern w:val="2"/>
                <w:sz w:val="24"/>
                <w:szCs w:val="24"/>
              </w:rPr>
              <w:t>музыкальный</w:t>
            </w:r>
            <w:r w:rsidR="008A0A49" w:rsidRPr="00AF2CBA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AF2CBA">
              <w:rPr>
                <w:spacing w:val="-6"/>
                <w:kern w:val="2"/>
                <w:sz w:val="24"/>
                <w:szCs w:val="24"/>
              </w:rPr>
              <w:t>театр»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адресу: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Ростов-на-Дону,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ул.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Са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до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вая,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134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–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140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министерство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ской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области;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ГАУК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«Ростовский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государственный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музыкальный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театр»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№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61-1-0965-18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14.11.2018</w:t>
            </w: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всего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39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925,9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36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628,0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297,9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39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925,9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36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628,0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297,9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межбюджетные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трансферты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федерального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 w:val="restart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2.7.</w:t>
            </w:r>
          </w:p>
        </w:tc>
        <w:tc>
          <w:tcPr>
            <w:tcW w:w="2226" w:type="dxa"/>
            <w:vMerge w:val="restart"/>
            <w:shd w:val="clear" w:color="auto" w:fill="auto"/>
            <w:hideMark/>
          </w:tcPr>
          <w:p w:rsidR="006B3221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Вентиляция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кон</w:t>
            </w:r>
            <w:r w:rsidR="006B3221" w:rsidRPr="007901D7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диционирование.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Объект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наследия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lastRenderedPageBreak/>
              <w:t>федерального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значения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«Здание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Ростовского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Государственного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драматического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театра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имени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6B3221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Горького»,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г.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Ростов-на-Дону,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Театральная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пл.,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д.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lastRenderedPageBreak/>
              <w:t>министерство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ской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области;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ГАУК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lastRenderedPageBreak/>
              <w:t>«Ростовский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академический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театр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драмы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имени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Максима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Горького»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lastRenderedPageBreak/>
              <w:t>№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61-1-0231-18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03.04.2018</w:t>
            </w: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всего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32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025,7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32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025,7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32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025,7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32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025,7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межбюджетные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lastRenderedPageBreak/>
              <w:t>трансферты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федерального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lastRenderedPageBreak/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AF2CBA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 w:val="restart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2226" w:type="dxa"/>
            <w:vMerge w:val="restart"/>
            <w:shd w:val="clear" w:color="auto" w:fill="auto"/>
            <w:hideMark/>
          </w:tcPr>
          <w:p w:rsidR="006B3221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Капитальный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ремонт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(ремонтно-реставрационные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работы)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дома-музея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А.А.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Дурова,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распо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ложенного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адресу: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Ростовская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область,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Таганрог,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пер.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А.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Глушко,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44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(выявленного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объекта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наследия: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«Дом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Поцелухова.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Ныне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музей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Дурова»)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6B3221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министерство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ской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области;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6B3221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ГБУК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«Таганрогский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государственный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литературный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историко-архитектурный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музей-заповедник»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№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61-1-0566-17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28.12.2017</w:t>
            </w: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всего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16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163,8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16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163,8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16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163,8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16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163,8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межбюджетные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трансферты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федерального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 w:val="restart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2.9.</w:t>
            </w:r>
          </w:p>
        </w:tc>
        <w:tc>
          <w:tcPr>
            <w:tcW w:w="2226" w:type="dxa"/>
            <w:vMerge w:val="restart"/>
            <w:shd w:val="clear" w:color="auto" w:fill="auto"/>
            <w:hideMark/>
          </w:tcPr>
          <w:p w:rsidR="006B3221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Реставрация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приспособление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6B3221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для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современного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использования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внутренних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поме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щений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здания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Донского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музея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(памятника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наследия,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расположенного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6B3221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по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адресу: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Ростовская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область,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Новочеркасск,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ул.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Атаманская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38/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пр.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Платовский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70)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6B3221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министерство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ской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области;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ГБУК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«Новочеркасский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музей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истории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донского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казачества»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6B3221" w:rsidRPr="00AF2CBA" w:rsidRDefault="00BB0F6F" w:rsidP="007528C1">
            <w:pPr>
              <w:spacing w:line="235" w:lineRule="auto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AF2CBA">
              <w:rPr>
                <w:spacing w:val="-6"/>
                <w:kern w:val="2"/>
                <w:sz w:val="24"/>
                <w:szCs w:val="24"/>
              </w:rPr>
              <w:t>№</w:t>
            </w:r>
            <w:r w:rsidR="008A0A49" w:rsidRPr="00AF2CBA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AF2CBA">
              <w:rPr>
                <w:spacing w:val="-6"/>
                <w:kern w:val="2"/>
                <w:sz w:val="24"/>
                <w:szCs w:val="24"/>
              </w:rPr>
              <w:t>3-6-1-0409-16</w:t>
            </w:r>
            <w:r w:rsidR="008A0A49" w:rsidRPr="00AF2CBA">
              <w:rPr>
                <w:spacing w:val="-6"/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19.12.2016</w:t>
            </w: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всего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96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441,7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30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000,0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30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000,0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36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441,7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96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441,7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30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000,0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30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000,0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36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441,7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межбюджетные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трансферты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федерального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 w:val="restart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2.10.</w:t>
            </w:r>
          </w:p>
        </w:tc>
        <w:tc>
          <w:tcPr>
            <w:tcW w:w="2226" w:type="dxa"/>
            <w:vMerge w:val="restart"/>
            <w:shd w:val="clear" w:color="auto" w:fill="auto"/>
            <w:hideMark/>
          </w:tcPr>
          <w:p w:rsidR="006B3221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Капитальный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ремонт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(реставра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ция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с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приспособле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нием)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объекта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насле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дия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регионального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значения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«Дом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Ф.Н.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Солодова»,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расположенный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адресу: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Ростов-на-Дону,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пер.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Газетный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д.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47,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(Литер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Б)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6B3221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министерство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ской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области;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ГБУК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«Ростовский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музей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краеведения»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№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61-1-0457-17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19.12.2017</w:t>
            </w: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всего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31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886,5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31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886,5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31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886,5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31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886,5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межбюджетные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трансферты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федерального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28C1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 w:val="restart"/>
            <w:shd w:val="clear" w:color="auto" w:fill="auto"/>
            <w:hideMark/>
          </w:tcPr>
          <w:p w:rsidR="00BB0F6F" w:rsidRPr="007901D7" w:rsidRDefault="00BB0F6F" w:rsidP="00750AA2">
            <w:pPr>
              <w:pageBreakBefore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lastRenderedPageBreak/>
              <w:t>2.11.</w:t>
            </w:r>
          </w:p>
        </w:tc>
        <w:tc>
          <w:tcPr>
            <w:tcW w:w="2226" w:type="dxa"/>
            <w:vMerge w:val="restart"/>
            <w:shd w:val="clear" w:color="auto" w:fill="auto"/>
            <w:hideMark/>
          </w:tcPr>
          <w:p w:rsidR="006B3221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Реставрация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здания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ГБУК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«Камен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музей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декоративно-прикладного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искус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ства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народного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творчества»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адресу: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Ростовская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область,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Каменск-Шахтинский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AF2CBA" w:rsidRDefault="00BB0F6F" w:rsidP="00750AA2">
            <w:pPr>
              <w:spacing w:line="221" w:lineRule="auto"/>
              <w:rPr>
                <w:spacing w:val="-6"/>
                <w:kern w:val="2"/>
                <w:sz w:val="24"/>
                <w:szCs w:val="24"/>
              </w:rPr>
            </w:pPr>
            <w:r w:rsidRPr="00AF2CBA">
              <w:rPr>
                <w:spacing w:val="-6"/>
                <w:kern w:val="2"/>
                <w:sz w:val="24"/>
                <w:szCs w:val="24"/>
              </w:rPr>
              <w:t>пр.</w:t>
            </w:r>
            <w:r w:rsidR="008A0A49" w:rsidRPr="00AF2CBA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AF2CBA">
              <w:rPr>
                <w:spacing w:val="-6"/>
                <w:kern w:val="2"/>
                <w:sz w:val="24"/>
                <w:szCs w:val="24"/>
              </w:rPr>
              <w:t>Карла</w:t>
            </w:r>
            <w:r w:rsidR="008A0A49" w:rsidRPr="00AF2CBA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AF2CBA">
              <w:rPr>
                <w:spacing w:val="-6"/>
                <w:kern w:val="2"/>
                <w:sz w:val="24"/>
                <w:szCs w:val="24"/>
              </w:rPr>
              <w:t>Маркса,</w:t>
            </w:r>
            <w:r w:rsidR="008A0A49" w:rsidRPr="00AF2CBA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AF2CBA">
              <w:rPr>
                <w:spacing w:val="-6"/>
                <w:kern w:val="2"/>
                <w:sz w:val="24"/>
                <w:szCs w:val="24"/>
              </w:rPr>
              <w:t>56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6B3221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министерство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ской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области;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ГБУК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«Каменский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музей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декоратив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но-прикладного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искусства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народного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творчества»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6B3221" w:rsidRPr="00AF2CBA" w:rsidRDefault="00BB0F6F" w:rsidP="00750AA2">
            <w:pPr>
              <w:spacing w:line="221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AF2CBA">
              <w:rPr>
                <w:spacing w:val="-10"/>
                <w:kern w:val="2"/>
                <w:sz w:val="24"/>
                <w:szCs w:val="24"/>
              </w:rPr>
              <w:t>№</w:t>
            </w:r>
            <w:r w:rsidR="008A0A49" w:rsidRPr="00AF2CBA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AF2CBA">
              <w:rPr>
                <w:spacing w:val="-10"/>
                <w:kern w:val="2"/>
                <w:sz w:val="24"/>
                <w:szCs w:val="24"/>
              </w:rPr>
              <w:t>3-12-1-0065-16</w:t>
            </w:r>
            <w:r w:rsidR="008A0A49" w:rsidRPr="00AF2CBA">
              <w:rPr>
                <w:spacing w:val="-10"/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22.12.2016</w:t>
            </w: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всего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45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681,6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45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681,6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45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681,6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45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681,6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межбюджетные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трансферты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федерального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 w:val="restart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2.12.</w:t>
            </w:r>
          </w:p>
        </w:tc>
        <w:tc>
          <w:tcPr>
            <w:tcW w:w="2226" w:type="dxa"/>
            <w:vMerge w:val="restart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Капитальный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ремонт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Церковно-приходской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школы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Старочеркасского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музея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заповедника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6B3221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министерство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Ростовской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области;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ГБУК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«Старочеркас</w:t>
            </w:r>
            <w:r w:rsidR="006B3221" w:rsidRPr="007901D7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историко-архитектурный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музей-заповедник»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6B3221" w:rsidRPr="00AF2CBA" w:rsidRDefault="00BB0F6F" w:rsidP="00750AA2">
            <w:pPr>
              <w:spacing w:line="221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AF2CBA">
              <w:rPr>
                <w:spacing w:val="-10"/>
                <w:kern w:val="2"/>
                <w:sz w:val="24"/>
                <w:szCs w:val="24"/>
              </w:rPr>
              <w:t>№</w:t>
            </w:r>
            <w:r w:rsidR="008A0A49" w:rsidRPr="00AF2CBA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AF2CBA">
              <w:rPr>
                <w:spacing w:val="-10"/>
                <w:kern w:val="2"/>
                <w:sz w:val="24"/>
                <w:szCs w:val="24"/>
              </w:rPr>
              <w:t>3-6-1-0009-16</w:t>
            </w:r>
            <w:r w:rsidR="008A0A49" w:rsidRPr="00AF2CBA">
              <w:rPr>
                <w:spacing w:val="-10"/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22.01.2016</w:t>
            </w: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всего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35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696,1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35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696,1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35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696,1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35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696,1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межбюджетные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трансферты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федерального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 w:val="restart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2.13.</w:t>
            </w:r>
          </w:p>
        </w:tc>
        <w:tc>
          <w:tcPr>
            <w:tcW w:w="2226" w:type="dxa"/>
            <w:vMerge w:val="restart"/>
            <w:shd w:val="clear" w:color="auto" w:fill="auto"/>
            <w:hideMark/>
          </w:tcPr>
          <w:p w:rsidR="006B3221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Капитальный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ремонт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наклонной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кровли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здания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ГАУК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«РГМТ»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адресу: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г.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Ростов-на-Дону,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ул.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Большая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Садовая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134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–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140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6B3221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министерство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Ростовской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области;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ГАУК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«Ростовский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государственный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музыкальный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театр»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№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61-1-1035-18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29.11.2018</w:t>
            </w: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всего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20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990,1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20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990,1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20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990,1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20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990,1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межбюджетные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трансферты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федерального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 w:val="restart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2.14.</w:t>
            </w:r>
          </w:p>
        </w:tc>
        <w:tc>
          <w:tcPr>
            <w:tcW w:w="2226" w:type="dxa"/>
            <w:vMerge w:val="restart"/>
            <w:shd w:val="clear" w:color="auto" w:fill="auto"/>
            <w:hideMark/>
          </w:tcPr>
          <w:p w:rsidR="006B3221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Капитальный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ремонт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плоской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кровли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здания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ГАУК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«РГМТ»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адресу: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г.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Ростов-на-Дону,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ул.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Большая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Садовая,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134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–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140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6B3221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министерство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Ростовской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области;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ГАУК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«Ростовский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государственный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музыкальный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театр»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№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61-1-1030-18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28.11.2018</w:t>
            </w: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всего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33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623,9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33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623,9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33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623,9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33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623,9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межбюджетные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трансферты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федерального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 w:val="restart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2.15.</w:t>
            </w:r>
          </w:p>
        </w:tc>
        <w:tc>
          <w:tcPr>
            <w:tcW w:w="2226" w:type="dxa"/>
            <w:vMerge w:val="restart"/>
            <w:shd w:val="clear" w:color="auto" w:fill="auto"/>
            <w:hideMark/>
          </w:tcPr>
          <w:p w:rsidR="006B3221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Реконструкция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котельной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памятни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ка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истории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ры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значе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ния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храма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Рождества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Пресвя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той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Богородицы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с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семейной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усыпаль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ницей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атамана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4D6528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М.И.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Платова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в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хуторе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Малый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Мишкин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Аксай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ского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района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6B3221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министерство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строительства,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архитектуры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территориаль</w:t>
            </w:r>
            <w:r w:rsidR="006B3221" w:rsidRPr="007901D7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развития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Ростовской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области;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ГБУК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«Новочеркасский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музей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истории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донского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казачества»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6B3221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№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2-6-1-0228-17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22.09.2017</w:t>
            </w: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всего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5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201,4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5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202,3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4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444,8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5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201,4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5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202,3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4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444,8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межбюджетные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трансферты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федерального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 w:val="restart"/>
            <w:shd w:val="clear" w:color="auto" w:fill="auto"/>
            <w:hideMark/>
          </w:tcPr>
          <w:p w:rsidR="00BB0F6F" w:rsidRPr="007901D7" w:rsidRDefault="00BB0F6F" w:rsidP="00750AA2">
            <w:pPr>
              <w:pageBreakBefore/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lastRenderedPageBreak/>
              <w:t>2.16.</w:t>
            </w:r>
          </w:p>
        </w:tc>
        <w:tc>
          <w:tcPr>
            <w:tcW w:w="2226" w:type="dxa"/>
            <w:vMerge w:val="restart"/>
            <w:shd w:val="clear" w:color="auto" w:fill="auto"/>
            <w:hideMark/>
          </w:tcPr>
          <w:p w:rsidR="00AF2CBA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Строительство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военно-историчес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кого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музейного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комплекса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«Самбек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ские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высоты»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(2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этап).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Здание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информационно-выставочного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центра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6B3221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министерство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строительства,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архитектуры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территориаль</w:t>
            </w:r>
            <w:r w:rsidR="006B3221" w:rsidRPr="007901D7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развития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Ростовской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области;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ГБУК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«Таганрогский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государственный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литературный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историко-архи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тек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турный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музей-заповед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ник»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№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61-1-0660-19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18.07.2019</w:t>
            </w: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всего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151F66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300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9</w:t>
            </w:r>
            <w:r w:rsidR="00BB0F6F" w:rsidRPr="007901D7">
              <w:rPr>
                <w:kern w:val="2"/>
                <w:sz w:val="24"/>
                <w:szCs w:val="24"/>
              </w:rPr>
              <w:t>2</w:t>
            </w:r>
            <w:r w:rsidRPr="007901D7">
              <w:rPr>
                <w:kern w:val="2"/>
                <w:sz w:val="24"/>
                <w:szCs w:val="24"/>
              </w:rPr>
              <w:t>8</w:t>
            </w:r>
            <w:r w:rsidR="00BB0F6F" w:rsidRPr="007901D7">
              <w:rPr>
                <w:kern w:val="2"/>
                <w:sz w:val="24"/>
                <w:szCs w:val="24"/>
              </w:rPr>
              <w:t>,</w:t>
            </w:r>
            <w:r w:rsidRPr="007901D7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82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164,0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151F66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</w:t>
            </w:r>
            <w:r w:rsidR="00BB0F6F" w:rsidRPr="007901D7">
              <w:rPr>
                <w:kern w:val="2"/>
                <w:sz w:val="24"/>
                <w:szCs w:val="24"/>
              </w:rPr>
              <w:t>1</w:t>
            </w:r>
            <w:r w:rsidRPr="007901D7">
              <w:rPr>
                <w:kern w:val="2"/>
                <w:sz w:val="24"/>
                <w:szCs w:val="24"/>
              </w:rPr>
              <w:t>8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9</w:t>
            </w:r>
            <w:r w:rsidR="00BB0F6F" w:rsidRPr="007901D7">
              <w:rPr>
                <w:kern w:val="2"/>
                <w:sz w:val="24"/>
                <w:szCs w:val="24"/>
              </w:rPr>
              <w:t>2</w:t>
            </w:r>
            <w:r w:rsidRPr="007901D7">
              <w:rPr>
                <w:kern w:val="2"/>
                <w:sz w:val="24"/>
                <w:szCs w:val="24"/>
              </w:rPr>
              <w:t>8</w:t>
            </w:r>
            <w:r w:rsidR="00BB0F6F" w:rsidRPr="007901D7">
              <w:rPr>
                <w:kern w:val="2"/>
                <w:sz w:val="24"/>
                <w:szCs w:val="24"/>
              </w:rPr>
              <w:t>,</w:t>
            </w:r>
            <w:r w:rsidRPr="007901D7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151F66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300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9</w:t>
            </w:r>
            <w:r w:rsidR="00BB0F6F" w:rsidRPr="007901D7">
              <w:rPr>
                <w:kern w:val="2"/>
                <w:sz w:val="24"/>
                <w:szCs w:val="24"/>
              </w:rPr>
              <w:t>2</w:t>
            </w:r>
            <w:r w:rsidRPr="007901D7">
              <w:rPr>
                <w:kern w:val="2"/>
                <w:sz w:val="24"/>
                <w:szCs w:val="24"/>
              </w:rPr>
              <w:t>8</w:t>
            </w:r>
            <w:r w:rsidR="00BB0F6F" w:rsidRPr="007901D7">
              <w:rPr>
                <w:kern w:val="2"/>
                <w:sz w:val="24"/>
                <w:szCs w:val="24"/>
              </w:rPr>
              <w:t>,</w:t>
            </w:r>
            <w:r w:rsidRPr="007901D7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82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164,0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151F66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</w:t>
            </w:r>
            <w:r w:rsidR="00BB0F6F" w:rsidRPr="007901D7">
              <w:rPr>
                <w:kern w:val="2"/>
                <w:sz w:val="24"/>
                <w:szCs w:val="24"/>
              </w:rPr>
              <w:t>1</w:t>
            </w:r>
            <w:r w:rsidRPr="007901D7">
              <w:rPr>
                <w:kern w:val="2"/>
                <w:sz w:val="24"/>
                <w:szCs w:val="24"/>
              </w:rPr>
              <w:t>8 928,0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межбюджетные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трансферты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федерального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 w:val="restart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2.17.</w:t>
            </w:r>
          </w:p>
        </w:tc>
        <w:tc>
          <w:tcPr>
            <w:tcW w:w="2226" w:type="dxa"/>
            <w:vMerge w:val="restart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Капитальный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ремонт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(ремонтно-реставрационные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работы)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дома-музея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6B3221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И.Д.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Василенко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(объекта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</w:t>
            </w:r>
            <w:r w:rsidR="00AF2CBA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наследия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регионального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значения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«Мемориальное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здание,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в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котором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жил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писатель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И.Д.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Василенко»)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6B3221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министерство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культуры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Ростов</w:t>
            </w:r>
            <w:r w:rsidR="000F5AD9">
              <w:rPr>
                <w:kern w:val="2"/>
                <w:sz w:val="24"/>
                <w:szCs w:val="24"/>
              </w:rPr>
              <w:softHyphen/>
            </w:r>
            <w:r w:rsidRPr="007901D7">
              <w:rPr>
                <w:kern w:val="2"/>
                <w:sz w:val="24"/>
                <w:szCs w:val="24"/>
              </w:rPr>
              <w:t>ской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области;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ГБУК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РО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«Таганрогский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государственный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литературный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историко-архитектурный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музей-заповедник»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№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61-1-0565-17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от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28.12.2017</w:t>
            </w: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всего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13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007,1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13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007,1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13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007,1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13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007,1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межбюджетные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трансферты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федерального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506EC8" w:rsidRPr="007901D7" w:rsidTr="007901D7">
        <w:tc>
          <w:tcPr>
            <w:tcW w:w="624" w:type="dxa"/>
            <w:vMerge w:val="restart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2.18.</w:t>
            </w:r>
          </w:p>
        </w:tc>
        <w:tc>
          <w:tcPr>
            <w:tcW w:w="2226" w:type="dxa"/>
            <w:vMerge w:val="restart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 xml:space="preserve">Реконструкция сети противопожарного водоснабжения «Ростовского Академического театра драмы имени Максима Горького» по адресу: </w:t>
            </w:r>
          </w:p>
          <w:p w:rsidR="00506EC8" w:rsidRPr="007901D7" w:rsidRDefault="00506EC8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 xml:space="preserve">г. Ростов-на-Дону, </w:t>
            </w:r>
          </w:p>
          <w:p w:rsidR="00506EC8" w:rsidRPr="007901D7" w:rsidRDefault="00506EC8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пл. Театральная, 1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министерство строительства, архитектуры и территориаль</w:t>
            </w:r>
            <w:r w:rsidRPr="007901D7">
              <w:rPr>
                <w:kern w:val="2"/>
                <w:sz w:val="24"/>
                <w:szCs w:val="24"/>
              </w:rPr>
              <w:softHyphen/>
              <w:t xml:space="preserve">ного развития Ростовской области; </w:t>
            </w:r>
          </w:p>
          <w:p w:rsidR="00506EC8" w:rsidRPr="007901D7" w:rsidRDefault="00506EC8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ГАУК РО «Ростовский академический театр драмы имени Максима Горького»</w:t>
            </w:r>
          </w:p>
        </w:tc>
        <w:tc>
          <w:tcPr>
            <w:tcW w:w="1768" w:type="dxa"/>
            <w:vMerge w:val="restart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№ 61-1-1220-18 от 25.12.2018</w:t>
            </w:r>
          </w:p>
        </w:tc>
        <w:tc>
          <w:tcPr>
            <w:tcW w:w="1755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357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5 358,6</w:t>
            </w:r>
          </w:p>
        </w:tc>
        <w:tc>
          <w:tcPr>
            <w:tcW w:w="1093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5 358,6</w:t>
            </w:r>
          </w:p>
        </w:tc>
        <w:tc>
          <w:tcPr>
            <w:tcW w:w="985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506EC8" w:rsidRPr="007901D7" w:rsidTr="007901D7">
        <w:tc>
          <w:tcPr>
            <w:tcW w:w="624" w:type="dxa"/>
            <w:vMerge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357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5 358,6</w:t>
            </w:r>
          </w:p>
        </w:tc>
        <w:tc>
          <w:tcPr>
            <w:tcW w:w="1093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5 358,6</w:t>
            </w:r>
          </w:p>
        </w:tc>
        <w:tc>
          <w:tcPr>
            <w:tcW w:w="985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506EC8" w:rsidRPr="007901D7" w:rsidRDefault="00506EC8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E46F2C" w:rsidTr="007901D7">
        <w:tc>
          <w:tcPr>
            <w:tcW w:w="624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21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68" w:type="dxa"/>
            <w:vMerge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межбюджетные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трансферты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федерального</w:t>
            </w:r>
            <w:r w:rsidR="008A0A49" w:rsidRPr="007901D7">
              <w:rPr>
                <w:kern w:val="2"/>
                <w:sz w:val="24"/>
                <w:szCs w:val="24"/>
              </w:rPr>
              <w:t xml:space="preserve"> </w:t>
            </w:r>
            <w:r w:rsidRPr="007901D7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57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93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5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7901D7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982" w:type="dxa"/>
            <w:shd w:val="clear" w:color="auto" w:fill="auto"/>
            <w:hideMark/>
          </w:tcPr>
          <w:p w:rsidR="00BB0F6F" w:rsidRPr="00E46F2C" w:rsidRDefault="00BB0F6F" w:rsidP="00750AA2">
            <w:pPr>
              <w:spacing w:line="211" w:lineRule="auto"/>
              <w:jc w:val="center"/>
              <w:rPr>
                <w:kern w:val="2"/>
                <w:sz w:val="24"/>
                <w:szCs w:val="24"/>
              </w:rPr>
            </w:pPr>
            <w:r w:rsidRPr="007901D7">
              <w:rPr>
                <w:kern w:val="2"/>
                <w:sz w:val="24"/>
                <w:szCs w:val="24"/>
              </w:rPr>
              <w:t>–</w:t>
            </w:r>
          </w:p>
        </w:tc>
      </w:tr>
    </w:tbl>
    <w:p w:rsidR="00BB0F6F" w:rsidRPr="000F5AD9" w:rsidRDefault="00BB0F6F" w:rsidP="00750AA2">
      <w:pPr>
        <w:spacing w:line="211" w:lineRule="auto"/>
        <w:ind w:firstLine="709"/>
        <w:jc w:val="both"/>
        <w:rPr>
          <w:rFonts w:eastAsia="Calibri"/>
          <w:bCs/>
          <w:kern w:val="2"/>
          <w:sz w:val="16"/>
          <w:szCs w:val="16"/>
          <w:lang w:eastAsia="en-US"/>
        </w:rPr>
      </w:pPr>
    </w:p>
    <w:p w:rsidR="00BB0F6F" w:rsidRPr="008A0A49" w:rsidRDefault="00BB0F6F" w:rsidP="00750AA2">
      <w:pPr>
        <w:spacing w:line="211" w:lineRule="auto"/>
        <w:ind w:firstLine="709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 w:rsidRPr="008A0A49">
        <w:rPr>
          <w:rFonts w:eastAsia="Calibri"/>
          <w:bCs/>
          <w:kern w:val="2"/>
          <w:sz w:val="28"/>
          <w:szCs w:val="28"/>
          <w:lang w:eastAsia="en-US"/>
        </w:rPr>
        <w:t>Примечание.</w:t>
      </w:r>
    </w:p>
    <w:p w:rsidR="00BB0F6F" w:rsidRPr="008A0A49" w:rsidRDefault="00BB0F6F" w:rsidP="00750AA2">
      <w:pPr>
        <w:spacing w:line="211" w:lineRule="auto"/>
        <w:ind w:firstLine="709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 w:rsidRPr="008A0A49">
        <w:rPr>
          <w:rFonts w:eastAsia="Calibri"/>
          <w:bCs/>
          <w:kern w:val="2"/>
          <w:sz w:val="28"/>
          <w:szCs w:val="28"/>
          <w:lang w:eastAsia="en-US"/>
        </w:rPr>
        <w:t>1.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Список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используемых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сокращений:</w:t>
      </w:r>
    </w:p>
    <w:p w:rsidR="00BB0F6F" w:rsidRPr="008A0A49" w:rsidRDefault="00BB0F6F" w:rsidP="00750AA2">
      <w:pPr>
        <w:spacing w:line="211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г.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город;</w:t>
      </w:r>
    </w:p>
    <w:p w:rsidR="00BB0F6F" w:rsidRPr="008A0A49" w:rsidRDefault="00BB0F6F" w:rsidP="00750AA2">
      <w:pPr>
        <w:spacing w:line="211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ГАУК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РО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государственное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автономное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учреждение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культуры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Ростовской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области;</w:t>
      </w:r>
    </w:p>
    <w:p w:rsidR="00BB0F6F" w:rsidRPr="008A0A49" w:rsidRDefault="00BB0F6F" w:rsidP="00750AA2">
      <w:pPr>
        <w:spacing w:line="211" w:lineRule="auto"/>
        <w:ind w:firstLine="709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 w:rsidRPr="008A0A49">
        <w:rPr>
          <w:rFonts w:eastAsia="Calibri"/>
          <w:bCs/>
          <w:kern w:val="2"/>
          <w:sz w:val="28"/>
          <w:szCs w:val="28"/>
          <w:lang w:eastAsia="en-US"/>
        </w:rPr>
        <w:t>ГБУК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РО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государственное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бюджетное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учреждение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культуры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Ростовской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области;</w:t>
      </w:r>
    </w:p>
    <w:p w:rsidR="00BB0F6F" w:rsidRPr="008A0A49" w:rsidRDefault="00BB0F6F" w:rsidP="00750AA2">
      <w:pPr>
        <w:spacing w:line="211" w:lineRule="auto"/>
        <w:ind w:firstLine="709"/>
        <w:jc w:val="both"/>
        <w:rPr>
          <w:rFonts w:eastAsia="Calibri"/>
          <w:bCs/>
          <w:kern w:val="2"/>
          <w:sz w:val="28"/>
          <w:szCs w:val="28"/>
          <w:lang w:eastAsia="en-US"/>
        </w:rPr>
      </w:pPr>
      <w:r w:rsidRPr="008A0A49">
        <w:rPr>
          <w:rFonts w:eastAsia="Calibri"/>
          <w:bCs/>
          <w:kern w:val="2"/>
          <w:sz w:val="28"/>
          <w:szCs w:val="28"/>
          <w:lang w:eastAsia="en-US"/>
        </w:rPr>
        <w:t>ГОУК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РО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государственное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областное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учреждение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культуры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Ростовской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области;</w:t>
      </w:r>
    </w:p>
    <w:p w:rsidR="00BB0F6F" w:rsidRPr="008A0A49" w:rsidRDefault="00BB0F6F" w:rsidP="00750AA2">
      <w:pPr>
        <w:spacing w:line="211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ГУК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РО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государственное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учреждение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культуры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Ростовской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области;</w:t>
      </w:r>
    </w:p>
    <w:p w:rsidR="00BB0F6F" w:rsidRPr="008A0A49" w:rsidRDefault="00BB0F6F" w:rsidP="00750AA2">
      <w:pPr>
        <w:spacing w:line="211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ИТП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индивидуальный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тепловой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пункт;</w:t>
      </w:r>
    </w:p>
    <w:p w:rsidR="00BB0F6F" w:rsidRPr="008A0A49" w:rsidRDefault="00BB0F6F" w:rsidP="00750AA2">
      <w:pPr>
        <w:spacing w:line="211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пл.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площадь;</w:t>
      </w:r>
    </w:p>
    <w:p w:rsidR="00BB0F6F" w:rsidRPr="008A0A49" w:rsidRDefault="00BB0F6F" w:rsidP="00750AA2">
      <w:pPr>
        <w:spacing w:line="211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РГМТ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Ростовский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государственный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музыкальный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театр;</w:t>
      </w:r>
    </w:p>
    <w:p w:rsidR="00BB0F6F" w:rsidRPr="008A0A49" w:rsidRDefault="00BB0F6F" w:rsidP="00750AA2">
      <w:pPr>
        <w:spacing w:line="211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РОАМТ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Ростовский-на-Дону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областной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академический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молодежный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театр;</w:t>
      </w:r>
    </w:p>
    <w:p w:rsidR="00BB0F6F" w:rsidRPr="008A0A49" w:rsidRDefault="00BB0F6F" w:rsidP="00750AA2">
      <w:pPr>
        <w:spacing w:line="211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ул.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улица;</w:t>
      </w:r>
    </w:p>
    <w:p w:rsidR="00BB0F6F" w:rsidRPr="008A0A49" w:rsidRDefault="00BB0F6F" w:rsidP="00750AA2">
      <w:pPr>
        <w:spacing w:line="211" w:lineRule="auto"/>
        <w:ind w:firstLine="709"/>
        <w:jc w:val="both"/>
        <w:rPr>
          <w:kern w:val="2"/>
          <w:sz w:val="28"/>
          <w:szCs w:val="28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2.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Х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данные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ячейки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не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заполняются.</w:t>
      </w:r>
    </w:p>
    <w:p w:rsidR="00BB0F6F" w:rsidRPr="008A0A49" w:rsidRDefault="00BB0F6F" w:rsidP="0095465F">
      <w:pPr>
        <w:pageBreakBefore/>
        <w:tabs>
          <w:tab w:val="left" w:pos="9610"/>
        </w:tabs>
        <w:autoSpaceDE w:val="0"/>
        <w:autoSpaceDN w:val="0"/>
        <w:adjustRightInd w:val="0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lastRenderedPageBreak/>
        <w:t>Приложение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№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5</w:t>
      </w:r>
    </w:p>
    <w:p w:rsidR="000F5AD9" w:rsidRDefault="00BB0F6F" w:rsidP="0095465F">
      <w:pPr>
        <w:tabs>
          <w:tab w:val="left" w:pos="9610"/>
        </w:tabs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>к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государственной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</w:p>
    <w:p w:rsidR="00BB0F6F" w:rsidRPr="008A0A49" w:rsidRDefault="00BB0F6F" w:rsidP="0095465F">
      <w:pPr>
        <w:tabs>
          <w:tab w:val="left" w:pos="9610"/>
        </w:tabs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>программе</w:t>
      </w:r>
      <w:r w:rsidR="000F5AD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Ростовской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области</w:t>
      </w:r>
    </w:p>
    <w:p w:rsidR="00BB0F6F" w:rsidRPr="008A0A49" w:rsidRDefault="00BB0F6F" w:rsidP="0095465F">
      <w:pPr>
        <w:tabs>
          <w:tab w:val="left" w:pos="6416"/>
        </w:tabs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>«Развитие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культуры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и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туризма»</w:t>
      </w:r>
    </w:p>
    <w:p w:rsidR="000F5AD9" w:rsidRDefault="000F5AD9" w:rsidP="00B3037A">
      <w:pPr>
        <w:jc w:val="center"/>
        <w:rPr>
          <w:rFonts w:eastAsia="Calibri"/>
          <w:kern w:val="2"/>
          <w:sz w:val="28"/>
          <w:szCs w:val="28"/>
          <w:lang w:eastAsia="en-US"/>
        </w:rPr>
      </w:pPr>
    </w:p>
    <w:p w:rsidR="00BB0F6F" w:rsidRPr="008A0A49" w:rsidRDefault="00BB0F6F" w:rsidP="00B3037A">
      <w:pPr>
        <w:jc w:val="center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РАСХОДЫ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</w:p>
    <w:p w:rsidR="00BB0F6F" w:rsidRPr="008A0A49" w:rsidRDefault="00BB0F6F" w:rsidP="00B3037A">
      <w:pPr>
        <w:jc w:val="center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областного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бюджета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на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реализацию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государственной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программы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Ростовской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области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«Развитие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культуры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и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туризма»</w:t>
      </w:r>
    </w:p>
    <w:p w:rsidR="00BB0F6F" w:rsidRPr="008A0A49" w:rsidRDefault="00BB0F6F" w:rsidP="00B3037A">
      <w:pPr>
        <w:jc w:val="center"/>
        <w:rPr>
          <w:rFonts w:eastAsia="Calibri"/>
          <w:kern w:val="2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7"/>
        <w:gridCol w:w="1546"/>
        <w:gridCol w:w="1720"/>
        <w:gridCol w:w="709"/>
        <w:gridCol w:w="604"/>
        <w:gridCol w:w="1369"/>
        <w:gridCol w:w="578"/>
        <w:gridCol w:w="1231"/>
        <w:gridCol w:w="1126"/>
        <w:gridCol w:w="1125"/>
        <w:gridCol w:w="1126"/>
        <w:gridCol w:w="1070"/>
        <w:gridCol w:w="1125"/>
        <w:gridCol w:w="1126"/>
        <w:gridCol w:w="1074"/>
        <w:gridCol w:w="1108"/>
        <w:gridCol w:w="1126"/>
        <w:gridCol w:w="1111"/>
        <w:gridCol w:w="1140"/>
        <w:gridCol w:w="1169"/>
      </w:tblGrid>
      <w:tr w:rsidR="00BB0F6F" w:rsidRPr="004A3A96" w:rsidTr="00C347D3">
        <w:tc>
          <w:tcPr>
            <w:tcW w:w="477" w:type="dxa"/>
            <w:vMerge w:val="restart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№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п/п</w:t>
            </w:r>
          </w:p>
        </w:tc>
        <w:tc>
          <w:tcPr>
            <w:tcW w:w="1546" w:type="dxa"/>
            <w:vMerge w:val="restart"/>
            <w:shd w:val="clear" w:color="auto" w:fill="auto"/>
          </w:tcPr>
          <w:p w:rsidR="00BB0F6F" w:rsidRPr="000F5AD9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0F5AD9">
              <w:rPr>
                <w:spacing w:val="-6"/>
                <w:kern w:val="2"/>
                <w:sz w:val="24"/>
                <w:szCs w:val="24"/>
              </w:rPr>
              <w:t>Наименование</w:t>
            </w:r>
            <w:r w:rsidR="008A0A49" w:rsidRPr="000F5AD9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0F5AD9">
              <w:rPr>
                <w:spacing w:val="-6"/>
                <w:kern w:val="2"/>
                <w:sz w:val="24"/>
                <w:szCs w:val="24"/>
              </w:rPr>
              <w:t>государствен</w:t>
            </w:r>
            <w:r w:rsidR="000F5AD9">
              <w:rPr>
                <w:spacing w:val="-6"/>
                <w:kern w:val="2"/>
                <w:sz w:val="24"/>
                <w:szCs w:val="24"/>
              </w:rPr>
              <w:softHyphen/>
            </w:r>
            <w:r w:rsidRPr="000F5AD9">
              <w:rPr>
                <w:spacing w:val="-6"/>
                <w:kern w:val="2"/>
                <w:sz w:val="24"/>
                <w:szCs w:val="24"/>
              </w:rPr>
              <w:t>ной</w:t>
            </w:r>
            <w:r w:rsidR="008A0A49" w:rsidRPr="000F5AD9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0F5AD9">
              <w:rPr>
                <w:spacing w:val="-6"/>
                <w:kern w:val="2"/>
                <w:sz w:val="24"/>
                <w:szCs w:val="24"/>
              </w:rPr>
              <w:t>програм</w:t>
            </w:r>
            <w:r w:rsidR="000F5AD9">
              <w:rPr>
                <w:spacing w:val="-6"/>
                <w:kern w:val="2"/>
                <w:sz w:val="24"/>
                <w:szCs w:val="24"/>
              </w:rPr>
              <w:softHyphen/>
            </w:r>
            <w:r w:rsidRPr="000F5AD9">
              <w:rPr>
                <w:spacing w:val="-6"/>
                <w:kern w:val="2"/>
                <w:sz w:val="24"/>
                <w:szCs w:val="24"/>
              </w:rPr>
              <w:t>мы,</w:t>
            </w:r>
            <w:r w:rsidR="008A0A49" w:rsidRPr="000F5AD9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0F5AD9">
              <w:rPr>
                <w:spacing w:val="-6"/>
                <w:kern w:val="2"/>
                <w:sz w:val="24"/>
                <w:szCs w:val="24"/>
              </w:rPr>
              <w:t>подпро</w:t>
            </w:r>
            <w:r w:rsidR="006B3221" w:rsidRPr="000F5AD9">
              <w:rPr>
                <w:spacing w:val="-6"/>
                <w:kern w:val="2"/>
                <w:sz w:val="24"/>
                <w:szCs w:val="24"/>
              </w:rPr>
              <w:softHyphen/>
            </w:r>
            <w:r w:rsidRPr="000F5AD9">
              <w:rPr>
                <w:spacing w:val="-6"/>
                <w:kern w:val="2"/>
                <w:sz w:val="24"/>
                <w:szCs w:val="24"/>
              </w:rPr>
              <w:t>граммы,</w:t>
            </w:r>
            <w:r w:rsidR="008A0A49" w:rsidRPr="000F5AD9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0F5AD9">
              <w:rPr>
                <w:spacing w:val="-6"/>
                <w:kern w:val="2"/>
                <w:sz w:val="24"/>
                <w:szCs w:val="24"/>
              </w:rPr>
              <w:t>но</w:t>
            </w:r>
            <w:r w:rsidR="000F5AD9">
              <w:rPr>
                <w:spacing w:val="-6"/>
                <w:kern w:val="2"/>
                <w:sz w:val="24"/>
                <w:szCs w:val="24"/>
              </w:rPr>
              <w:softHyphen/>
            </w:r>
            <w:r w:rsidRPr="000F5AD9">
              <w:rPr>
                <w:spacing w:val="-6"/>
                <w:kern w:val="2"/>
                <w:sz w:val="24"/>
                <w:szCs w:val="24"/>
              </w:rPr>
              <w:t>мер</w:t>
            </w:r>
            <w:r w:rsidR="008A0A49" w:rsidRPr="000F5AD9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0F5AD9">
              <w:rPr>
                <w:spacing w:val="-6"/>
                <w:kern w:val="2"/>
                <w:sz w:val="24"/>
                <w:szCs w:val="24"/>
              </w:rPr>
              <w:t>и</w:t>
            </w:r>
            <w:r w:rsidR="008A0A49" w:rsidRPr="000F5AD9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0F5AD9">
              <w:rPr>
                <w:spacing w:val="-6"/>
                <w:kern w:val="2"/>
                <w:sz w:val="24"/>
                <w:szCs w:val="24"/>
              </w:rPr>
              <w:t>наиме</w:t>
            </w:r>
            <w:r w:rsidR="000F5AD9">
              <w:rPr>
                <w:spacing w:val="-6"/>
                <w:kern w:val="2"/>
                <w:sz w:val="24"/>
                <w:szCs w:val="24"/>
              </w:rPr>
              <w:softHyphen/>
            </w:r>
            <w:r w:rsidRPr="000F5AD9">
              <w:rPr>
                <w:spacing w:val="-6"/>
                <w:kern w:val="2"/>
                <w:sz w:val="24"/>
                <w:szCs w:val="24"/>
              </w:rPr>
              <w:t>но</w:t>
            </w:r>
            <w:r w:rsidR="006B3221" w:rsidRPr="000F5AD9">
              <w:rPr>
                <w:spacing w:val="-6"/>
                <w:kern w:val="2"/>
                <w:sz w:val="24"/>
                <w:szCs w:val="24"/>
              </w:rPr>
              <w:softHyphen/>
            </w:r>
            <w:r w:rsidRPr="000F5AD9">
              <w:rPr>
                <w:spacing w:val="-6"/>
                <w:kern w:val="2"/>
                <w:sz w:val="24"/>
                <w:szCs w:val="24"/>
              </w:rPr>
              <w:t>вание</w:t>
            </w:r>
            <w:r w:rsidR="008A0A49" w:rsidRPr="000F5AD9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0F5AD9">
              <w:rPr>
                <w:spacing w:val="-6"/>
                <w:kern w:val="2"/>
                <w:sz w:val="24"/>
                <w:szCs w:val="24"/>
              </w:rPr>
              <w:t>основного</w:t>
            </w:r>
            <w:r w:rsidR="008A0A49" w:rsidRPr="000F5AD9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0F5AD9">
              <w:rPr>
                <w:spacing w:val="-6"/>
                <w:kern w:val="2"/>
                <w:sz w:val="24"/>
                <w:szCs w:val="24"/>
              </w:rPr>
              <w:t>мероприятия</w:t>
            </w:r>
          </w:p>
        </w:tc>
        <w:tc>
          <w:tcPr>
            <w:tcW w:w="1720" w:type="dxa"/>
            <w:vMerge w:val="restart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Ответственный</w:t>
            </w:r>
          </w:p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исполнитель,</w:t>
            </w:r>
          </w:p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соисполнитель,</w:t>
            </w:r>
          </w:p>
          <w:p w:rsidR="00BB0F6F" w:rsidRPr="004A3A96" w:rsidRDefault="008A0A49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 xml:space="preserve"> </w:t>
            </w:r>
            <w:r w:rsidR="00BB0F6F" w:rsidRPr="004A3A96">
              <w:rPr>
                <w:kern w:val="2"/>
                <w:sz w:val="24"/>
                <w:szCs w:val="24"/>
              </w:rPr>
              <w:t>участник</w:t>
            </w:r>
          </w:p>
        </w:tc>
        <w:tc>
          <w:tcPr>
            <w:tcW w:w="3260" w:type="dxa"/>
            <w:gridSpan w:val="4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Код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бюджетной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классификации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расходов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Объем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расходов,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всего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(тыс.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рублей)</w:t>
            </w:r>
          </w:p>
        </w:tc>
        <w:tc>
          <w:tcPr>
            <w:tcW w:w="13426" w:type="dxa"/>
            <w:gridSpan w:val="12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том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числе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годам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реализации</w:t>
            </w:r>
          </w:p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государственной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программы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(тыс.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рублей)</w:t>
            </w:r>
          </w:p>
        </w:tc>
      </w:tr>
      <w:tr w:rsidR="00BB0F6F" w:rsidRPr="004A3A96" w:rsidTr="00C347D3">
        <w:tc>
          <w:tcPr>
            <w:tcW w:w="477" w:type="dxa"/>
            <w:vMerge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ГРБС</w:t>
            </w:r>
          </w:p>
        </w:tc>
        <w:tc>
          <w:tcPr>
            <w:tcW w:w="604" w:type="dxa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Рз</w:t>
            </w:r>
            <w:r w:rsidR="000F5AD9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</w:t>
            </w:r>
          </w:p>
        </w:tc>
        <w:tc>
          <w:tcPr>
            <w:tcW w:w="1369" w:type="dxa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ЦСР</w:t>
            </w:r>
          </w:p>
        </w:tc>
        <w:tc>
          <w:tcPr>
            <w:tcW w:w="578" w:type="dxa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ВР</w:t>
            </w:r>
          </w:p>
        </w:tc>
        <w:tc>
          <w:tcPr>
            <w:tcW w:w="1231" w:type="dxa"/>
            <w:vMerge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2019</w:t>
            </w:r>
          </w:p>
        </w:tc>
        <w:tc>
          <w:tcPr>
            <w:tcW w:w="1125" w:type="dxa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2020</w:t>
            </w:r>
          </w:p>
        </w:tc>
        <w:tc>
          <w:tcPr>
            <w:tcW w:w="1126" w:type="dxa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2021</w:t>
            </w:r>
          </w:p>
        </w:tc>
        <w:tc>
          <w:tcPr>
            <w:tcW w:w="1070" w:type="dxa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2022</w:t>
            </w:r>
          </w:p>
        </w:tc>
        <w:tc>
          <w:tcPr>
            <w:tcW w:w="1125" w:type="dxa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2023</w:t>
            </w:r>
          </w:p>
        </w:tc>
        <w:tc>
          <w:tcPr>
            <w:tcW w:w="1126" w:type="dxa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2024</w:t>
            </w:r>
          </w:p>
        </w:tc>
        <w:tc>
          <w:tcPr>
            <w:tcW w:w="1074" w:type="dxa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2025</w:t>
            </w:r>
          </w:p>
        </w:tc>
        <w:tc>
          <w:tcPr>
            <w:tcW w:w="1108" w:type="dxa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2026</w:t>
            </w:r>
          </w:p>
        </w:tc>
        <w:tc>
          <w:tcPr>
            <w:tcW w:w="1126" w:type="dxa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2027</w:t>
            </w:r>
          </w:p>
        </w:tc>
        <w:tc>
          <w:tcPr>
            <w:tcW w:w="1111" w:type="dxa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2028</w:t>
            </w:r>
          </w:p>
        </w:tc>
        <w:tc>
          <w:tcPr>
            <w:tcW w:w="1140" w:type="dxa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2029</w:t>
            </w:r>
          </w:p>
        </w:tc>
        <w:tc>
          <w:tcPr>
            <w:tcW w:w="1169" w:type="dxa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2030</w:t>
            </w:r>
          </w:p>
        </w:tc>
      </w:tr>
    </w:tbl>
    <w:p w:rsidR="00C347D3" w:rsidRPr="00903764" w:rsidRDefault="00C347D3" w:rsidP="00750AA2">
      <w:pPr>
        <w:spacing w:line="228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7"/>
        <w:gridCol w:w="1546"/>
        <w:gridCol w:w="1720"/>
        <w:gridCol w:w="709"/>
        <w:gridCol w:w="604"/>
        <w:gridCol w:w="1369"/>
        <w:gridCol w:w="578"/>
        <w:gridCol w:w="1231"/>
        <w:gridCol w:w="1126"/>
        <w:gridCol w:w="1125"/>
        <w:gridCol w:w="1126"/>
        <w:gridCol w:w="1070"/>
        <w:gridCol w:w="1125"/>
        <w:gridCol w:w="1126"/>
        <w:gridCol w:w="1074"/>
        <w:gridCol w:w="1108"/>
        <w:gridCol w:w="1126"/>
        <w:gridCol w:w="1111"/>
        <w:gridCol w:w="1140"/>
        <w:gridCol w:w="1169"/>
      </w:tblGrid>
      <w:tr w:rsidR="00BB0F6F" w:rsidRPr="004A3A96" w:rsidTr="000F5AD9">
        <w:trPr>
          <w:tblHeader/>
        </w:trPr>
        <w:tc>
          <w:tcPr>
            <w:tcW w:w="477" w:type="dxa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46" w:type="dxa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720" w:type="dxa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BB0F6F" w:rsidRPr="004F3191" w:rsidRDefault="00BB0F6F" w:rsidP="00750AA2">
            <w:pPr>
              <w:autoSpaceDE w:val="0"/>
              <w:autoSpaceDN w:val="0"/>
              <w:adjustRightInd w:val="0"/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</w:t>
            </w:r>
          </w:p>
        </w:tc>
        <w:tc>
          <w:tcPr>
            <w:tcW w:w="604" w:type="dxa"/>
            <w:shd w:val="clear" w:color="auto" w:fill="auto"/>
          </w:tcPr>
          <w:p w:rsidR="00BB0F6F" w:rsidRPr="004F3191" w:rsidRDefault="00BB0F6F" w:rsidP="00750AA2">
            <w:pPr>
              <w:autoSpaceDE w:val="0"/>
              <w:autoSpaceDN w:val="0"/>
              <w:adjustRightInd w:val="0"/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</w:t>
            </w:r>
          </w:p>
        </w:tc>
        <w:tc>
          <w:tcPr>
            <w:tcW w:w="1369" w:type="dxa"/>
            <w:shd w:val="clear" w:color="auto" w:fill="auto"/>
          </w:tcPr>
          <w:p w:rsidR="00BB0F6F" w:rsidRPr="004F3191" w:rsidRDefault="00BB0F6F" w:rsidP="00750AA2">
            <w:pPr>
              <w:autoSpaceDE w:val="0"/>
              <w:autoSpaceDN w:val="0"/>
              <w:adjustRightInd w:val="0"/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</w:t>
            </w:r>
          </w:p>
        </w:tc>
        <w:tc>
          <w:tcPr>
            <w:tcW w:w="578" w:type="dxa"/>
            <w:shd w:val="clear" w:color="auto" w:fill="auto"/>
          </w:tcPr>
          <w:p w:rsidR="00BB0F6F" w:rsidRPr="004F3191" w:rsidRDefault="00BB0F6F" w:rsidP="00750AA2">
            <w:pPr>
              <w:autoSpaceDE w:val="0"/>
              <w:autoSpaceDN w:val="0"/>
              <w:adjustRightInd w:val="0"/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1231" w:type="dxa"/>
            <w:shd w:val="clear" w:color="auto" w:fill="auto"/>
          </w:tcPr>
          <w:p w:rsidR="00BB0F6F" w:rsidRPr="004F3191" w:rsidRDefault="00BB0F6F" w:rsidP="00750AA2">
            <w:pPr>
              <w:autoSpaceDE w:val="0"/>
              <w:autoSpaceDN w:val="0"/>
              <w:adjustRightInd w:val="0"/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1126" w:type="dxa"/>
            <w:shd w:val="clear" w:color="auto" w:fill="auto"/>
          </w:tcPr>
          <w:p w:rsidR="00BB0F6F" w:rsidRPr="004F3191" w:rsidRDefault="00BB0F6F" w:rsidP="00750AA2">
            <w:pPr>
              <w:autoSpaceDE w:val="0"/>
              <w:autoSpaceDN w:val="0"/>
              <w:adjustRightInd w:val="0"/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</w:t>
            </w:r>
          </w:p>
        </w:tc>
        <w:tc>
          <w:tcPr>
            <w:tcW w:w="1125" w:type="dxa"/>
            <w:shd w:val="clear" w:color="auto" w:fill="auto"/>
          </w:tcPr>
          <w:p w:rsidR="00BB0F6F" w:rsidRPr="004F3191" w:rsidRDefault="00BB0F6F" w:rsidP="00750AA2">
            <w:pPr>
              <w:autoSpaceDE w:val="0"/>
              <w:autoSpaceDN w:val="0"/>
              <w:adjustRightInd w:val="0"/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10</w:t>
            </w:r>
          </w:p>
        </w:tc>
        <w:tc>
          <w:tcPr>
            <w:tcW w:w="1126" w:type="dxa"/>
            <w:shd w:val="clear" w:color="auto" w:fill="auto"/>
          </w:tcPr>
          <w:p w:rsidR="00BB0F6F" w:rsidRPr="004F3191" w:rsidRDefault="00BB0F6F" w:rsidP="00750AA2">
            <w:pPr>
              <w:autoSpaceDE w:val="0"/>
              <w:autoSpaceDN w:val="0"/>
              <w:adjustRightInd w:val="0"/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</w:t>
            </w:r>
          </w:p>
        </w:tc>
        <w:tc>
          <w:tcPr>
            <w:tcW w:w="1070" w:type="dxa"/>
            <w:shd w:val="clear" w:color="auto" w:fill="auto"/>
          </w:tcPr>
          <w:p w:rsidR="00BB0F6F" w:rsidRPr="004F3191" w:rsidRDefault="00BB0F6F" w:rsidP="00750AA2">
            <w:pPr>
              <w:autoSpaceDE w:val="0"/>
              <w:autoSpaceDN w:val="0"/>
              <w:adjustRightInd w:val="0"/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</w:t>
            </w:r>
          </w:p>
        </w:tc>
        <w:tc>
          <w:tcPr>
            <w:tcW w:w="1125" w:type="dxa"/>
            <w:shd w:val="clear" w:color="auto" w:fill="auto"/>
          </w:tcPr>
          <w:p w:rsidR="00BB0F6F" w:rsidRPr="004F3191" w:rsidRDefault="00BB0F6F" w:rsidP="00750AA2">
            <w:pPr>
              <w:autoSpaceDE w:val="0"/>
              <w:autoSpaceDN w:val="0"/>
              <w:adjustRightInd w:val="0"/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13</w:t>
            </w:r>
          </w:p>
        </w:tc>
        <w:tc>
          <w:tcPr>
            <w:tcW w:w="1126" w:type="dxa"/>
            <w:shd w:val="clear" w:color="auto" w:fill="auto"/>
          </w:tcPr>
          <w:p w:rsidR="00BB0F6F" w:rsidRPr="004F3191" w:rsidRDefault="00BB0F6F" w:rsidP="00750AA2">
            <w:pPr>
              <w:autoSpaceDE w:val="0"/>
              <w:autoSpaceDN w:val="0"/>
              <w:adjustRightInd w:val="0"/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</w:t>
            </w:r>
          </w:p>
        </w:tc>
        <w:tc>
          <w:tcPr>
            <w:tcW w:w="1074" w:type="dxa"/>
            <w:shd w:val="clear" w:color="auto" w:fill="auto"/>
          </w:tcPr>
          <w:p w:rsidR="00BB0F6F" w:rsidRPr="004F3191" w:rsidRDefault="00BB0F6F" w:rsidP="00750AA2">
            <w:pPr>
              <w:autoSpaceDE w:val="0"/>
              <w:autoSpaceDN w:val="0"/>
              <w:adjustRightInd w:val="0"/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</w:t>
            </w:r>
          </w:p>
        </w:tc>
        <w:tc>
          <w:tcPr>
            <w:tcW w:w="1108" w:type="dxa"/>
            <w:shd w:val="clear" w:color="auto" w:fill="auto"/>
          </w:tcPr>
          <w:p w:rsidR="00BB0F6F" w:rsidRPr="004F3191" w:rsidRDefault="00BB0F6F" w:rsidP="00750AA2">
            <w:pPr>
              <w:autoSpaceDE w:val="0"/>
              <w:autoSpaceDN w:val="0"/>
              <w:adjustRightInd w:val="0"/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16</w:t>
            </w:r>
          </w:p>
        </w:tc>
        <w:tc>
          <w:tcPr>
            <w:tcW w:w="1126" w:type="dxa"/>
            <w:shd w:val="clear" w:color="auto" w:fill="auto"/>
          </w:tcPr>
          <w:p w:rsidR="00BB0F6F" w:rsidRPr="004F3191" w:rsidRDefault="00BB0F6F" w:rsidP="00750AA2">
            <w:pPr>
              <w:autoSpaceDE w:val="0"/>
              <w:autoSpaceDN w:val="0"/>
              <w:adjustRightInd w:val="0"/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17</w:t>
            </w:r>
          </w:p>
        </w:tc>
        <w:tc>
          <w:tcPr>
            <w:tcW w:w="1111" w:type="dxa"/>
            <w:shd w:val="clear" w:color="auto" w:fill="auto"/>
          </w:tcPr>
          <w:p w:rsidR="00BB0F6F" w:rsidRPr="004F3191" w:rsidRDefault="00BB0F6F" w:rsidP="00750AA2">
            <w:pPr>
              <w:autoSpaceDE w:val="0"/>
              <w:autoSpaceDN w:val="0"/>
              <w:adjustRightInd w:val="0"/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18</w:t>
            </w:r>
          </w:p>
        </w:tc>
        <w:tc>
          <w:tcPr>
            <w:tcW w:w="1140" w:type="dxa"/>
            <w:shd w:val="clear" w:color="auto" w:fill="auto"/>
          </w:tcPr>
          <w:p w:rsidR="00BB0F6F" w:rsidRPr="004F3191" w:rsidRDefault="00BB0F6F" w:rsidP="00750AA2">
            <w:pPr>
              <w:autoSpaceDE w:val="0"/>
              <w:autoSpaceDN w:val="0"/>
              <w:adjustRightInd w:val="0"/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19</w:t>
            </w:r>
          </w:p>
        </w:tc>
        <w:tc>
          <w:tcPr>
            <w:tcW w:w="1169" w:type="dxa"/>
            <w:shd w:val="clear" w:color="auto" w:fill="auto"/>
          </w:tcPr>
          <w:p w:rsidR="00BB0F6F" w:rsidRPr="004F3191" w:rsidRDefault="00BB0F6F" w:rsidP="00750AA2">
            <w:pPr>
              <w:autoSpaceDE w:val="0"/>
              <w:autoSpaceDN w:val="0"/>
              <w:adjustRightInd w:val="0"/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20</w:t>
            </w:r>
          </w:p>
        </w:tc>
      </w:tr>
      <w:tr w:rsidR="00BB0F6F" w:rsidRPr="004A3A96" w:rsidTr="000F5AD9">
        <w:tc>
          <w:tcPr>
            <w:tcW w:w="477" w:type="dxa"/>
            <w:vMerge w:val="restart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1546" w:type="dxa"/>
            <w:vMerge w:val="restart"/>
            <w:shd w:val="clear" w:color="auto" w:fill="auto"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Государст</w:t>
            </w:r>
            <w:r w:rsidR="006B3221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венная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программа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Ростовской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области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«Развитие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культуры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туризма»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4A3A96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hideMark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всего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том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числе: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604" w:type="dxa"/>
            <w:shd w:val="clear" w:color="auto" w:fill="auto"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DC4C84">
              <w:rPr>
                <w:spacing w:val="-10"/>
                <w:kern w:val="2"/>
                <w:sz w:val="24"/>
                <w:szCs w:val="24"/>
              </w:rPr>
              <w:t>31</w:t>
            </w:r>
            <w:r w:rsidRPr="004F3191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DC4C84">
              <w:rPr>
                <w:spacing w:val="-10"/>
                <w:kern w:val="2"/>
                <w:sz w:val="24"/>
                <w:szCs w:val="24"/>
              </w:rPr>
              <w:t>39</w:t>
            </w:r>
            <w:r w:rsidRPr="004F3191">
              <w:rPr>
                <w:spacing w:val="-10"/>
                <w:kern w:val="2"/>
                <w:sz w:val="24"/>
                <w:szCs w:val="24"/>
              </w:rPr>
              <w:t>1,</w:t>
            </w:r>
            <w:r w:rsidR="00DC4C84">
              <w:rPr>
                <w:spacing w:val="-10"/>
                <w:kern w:val="2"/>
                <w:sz w:val="24"/>
                <w:szCs w:val="24"/>
              </w:rPr>
              <w:t>0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609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914,6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DC4C84">
              <w:rPr>
                <w:spacing w:val="-10"/>
                <w:kern w:val="2"/>
                <w:sz w:val="24"/>
                <w:szCs w:val="24"/>
              </w:rPr>
              <w:t>5</w:t>
            </w:r>
            <w:r w:rsidRPr="004F3191">
              <w:rPr>
                <w:spacing w:val="-10"/>
                <w:kern w:val="2"/>
                <w:sz w:val="24"/>
                <w:szCs w:val="24"/>
              </w:rPr>
              <w:t>94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</w:t>
            </w:r>
            <w:r w:rsidR="00DC4C84">
              <w:rPr>
                <w:spacing w:val="-10"/>
                <w:kern w:val="2"/>
                <w:sz w:val="24"/>
                <w:szCs w:val="24"/>
              </w:rPr>
              <w:t>9</w:t>
            </w:r>
            <w:r w:rsidRPr="004F3191">
              <w:rPr>
                <w:spacing w:val="-10"/>
                <w:kern w:val="2"/>
                <w:sz w:val="24"/>
                <w:szCs w:val="24"/>
              </w:rPr>
              <w:t>1,</w:t>
            </w:r>
            <w:r w:rsidR="00DC4C84">
              <w:rPr>
                <w:spacing w:val="-10"/>
                <w:kern w:val="2"/>
                <w:sz w:val="24"/>
                <w:szCs w:val="24"/>
              </w:rPr>
              <w:t>3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DC4C84">
              <w:rPr>
                <w:spacing w:val="-10"/>
                <w:kern w:val="2"/>
                <w:sz w:val="24"/>
                <w:szCs w:val="24"/>
              </w:rPr>
              <w:t>22</w:t>
            </w:r>
            <w:r w:rsidRPr="004F3191">
              <w:rPr>
                <w:spacing w:val="-10"/>
                <w:kern w:val="2"/>
                <w:sz w:val="24"/>
                <w:szCs w:val="24"/>
              </w:rPr>
              <w:t>5</w:t>
            </w:r>
            <w:r w:rsidR="00DC4C84">
              <w:rPr>
                <w:spacing w:val="-10"/>
                <w:kern w:val="2"/>
                <w:sz w:val="24"/>
                <w:szCs w:val="24"/>
              </w:rPr>
              <w:t> 77</w:t>
            </w:r>
            <w:r w:rsidRPr="004F3191">
              <w:rPr>
                <w:spacing w:val="-10"/>
                <w:kern w:val="2"/>
                <w:sz w:val="24"/>
                <w:szCs w:val="24"/>
              </w:rPr>
              <w:t>5</w:t>
            </w:r>
            <w:r w:rsidR="00DC4C84">
              <w:rPr>
                <w:spacing w:val="-10"/>
                <w:kern w:val="2"/>
                <w:sz w:val="24"/>
                <w:szCs w:val="24"/>
              </w:rPr>
              <w:t>,6</w:t>
            </w:r>
          </w:p>
        </w:tc>
        <w:tc>
          <w:tcPr>
            <w:tcW w:w="1070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0</w:t>
            </w:r>
            <w:r w:rsidR="00DC4C84">
              <w:rPr>
                <w:spacing w:val="-10"/>
                <w:kern w:val="2"/>
                <w:sz w:val="24"/>
                <w:szCs w:val="24"/>
              </w:rPr>
              <w:t>4</w:t>
            </w:r>
            <w:r w:rsidRPr="004F3191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DC4C84">
              <w:rPr>
                <w:spacing w:val="-10"/>
                <w:kern w:val="2"/>
                <w:sz w:val="24"/>
                <w:szCs w:val="24"/>
              </w:rPr>
              <w:t>6</w:t>
            </w:r>
            <w:r w:rsidRPr="004F3191">
              <w:rPr>
                <w:spacing w:val="-10"/>
                <w:kern w:val="2"/>
                <w:sz w:val="24"/>
                <w:szCs w:val="24"/>
              </w:rPr>
              <w:t>7</w:t>
            </w:r>
            <w:r w:rsidR="00DC4C84">
              <w:rPr>
                <w:spacing w:val="-10"/>
                <w:kern w:val="2"/>
                <w:sz w:val="24"/>
                <w:szCs w:val="24"/>
              </w:rPr>
              <w:t>2</w:t>
            </w:r>
            <w:r w:rsidRPr="004F3191">
              <w:rPr>
                <w:spacing w:val="-10"/>
                <w:kern w:val="2"/>
                <w:sz w:val="24"/>
                <w:szCs w:val="24"/>
              </w:rPr>
              <w:t>,</w:t>
            </w:r>
            <w:r w:rsidR="00DC4C84"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979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704,6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979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704,6</w:t>
            </w:r>
          </w:p>
        </w:tc>
        <w:tc>
          <w:tcPr>
            <w:tcW w:w="1074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979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704,6</w:t>
            </w:r>
          </w:p>
        </w:tc>
        <w:tc>
          <w:tcPr>
            <w:tcW w:w="1108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979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704,6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979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704,6</w:t>
            </w:r>
          </w:p>
        </w:tc>
        <w:tc>
          <w:tcPr>
            <w:tcW w:w="1111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979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704,6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979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704,6</w:t>
            </w:r>
          </w:p>
        </w:tc>
        <w:tc>
          <w:tcPr>
            <w:tcW w:w="1169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979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704,6</w:t>
            </w:r>
          </w:p>
        </w:tc>
      </w:tr>
      <w:tr w:rsidR="00BB0F6F" w:rsidRPr="004A3A96" w:rsidTr="000F5AD9">
        <w:tc>
          <w:tcPr>
            <w:tcW w:w="477" w:type="dxa"/>
            <w:vMerge/>
            <w:shd w:val="clear" w:color="auto" w:fill="auto"/>
          </w:tcPr>
          <w:p w:rsidR="00BB0F6F" w:rsidRPr="004A3A96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BB0F6F" w:rsidRPr="004A3A96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hideMark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ответственный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исполнитель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государст</w:t>
            </w:r>
            <w:r w:rsidR="006B3221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венной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программы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–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министерство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культуры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Ростовской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shd w:val="clear" w:color="auto" w:fill="auto"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</w:t>
            </w:r>
            <w:r w:rsidR="00DC4C84">
              <w:rPr>
                <w:spacing w:val="-10"/>
                <w:kern w:val="2"/>
                <w:sz w:val="24"/>
                <w:szCs w:val="24"/>
              </w:rPr>
              <w:t>93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02</w:t>
            </w:r>
            <w:r w:rsidR="00DC4C84">
              <w:rPr>
                <w:spacing w:val="-10"/>
                <w:kern w:val="2"/>
                <w:sz w:val="24"/>
                <w:szCs w:val="24"/>
              </w:rPr>
              <w:t>7</w:t>
            </w:r>
            <w:r w:rsidRPr="004F3191">
              <w:rPr>
                <w:spacing w:val="-10"/>
                <w:kern w:val="2"/>
                <w:sz w:val="24"/>
                <w:szCs w:val="24"/>
              </w:rPr>
              <w:t>,</w:t>
            </w:r>
            <w:r w:rsidR="00DC4C84">
              <w:rPr>
                <w:spacing w:val="-10"/>
                <w:kern w:val="2"/>
                <w:sz w:val="24"/>
                <w:szCs w:val="24"/>
              </w:rPr>
              <w:t>5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905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881,9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DC4C84">
              <w:rPr>
                <w:spacing w:val="-10"/>
                <w:kern w:val="2"/>
                <w:sz w:val="24"/>
                <w:szCs w:val="24"/>
              </w:rPr>
              <w:t>7</w:t>
            </w:r>
            <w:r w:rsidRPr="004F3191">
              <w:rPr>
                <w:spacing w:val="-10"/>
                <w:kern w:val="2"/>
                <w:sz w:val="24"/>
                <w:szCs w:val="24"/>
              </w:rPr>
              <w:t>5</w:t>
            </w:r>
            <w:r w:rsidR="00DC4C84">
              <w:rPr>
                <w:spacing w:val="-10"/>
                <w:kern w:val="2"/>
                <w:sz w:val="24"/>
                <w:szCs w:val="24"/>
              </w:rPr>
              <w:t>2 828,3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</w:t>
            </w:r>
            <w:r w:rsidR="00FC2EA9">
              <w:rPr>
                <w:spacing w:val="-10"/>
                <w:kern w:val="2"/>
                <w:sz w:val="24"/>
                <w:szCs w:val="24"/>
              </w:rPr>
              <w:t> </w:t>
            </w:r>
            <w:r w:rsidR="00DC4C84">
              <w:rPr>
                <w:spacing w:val="-10"/>
                <w:kern w:val="2"/>
                <w:sz w:val="24"/>
                <w:szCs w:val="24"/>
              </w:rPr>
              <w:t>7</w:t>
            </w:r>
            <w:r w:rsidR="00FC2EA9">
              <w:rPr>
                <w:spacing w:val="-10"/>
                <w:kern w:val="2"/>
                <w:sz w:val="24"/>
                <w:szCs w:val="24"/>
              </w:rPr>
              <w:t>38 077,5</w:t>
            </w:r>
          </w:p>
        </w:tc>
        <w:tc>
          <w:tcPr>
            <w:tcW w:w="1070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</w:t>
            </w:r>
            <w:r w:rsidR="00FC2EA9">
              <w:rPr>
                <w:spacing w:val="-10"/>
                <w:kern w:val="2"/>
                <w:sz w:val="24"/>
                <w:szCs w:val="24"/>
              </w:rPr>
              <w:t>41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FC2EA9">
              <w:rPr>
                <w:spacing w:val="-10"/>
                <w:kern w:val="2"/>
                <w:sz w:val="24"/>
                <w:szCs w:val="24"/>
              </w:rPr>
              <w:t>7</w:t>
            </w:r>
            <w:r w:rsidRPr="004F3191">
              <w:rPr>
                <w:spacing w:val="-10"/>
                <w:kern w:val="2"/>
                <w:sz w:val="24"/>
                <w:szCs w:val="24"/>
              </w:rPr>
              <w:t>6</w:t>
            </w:r>
            <w:r w:rsidR="00FC2EA9">
              <w:rPr>
                <w:spacing w:val="-10"/>
                <w:kern w:val="2"/>
                <w:sz w:val="24"/>
                <w:szCs w:val="24"/>
              </w:rPr>
              <w:t>1</w:t>
            </w:r>
            <w:r w:rsidRPr="004F3191">
              <w:rPr>
                <w:spacing w:val="-10"/>
                <w:kern w:val="2"/>
                <w:sz w:val="24"/>
                <w:szCs w:val="24"/>
              </w:rPr>
              <w:t>,</w:t>
            </w:r>
            <w:r w:rsidR="00FC2EA9">
              <w:rPr>
                <w:spacing w:val="-10"/>
                <w:kern w:val="2"/>
                <w:sz w:val="24"/>
                <w:szCs w:val="24"/>
              </w:rPr>
              <w:t>4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894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309,8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894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309,8</w:t>
            </w:r>
          </w:p>
        </w:tc>
        <w:tc>
          <w:tcPr>
            <w:tcW w:w="1074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894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309,8</w:t>
            </w:r>
          </w:p>
        </w:tc>
        <w:tc>
          <w:tcPr>
            <w:tcW w:w="1108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894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309,8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894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309,8</w:t>
            </w:r>
          </w:p>
        </w:tc>
        <w:tc>
          <w:tcPr>
            <w:tcW w:w="1111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894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309,8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894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309,8</w:t>
            </w:r>
          </w:p>
        </w:tc>
        <w:tc>
          <w:tcPr>
            <w:tcW w:w="1169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894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309,8</w:t>
            </w:r>
          </w:p>
        </w:tc>
      </w:tr>
      <w:tr w:rsidR="00BB0F6F" w:rsidRPr="004A3A96" w:rsidTr="000F5AD9">
        <w:tc>
          <w:tcPr>
            <w:tcW w:w="477" w:type="dxa"/>
            <w:vMerge/>
            <w:shd w:val="clear" w:color="auto" w:fill="auto"/>
          </w:tcPr>
          <w:p w:rsidR="00BB0F6F" w:rsidRPr="004A3A96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BB0F6F" w:rsidRPr="004A3A96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hideMark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4"/>
                <w:szCs w:val="24"/>
              </w:rPr>
            </w:pPr>
            <w:r w:rsidRPr="006B3221">
              <w:rPr>
                <w:kern w:val="2"/>
                <w:sz w:val="24"/>
                <w:szCs w:val="24"/>
              </w:rPr>
              <w:t>соисполни</w:t>
            </w:r>
            <w:r w:rsidR="006B3221">
              <w:rPr>
                <w:kern w:val="2"/>
                <w:sz w:val="24"/>
                <w:szCs w:val="24"/>
              </w:rPr>
              <w:softHyphen/>
            </w:r>
            <w:r w:rsidRPr="006B3221">
              <w:rPr>
                <w:kern w:val="2"/>
                <w:sz w:val="24"/>
                <w:szCs w:val="24"/>
              </w:rPr>
              <w:t>тель</w:t>
            </w:r>
            <w:r w:rsidR="006B3221">
              <w:rPr>
                <w:kern w:val="2"/>
                <w:sz w:val="24"/>
                <w:szCs w:val="24"/>
              </w:rPr>
              <w:t> </w:t>
            </w:r>
            <w:r w:rsidRPr="006B3221">
              <w:rPr>
                <w:kern w:val="2"/>
                <w:sz w:val="24"/>
                <w:szCs w:val="24"/>
              </w:rPr>
              <w:t>1</w:t>
            </w:r>
            <w:r w:rsidR="008A0A49" w:rsidRPr="006B3221">
              <w:rPr>
                <w:kern w:val="2"/>
                <w:sz w:val="24"/>
                <w:szCs w:val="24"/>
              </w:rPr>
              <w:t xml:space="preserve"> </w:t>
            </w:r>
            <w:r w:rsidRPr="006B3221">
              <w:rPr>
                <w:kern w:val="2"/>
                <w:sz w:val="24"/>
                <w:szCs w:val="24"/>
              </w:rPr>
              <w:t>–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министерство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экономическо</w:t>
            </w:r>
            <w:r w:rsidR="006B3221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развития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Ростовской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shd w:val="clear" w:color="auto" w:fill="auto"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813</w:t>
            </w:r>
          </w:p>
        </w:tc>
        <w:tc>
          <w:tcPr>
            <w:tcW w:w="604" w:type="dxa"/>
            <w:shd w:val="clear" w:color="auto" w:fill="auto"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1369" w:type="dxa"/>
            <w:shd w:val="clear" w:color="auto" w:fill="auto"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578" w:type="dxa"/>
            <w:shd w:val="clear" w:color="auto" w:fill="auto"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1231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</w:t>
            </w:r>
            <w:r w:rsidR="00DC4C84">
              <w:rPr>
                <w:spacing w:val="-10"/>
                <w:kern w:val="2"/>
                <w:sz w:val="24"/>
                <w:szCs w:val="24"/>
              </w:rPr>
              <w:t>41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9</w:t>
            </w:r>
            <w:r w:rsidR="00DC4C84">
              <w:rPr>
                <w:spacing w:val="-10"/>
                <w:kern w:val="2"/>
                <w:sz w:val="24"/>
                <w:szCs w:val="24"/>
              </w:rPr>
              <w:t>57</w:t>
            </w:r>
            <w:r w:rsidRPr="004F3191">
              <w:rPr>
                <w:spacing w:val="-10"/>
                <w:kern w:val="2"/>
                <w:sz w:val="24"/>
                <w:szCs w:val="24"/>
              </w:rPr>
              <w:t>,</w:t>
            </w:r>
            <w:r w:rsidR="00DC4C84">
              <w:rPr>
                <w:spacing w:val="-10"/>
                <w:kern w:val="2"/>
                <w:sz w:val="24"/>
                <w:szCs w:val="24"/>
              </w:rPr>
              <w:t>5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288,1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DC4C84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45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BB0F6F" w:rsidRPr="004F3191">
              <w:rPr>
                <w:spacing w:val="-10"/>
                <w:kern w:val="2"/>
                <w:sz w:val="24"/>
                <w:szCs w:val="24"/>
              </w:rPr>
              <w:t>5</w:t>
            </w:r>
            <w:r>
              <w:rPr>
                <w:spacing w:val="-10"/>
                <w:kern w:val="2"/>
                <w:sz w:val="24"/>
                <w:szCs w:val="24"/>
              </w:rPr>
              <w:t>68</w:t>
            </w:r>
            <w:r w:rsidR="00BB0F6F" w:rsidRPr="004F3191">
              <w:rPr>
                <w:spacing w:val="-10"/>
                <w:kern w:val="2"/>
                <w:sz w:val="24"/>
                <w:szCs w:val="24"/>
              </w:rPr>
              <w:t>,</w:t>
            </w:r>
            <w:r>
              <w:rPr>
                <w:spacing w:val="-10"/>
                <w:kern w:val="2"/>
                <w:sz w:val="24"/>
                <w:szCs w:val="24"/>
              </w:rPr>
              <w:t>4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550,1</w:t>
            </w:r>
          </w:p>
        </w:tc>
        <w:tc>
          <w:tcPr>
            <w:tcW w:w="1070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550,1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074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108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111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169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</w:tr>
      <w:tr w:rsidR="00BB0F6F" w:rsidRPr="004A3A96" w:rsidTr="000F5AD9">
        <w:tc>
          <w:tcPr>
            <w:tcW w:w="477" w:type="dxa"/>
            <w:vMerge/>
            <w:shd w:val="clear" w:color="auto" w:fill="auto"/>
          </w:tcPr>
          <w:p w:rsidR="00BB0F6F" w:rsidRPr="004A3A96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BB0F6F" w:rsidRPr="004A3A96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hideMark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участник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1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–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министерство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строительства,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архитектуры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территориального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развития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Ростовской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shd w:val="clear" w:color="auto" w:fill="auto"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812</w:t>
            </w:r>
          </w:p>
        </w:tc>
        <w:tc>
          <w:tcPr>
            <w:tcW w:w="604" w:type="dxa"/>
            <w:shd w:val="clear" w:color="auto" w:fill="auto"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</w:t>
            </w:r>
            <w:r w:rsidR="00DC4C84">
              <w:rPr>
                <w:spacing w:val="-10"/>
                <w:kern w:val="2"/>
                <w:sz w:val="24"/>
                <w:szCs w:val="24"/>
              </w:rPr>
              <w:t>74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5</w:t>
            </w:r>
            <w:r w:rsidR="00DC4C84">
              <w:rPr>
                <w:spacing w:val="-10"/>
                <w:kern w:val="2"/>
                <w:sz w:val="24"/>
                <w:szCs w:val="24"/>
              </w:rPr>
              <w:t>06</w:t>
            </w:r>
            <w:r w:rsidRPr="004F3191">
              <w:rPr>
                <w:spacing w:val="-10"/>
                <w:kern w:val="2"/>
                <w:sz w:val="24"/>
                <w:szCs w:val="24"/>
              </w:rPr>
              <w:t>,5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138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861,6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DC4C84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342 </w:t>
            </w:r>
            <w:r w:rsidR="00BB0F6F" w:rsidRPr="004F3191">
              <w:rPr>
                <w:spacing w:val="-10"/>
                <w:kern w:val="2"/>
                <w:sz w:val="24"/>
                <w:szCs w:val="24"/>
              </w:rPr>
              <w:t>5</w:t>
            </w:r>
            <w:r>
              <w:rPr>
                <w:spacing w:val="-10"/>
                <w:kern w:val="2"/>
                <w:sz w:val="24"/>
                <w:szCs w:val="24"/>
              </w:rPr>
              <w:t>2</w:t>
            </w:r>
            <w:r w:rsidR="00BB0F6F" w:rsidRPr="004F3191">
              <w:rPr>
                <w:spacing w:val="-10"/>
                <w:kern w:val="2"/>
                <w:sz w:val="24"/>
                <w:szCs w:val="24"/>
              </w:rPr>
              <w:t>3</w:t>
            </w:r>
            <w:r>
              <w:rPr>
                <w:spacing w:val="-10"/>
                <w:kern w:val="2"/>
                <w:sz w:val="24"/>
                <w:szCs w:val="24"/>
              </w:rPr>
              <w:t>,8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33</w:t>
            </w:r>
            <w:r w:rsidR="00DC4C84">
              <w:rPr>
                <w:spacing w:val="-10"/>
                <w:kern w:val="2"/>
                <w:sz w:val="24"/>
                <w:szCs w:val="24"/>
              </w:rPr>
              <w:t>4 543,2</w:t>
            </w:r>
          </w:p>
        </w:tc>
        <w:tc>
          <w:tcPr>
            <w:tcW w:w="1070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577,9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4A3A96" w:rsidTr="000F5AD9">
        <w:tc>
          <w:tcPr>
            <w:tcW w:w="477" w:type="dxa"/>
            <w:vMerge/>
            <w:shd w:val="clear" w:color="auto" w:fill="auto"/>
          </w:tcPr>
          <w:p w:rsidR="00BB0F6F" w:rsidRPr="004A3A96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BB0F6F" w:rsidRPr="004A3A96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hideMark/>
          </w:tcPr>
          <w:p w:rsidR="00BB0F6F" w:rsidRPr="004A3A96" w:rsidRDefault="00BB0F6F" w:rsidP="00750AA2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участник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2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–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комитет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охране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объек</w:t>
            </w:r>
            <w:r w:rsidR="000F5AD9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тов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культур</w:t>
            </w:r>
            <w:r w:rsidR="000F5AD9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ного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наследия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Ростовской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области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843</w:t>
            </w:r>
          </w:p>
        </w:tc>
        <w:tc>
          <w:tcPr>
            <w:tcW w:w="604" w:type="dxa"/>
            <w:shd w:val="clear" w:color="auto" w:fill="auto"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304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899,5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883,0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</w:t>
            </w:r>
            <w:r w:rsidR="00DC4C84">
              <w:rPr>
                <w:spacing w:val="-10"/>
                <w:kern w:val="2"/>
                <w:sz w:val="24"/>
                <w:szCs w:val="24"/>
              </w:rPr>
              <w:t>5</w:t>
            </w:r>
            <w:r w:rsidRPr="004F3191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DC4C84">
              <w:rPr>
                <w:spacing w:val="-10"/>
                <w:kern w:val="2"/>
                <w:sz w:val="24"/>
                <w:szCs w:val="24"/>
              </w:rPr>
              <w:t>47</w:t>
            </w:r>
            <w:r w:rsidRPr="004F3191">
              <w:rPr>
                <w:spacing w:val="-10"/>
                <w:kern w:val="2"/>
                <w:sz w:val="24"/>
                <w:szCs w:val="24"/>
              </w:rPr>
              <w:t>0,</w:t>
            </w:r>
            <w:r w:rsidR="00DC4C84"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DC4C84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91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>
              <w:rPr>
                <w:spacing w:val="-10"/>
                <w:kern w:val="2"/>
                <w:sz w:val="24"/>
                <w:szCs w:val="24"/>
              </w:rPr>
              <w:t>6</w:t>
            </w:r>
            <w:r w:rsidR="00BB0F6F" w:rsidRPr="004F3191">
              <w:rPr>
                <w:spacing w:val="-10"/>
                <w:kern w:val="2"/>
                <w:sz w:val="24"/>
                <w:szCs w:val="24"/>
              </w:rPr>
              <w:t>0</w:t>
            </w:r>
            <w:r>
              <w:rPr>
                <w:spacing w:val="-10"/>
                <w:kern w:val="2"/>
                <w:sz w:val="24"/>
                <w:szCs w:val="24"/>
              </w:rPr>
              <w:t>4</w:t>
            </w:r>
            <w:r w:rsidR="00BB0F6F" w:rsidRPr="004F3191">
              <w:rPr>
                <w:spacing w:val="-10"/>
                <w:kern w:val="2"/>
                <w:sz w:val="24"/>
                <w:szCs w:val="24"/>
              </w:rPr>
              <w:t>,</w:t>
            </w:r>
            <w:r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1070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84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783,3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644,7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644,7</w:t>
            </w:r>
          </w:p>
        </w:tc>
        <w:tc>
          <w:tcPr>
            <w:tcW w:w="1074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644,7</w:t>
            </w:r>
          </w:p>
        </w:tc>
        <w:tc>
          <w:tcPr>
            <w:tcW w:w="1108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644,7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644,7</w:t>
            </w:r>
          </w:p>
        </w:tc>
        <w:tc>
          <w:tcPr>
            <w:tcW w:w="1111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644,7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644,7</w:t>
            </w:r>
          </w:p>
        </w:tc>
        <w:tc>
          <w:tcPr>
            <w:tcW w:w="1169" w:type="dxa"/>
            <w:shd w:val="clear" w:color="auto" w:fill="auto"/>
            <w:hideMark/>
          </w:tcPr>
          <w:p w:rsidR="00BB0F6F" w:rsidRPr="004F3191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644,7</w:t>
            </w:r>
          </w:p>
        </w:tc>
      </w:tr>
      <w:tr w:rsidR="00BB0F6F" w:rsidRPr="004A3A96" w:rsidTr="000F5AD9">
        <w:tc>
          <w:tcPr>
            <w:tcW w:w="477" w:type="dxa"/>
            <w:vMerge w:val="restart"/>
            <w:shd w:val="clear" w:color="auto" w:fill="auto"/>
          </w:tcPr>
          <w:p w:rsidR="00BB0F6F" w:rsidRPr="004A3A96" w:rsidRDefault="00BB0F6F" w:rsidP="00750AA2">
            <w:pPr>
              <w:pageBreakBefore/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lastRenderedPageBreak/>
              <w:t>2.</w:t>
            </w:r>
          </w:p>
        </w:tc>
        <w:tc>
          <w:tcPr>
            <w:tcW w:w="1546" w:type="dxa"/>
            <w:vMerge w:val="restart"/>
            <w:shd w:val="clear" w:color="auto" w:fill="auto"/>
          </w:tcPr>
          <w:p w:rsidR="00BB0F6F" w:rsidRPr="004A3A96" w:rsidRDefault="00BB0F6F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Подпрограм</w:t>
            </w:r>
            <w:r w:rsidR="006B3221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ма</w:t>
            </w:r>
            <w:r w:rsidR="0068046E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«Развитие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культуры»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4A3A96" w:rsidRDefault="00BB0F6F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hideMark/>
          </w:tcPr>
          <w:p w:rsidR="00BB0F6F" w:rsidRPr="004A3A96" w:rsidRDefault="00BB0F6F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всего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4A3A96" w:rsidRDefault="00BB0F6F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том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числе:</w:t>
            </w:r>
          </w:p>
        </w:tc>
        <w:tc>
          <w:tcPr>
            <w:tcW w:w="709" w:type="dxa"/>
            <w:shd w:val="clear" w:color="auto" w:fill="auto"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604" w:type="dxa"/>
            <w:shd w:val="clear" w:color="auto" w:fill="auto"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BB0F6F" w:rsidRPr="004F3191" w:rsidRDefault="00FC2EA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29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>
              <w:rPr>
                <w:spacing w:val="-10"/>
                <w:kern w:val="2"/>
                <w:sz w:val="24"/>
                <w:szCs w:val="24"/>
              </w:rPr>
              <w:t>756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>
              <w:rPr>
                <w:spacing w:val="-10"/>
                <w:kern w:val="2"/>
                <w:sz w:val="24"/>
                <w:szCs w:val="24"/>
              </w:rPr>
              <w:t>562</w:t>
            </w:r>
            <w:r w:rsidR="00BB0F6F" w:rsidRPr="004F3191">
              <w:rPr>
                <w:spacing w:val="-10"/>
                <w:kern w:val="2"/>
                <w:sz w:val="24"/>
                <w:szCs w:val="24"/>
              </w:rPr>
              <w:t>,</w:t>
            </w:r>
            <w:r>
              <w:rPr>
                <w:spacing w:val="-10"/>
                <w:kern w:val="2"/>
                <w:sz w:val="24"/>
                <w:szCs w:val="24"/>
              </w:rPr>
              <w:t>4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443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193,2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4</w:t>
            </w:r>
            <w:r w:rsidR="00FC2EA9">
              <w:rPr>
                <w:spacing w:val="-10"/>
                <w:kern w:val="2"/>
                <w:sz w:val="24"/>
                <w:szCs w:val="24"/>
              </w:rPr>
              <w:t>41 2</w:t>
            </w: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FC2EA9">
              <w:rPr>
                <w:spacing w:val="-10"/>
                <w:kern w:val="2"/>
                <w:sz w:val="24"/>
                <w:szCs w:val="24"/>
              </w:rPr>
              <w:t>4,6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FC2EA9">
              <w:rPr>
                <w:spacing w:val="-10"/>
                <w:kern w:val="2"/>
                <w:sz w:val="24"/>
                <w:szCs w:val="24"/>
              </w:rPr>
              <w:t>05</w:t>
            </w:r>
            <w:r w:rsidRPr="004F3191">
              <w:rPr>
                <w:spacing w:val="-10"/>
                <w:kern w:val="2"/>
                <w:sz w:val="24"/>
                <w:szCs w:val="24"/>
              </w:rPr>
              <w:t>3</w:t>
            </w:r>
            <w:r w:rsidR="00CF5813">
              <w:rPr>
                <w:spacing w:val="-10"/>
                <w:kern w:val="2"/>
                <w:sz w:val="24"/>
                <w:szCs w:val="24"/>
              </w:rPr>
              <w:t> 403,1</w:t>
            </w:r>
          </w:p>
        </w:tc>
        <w:tc>
          <w:tcPr>
            <w:tcW w:w="1070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</w:t>
            </w:r>
            <w:r w:rsidR="00CF5813">
              <w:rPr>
                <w:spacing w:val="-10"/>
                <w:kern w:val="2"/>
                <w:sz w:val="24"/>
                <w:szCs w:val="24"/>
              </w:rPr>
              <w:t>6</w:t>
            </w:r>
            <w:r w:rsidRPr="004F3191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CF5813">
              <w:rPr>
                <w:spacing w:val="-10"/>
                <w:kern w:val="2"/>
                <w:sz w:val="24"/>
                <w:szCs w:val="24"/>
              </w:rPr>
              <w:t>919</w:t>
            </w:r>
            <w:r w:rsidRPr="004F3191">
              <w:rPr>
                <w:spacing w:val="-10"/>
                <w:kern w:val="2"/>
                <w:sz w:val="24"/>
                <w:szCs w:val="24"/>
              </w:rPr>
              <w:t>,</w:t>
            </w:r>
            <w:r w:rsidR="00CF5813">
              <w:rPr>
                <w:spacing w:val="-10"/>
                <w:kern w:val="2"/>
                <w:sz w:val="24"/>
                <w:szCs w:val="24"/>
              </w:rPr>
              <w:t>5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868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604,0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868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604,0</w:t>
            </w:r>
          </w:p>
        </w:tc>
        <w:tc>
          <w:tcPr>
            <w:tcW w:w="1074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868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604,0</w:t>
            </w:r>
          </w:p>
        </w:tc>
        <w:tc>
          <w:tcPr>
            <w:tcW w:w="1108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868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604,0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868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604,0</w:t>
            </w:r>
          </w:p>
        </w:tc>
        <w:tc>
          <w:tcPr>
            <w:tcW w:w="1111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868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604,0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868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604,0</w:t>
            </w:r>
          </w:p>
        </w:tc>
        <w:tc>
          <w:tcPr>
            <w:tcW w:w="1169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868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604,0</w:t>
            </w:r>
          </w:p>
        </w:tc>
      </w:tr>
      <w:tr w:rsidR="00BB0F6F" w:rsidRPr="004A3A96" w:rsidTr="000F5AD9">
        <w:tc>
          <w:tcPr>
            <w:tcW w:w="477" w:type="dxa"/>
            <w:vMerge/>
            <w:shd w:val="clear" w:color="auto" w:fill="auto"/>
          </w:tcPr>
          <w:p w:rsidR="00BB0F6F" w:rsidRPr="004A3A96" w:rsidRDefault="00BB0F6F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BB0F6F" w:rsidRPr="004A3A96" w:rsidRDefault="00BB0F6F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hideMark/>
          </w:tcPr>
          <w:p w:rsidR="00BB0F6F" w:rsidRPr="004A3A96" w:rsidRDefault="00BB0F6F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исполнитель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подпрограм</w:t>
            </w:r>
            <w:r w:rsidR="006B3221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мы</w:t>
            </w:r>
            <w:r w:rsidR="006B3221">
              <w:rPr>
                <w:kern w:val="2"/>
                <w:sz w:val="24"/>
                <w:szCs w:val="24"/>
              </w:rPr>
              <w:t> </w:t>
            </w:r>
            <w:r w:rsidRPr="004A3A96">
              <w:rPr>
                <w:kern w:val="2"/>
                <w:sz w:val="24"/>
                <w:szCs w:val="24"/>
              </w:rPr>
              <w:t>1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–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министерство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культуры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Ростовской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shd w:val="clear" w:color="auto" w:fill="auto"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</w:t>
            </w:r>
            <w:r w:rsidR="00CF5813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CF5813">
              <w:rPr>
                <w:spacing w:val="-10"/>
                <w:kern w:val="2"/>
                <w:sz w:val="24"/>
                <w:szCs w:val="24"/>
              </w:rPr>
              <w:t>824 </w:t>
            </w:r>
            <w:r w:rsidRPr="004F3191">
              <w:rPr>
                <w:spacing w:val="-10"/>
                <w:kern w:val="2"/>
                <w:sz w:val="24"/>
                <w:szCs w:val="24"/>
              </w:rPr>
              <w:t>52</w:t>
            </w:r>
            <w:r w:rsidR="00CF5813">
              <w:rPr>
                <w:spacing w:val="-10"/>
                <w:kern w:val="2"/>
                <w:sz w:val="24"/>
                <w:szCs w:val="24"/>
              </w:rPr>
              <w:t>6,</w:t>
            </w:r>
            <w:r w:rsidRPr="004F3191"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866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740,7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CF5813">
              <w:rPr>
                <w:spacing w:val="-10"/>
                <w:kern w:val="2"/>
                <w:sz w:val="24"/>
                <w:szCs w:val="24"/>
              </w:rPr>
              <w:t>7</w:t>
            </w:r>
            <w:r w:rsidRPr="004F3191">
              <w:rPr>
                <w:spacing w:val="-10"/>
                <w:kern w:val="2"/>
                <w:sz w:val="24"/>
                <w:szCs w:val="24"/>
              </w:rPr>
              <w:t>12</w:t>
            </w:r>
            <w:r w:rsidR="00CF5813">
              <w:rPr>
                <w:spacing w:val="-10"/>
                <w:kern w:val="2"/>
                <w:sz w:val="24"/>
                <w:szCs w:val="24"/>
              </w:rPr>
              <w:t> 2</w:t>
            </w:r>
            <w:r w:rsidRPr="004F3191">
              <w:rPr>
                <w:spacing w:val="-10"/>
                <w:kern w:val="2"/>
                <w:sz w:val="24"/>
                <w:szCs w:val="24"/>
              </w:rPr>
              <w:t>4</w:t>
            </w:r>
            <w:r w:rsidR="00CF5813">
              <w:rPr>
                <w:spacing w:val="-10"/>
                <w:kern w:val="2"/>
                <w:sz w:val="24"/>
                <w:szCs w:val="24"/>
              </w:rPr>
              <w:t>4,3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CF5813">
              <w:rPr>
                <w:spacing w:val="-10"/>
                <w:kern w:val="2"/>
                <w:sz w:val="24"/>
                <w:szCs w:val="24"/>
              </w:rPr>
              <w:t>696 887,2</w:t>
            </w:r>
          </w:p>
        </w:tc>
        <w:tc>
          <w:tcPr>
            <w:tcW w:w="1070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CF5813">
              <w:rPr>
                <w:spacing w:val="-10"/>
                <w:kern w:val="2"/>
                <w:sz w:val="24"/>
                <w:szCs w:val="24"/>
              </w:rPr>
              <w:t>698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CF5813">
              <w:rPr>
                <w:spacing w:val="-10"/>
                <w:kern w:val="2"/>
                <w:sz w:val="24"/>
                <w:szCs w:val="24"/>
              </w:rPr>
              <w:t>9</w:t>
            </w:r>
            <w:r w:rsidRPr="004F3191">
              <w:rPr>
                <w:spacing w:val="-10"/>
                <w:kern w:val="2"/>
                <w:sz w:val="24"/>
                <w:szCs w:val="24"/>
              </w:rPr>
              <w:t>5</w:t>
            </w:r>
            <w:r w:rsidR="00CF5813">
              <w:rPr>
                <w:spacing w:val="-10"/>
                <w:kern w:val="2"/>
                <w:sz w:val="24"/>
                <w:szCs w:val="24"/>
              </w:rPr>
              <w:t>0</w:t>
            </w:r>
            <w:r w:rsidRPr="004F3191">
              <w:rPr>
                <w:spacing w:val="-10"/>
                <w:kern w:val="2"/>
                <w:sz w:val="24"/>
                <w:szCs w:val="24"/>
              </w:rPr>
              <w:t>,</w:t>
            </w:r>
            <w:r w:rsidR="00CF5813">
              <w:rPr>
                <w:spacing w:val="-10"/>
                <w:kern w:val="2"/>
                <w:sz w:val="24"/>
                <w:szCs w:val="24"/>
              </w:rPr>
              <w:t>6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856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213,0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856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213,0</w:t>
            </w:r>
          </w:p>
        </w:tc>
        <w:tc>
          <w:tcPr>
            <w:tcW w:w="1074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856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213,0</w:t>
            </w:r>
          </w:p>
        </w:tc>
        <w:tc>
          <w:tcPr>
            <w:tcW w:w="1108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856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213,0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856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213,0</w:t>
            </w:r>
          </w:p>
        </w:tc>
        <w:tc>
          <w:tcPr>
            <w:tcW w:w="1111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856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213,0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856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213,0</w:t>
            </w:r>
          </w:p>
        </w:tc>
        <w:tc>
          <w:tcPr>
            <w:tcW w:w="1169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856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213,0</w:t>
            </w:r>
          </w:p>
        </w:tc>
      </w:tr>
      <w:tr w:rsidR="00CF5813" w:rsidRPr="004A3A96" w:rsidTr="000F5AD9">
        <w:tc>
          <w:tcPr>
            <w:tcW w:w="477" w:type="dxa"/>
            <w:vMerge/>
            <w:shd w:val="clear" w:color="auto" w:fill="auto"/>
          </w:tcPr>
          <w:p w:rsidR="00CF5813" w:rsidRPr="004A3A96" w:rsidRDefault="00CF5813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F5813" w:rsidRPr="004A3A96" w:rsidRDefault="00CF5813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hideMark/>
          </w:tcPr>
          <w:p w:rsidR="00CF5813" w:rsidRPr="004A3A96" w:rsidRDefault="00CF5813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участник 1 – министерство строительства, архитектуры и территориального развития Ростовской области</w:t>
            </w:r>
          </w:p>
        </w:tc>
        <w:tc>
          <w:tcPr>
            <w:tcW w:w="709" w:type="dxa"/>
            <w:shd w:val="clear" w:color="auto" w:fill="auto"/>
          </w:tcPr>
          <w:p w:rsidR="00CF5813" w:rsidRPr="004F3191" w:rsidRDefault="00CF5813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812</w:t>
            </w:r>
          </w:p>
        </w:tc>
        <w:tc>
          <w:tcPr>
            <w:tcW w:w="604" w:type="dxa"/>
            <w:shd w:val="clear" w:color="auto" w:fill="auto"/>
          </w:tcPr>
          <w:p w:rsidR="00CF5813" w:rsidRPr="004F3191" w:rsidRDefault="00CF5813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CF5813" w:rsidRPr="004F3191" w:rsidRDefault="00CF5813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CF5813" w:rsidRPr="004F3191" w:rsidRDefault="00CF5813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CF5813" w:rsidRPr="004F3191" w:rsidRDefault="00CF5813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</w:t>
            </w:r>
            <w:r>
              <w:rPr>
                <w:spacing w:val="-10"/>
                <w:kern w:val="2"/>
                <w:sz w:val="24"/>
                <w:szCs w:val="24"/>
              </w:rPr>
              <w:t>74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 5</w:t>
            </w:r>
            <w:r>
              <w:rPr>
                <w:spacing w:val="-10"/>
                <w:kern w:val="2"/>
                <w:sz w:val="24"/>
                <w:szCs w:val="24"/>
              </w:rPr>
              <w:t>06</w:t>
            </w:r>
            <w:r w:rsidRPr="004F3191">
              <w:rPr>
                <w:spacing w:val="-10"/>
                <w:kern w:val="2"/>
                <w:sz w:val="24"/>
                <w:szCs w:val="24"/>
              </w:rPr>
              <w:t>,5</w:t>
            </w:r>
          </w:p>
        </w:tc>
        <w:tc>
          <w:tcPr>
            <w:tcW w:w="1126" w:type="dxa"/>
            <w:shd w:val="clear" w:color="auto" w:fill="auto"/>
            <w:hideMark/>
          </w:tcPr>
          <w:p w:rsidR="00CF5813" w:rsidRPr="004F3191" w:rsidRDefault="00CF5813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138 861,6</w:t>
            </w:r>
          </w:p>
        </w:tc>
        <w:tc>
          <w:tcPr>
            <w:tcW w:w="1125" w:type="dxa"/>
            <w:shd w:val="clear" w:color="auto" w:fill="auto"/>
            <w:hideMark/>
          </w:tcPr>
          <w:p w:rsidR="00CF5813" w:rsidRPr="004F3191" w:rsidRDefault="00CF5813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342 </w:t>
            </w:r>
            <w:r w:rsidRPr="004F3191">
              <w:rPr>
                <w:spacing w:val="-10"/>
                <w:kern w:val="2"/>
                <w:sz w:val="24"/>
                <w:szCs w:val="24"/>
              </w:rPr>
              <w:t>5</w:t>
            </w:r>
            <w:r>
              <w:rPr>
                <w:spacing w:val="-10"/>
                <w:kern w:val="2"/>
                <w:sz w:val="24"/>
                <w:szCs w:val="24"/>
              </w:rPr>
              <w:t>2</w:t>
            </w:r>
            <w:r w:rsidRPr="004F3191">
              <w:rPr>
                <w:spacing w:val="-10"/>
                <w:kern w:val="2"/>
                <w:sz w:val="24"/>
                <w:szCs w:val="24"/>
              </w:rPr>
              <w:t>3</w:t>
            </w:r>
            <w:r>
              <w:rPr>
                <w:spacing w:val="-10"/>
                <w:kern w:val="2"/>
                <w:sz w:val="24"/>
                <w:szCs w:val="24"/>
              </w:rPr>
              <w:t>,8</w:t>
            </w:r>
          </w:p>
        </w:tc>
        <w:tc>
          <w:tcPr>
            <w:tcW w:w="1126" w:type="dxa"/>
            <w:shd w:val="clear" w:color="auto" w:fill="auto"/>
            <w:hideMark/>
          </w:tcPr>
          <w:p w:rsidR="00CF5813" w:rsidRPr="004F3191" w:rsidRDefault="00CF5813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33</w:t>
            </w:r>
            <w:r>
              <w:rPr>
                <w:spacing w:val="-10"/>
                <w:kern w:val="2"/>
                <w:sz w:val="24"/>
                <w:szCs w:val="24"/>
              </w:rPr>
              <w:t>4 543,2</w:t>
            </w:r>
          </w:p>
        </w:tc>
        <w:tc>
          <w:tcPr>
            <w:tcW w:w="1070" w:type="dxa"/>
            <w:shd w:val="clear" w:color="auto" w:fill="auto"/>
            <w:hideMark/>
          </w:tcPr>
          <w:p w:rsidR="00CF5813" w:rsidRPr="004F3191" w:rsidRDefault="00CF5813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158 577,9</w:t>
            </w:r>
          </w:p>
        </w:tc>
        <w:tc>
          <w:tcPr>
            <w:tcW w:w="1125" w:type="dxa"/>
            <w:shd w:val="clear" w:color="auto" w:fill="auto"/>
            <w:hideMark/>
          </w:tcPr>
          <w:p w:rsidR="00CF5813" w:rsidRPr="004F3191" w:rsidRDefault="00CF5813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F5813" w:rsidRPr="004F3191" w:rsidRDefault="00CF5813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CF5813" w:rsidRPr="004F3191" w:rsidRDefault="00CF5813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CF5813" w:rsidRPr="004F3191" w:rsidRDefault="00CF5813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F5813" w:rsidRPr="004F3191" w:rsidRDefault="00CF5813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CF5813" w:rsidRPr="004F3191" w:rsidRDefault="00CF5813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F5813" w:rsidRPr="004F3191" w:rsidRDefault="00CF5813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CF5813" w:rsidRPr="004F3191" w:rsidRDefault="00CF5813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4A3A96" w:rsidTr="000F5AD9">
        <w:tc>
          <w:tcPr>
            <w:tcW w:w="477" w:type="dxa"/>
            <w:vMerge/>
            <w:shd w:val="clear" w:color="auto" w:fill="auto"/>
          </w:tcPr>
          <w:p w:rsidR="00BB0F6F" w:rsidRPr="004A3A96" w:rsidRDefault="00BB0F6F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BB0F6F" w:rsidRPr="004A3A96" w:rsidRDefault="00BB0F6F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hideMark/>
          </w:tcPr>
          <w:p w:rsidR="00BB0F6F" w:rsidRPr="004A3A96" w:rsidRDefault="00BB0F6F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участник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2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–</w:t>
            </w:r>
          </w:p>
          <w:p w:rsidR="00BB0F6F" w:rsidRPr="004A3A96" w:rsidRDefault="00BB0F6F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комитет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охране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объек</w:t>
            </w:r>
            <w:r w:rsidR="000F5AD9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тов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культур</w:t>
            </w:r>
            <w:r w:rsidR="000F5AD9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ного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наследия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Ростовской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области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843</w:t>
            </w:r>
          </w:p>
        </w:tc>
        <w:tc>
          <w:tcPr>
            <w:tcW w:w="604" w:type="dxa"/>
            <w:shd w:val="clear" w:color="auto" w:fill="auto"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957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529,1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437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590,9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</w:t>
            </w:r>
            <w:r w:rsidR="00CF5813">
              <w:rPr>
                <w:spacing w:val="-10"/>
                <w:kern w:val="2"/>
                <w:sz w:val="24"/>
                <w:szCs w:val="24"/>
              </w:rPr>
              <w:t>8</w:t>
            </w:r>
            <w:r w:rsidRPr="004F3191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CF5813">
              <w:rPr>
                <w:spacing w:val="-10"/>
                <w:kern w:val="2"/>
                <w:sz w:val="24"/>
                <w:szCs w:val="24"/>
              </w:rPr>
              <w:t>446</w:t>
            </w:r>
            <w:r w:rsidRPr="004F3191">
              <w:rPr>
                <w:spacing w:val="-10"/>
                <w:kern w:val="2"/>
                <w:sz w:val="24"/>
                <w:szCs w:val="24"/>
              </w:rPr>
              <w:t>,</w:t>
            </w:r>
            <w:r w:rsidR="00CF5813">
              <w:rPr>
                <w:spacing w:val="-10"/>
                <w:kern w:val="2"/>
                <w:sz w:val="24"/>
                <w:szCs w:val="24"/>
              </w:rPr>
              <w:t>5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</w:t>
            </w:r>
            <w:r w:rsidR="00CF5813">
              <w:rPr>
                <w:spacing w:val="-10"/>
                <w:kern w:val="2"/>
                <w:sz w:val="24"/>
                <w:szCs w:val="24"/>
              </w:rPr>
              <w:t>1 972,7</w:t>
            </w:r>
          </w:p>
        </w:tc>
        <w:tc>
          <w:tcPr>
            <w:tcW w:w="1070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391,0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391,0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391,0</w:t>
            </w:r>
          </w:p>
        </w:tc>
        <w:tc>
          <w:tcPr>
            <w:tcW w:w="1074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391,0</w:t>
            </w:r>
          </w:p>
        </w:tc>
        <w:tc>
          <w:tcPr>
            <w:tcW w:w="1108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391,0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391,0</w:t>
            </w:r>
          </w:p>
        </w:tc>
        <w:tc>
          <w:tcPr>
            <w:tcW w:w="1111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391,0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391,0</w:t>
            </w:r>
          </w:p>
        </w:tc>
        <w:tc>
          <w:tcPr>
            <w:tcW w:w="1169" w:type="dxa"/>
            <w:shd w:val="clear" w:color="auto" w:fill="auto"/>
            <w:hideMark/>
          </w:tcPr>
          <w:p w:rsidR="00BB0F6F" w:rsidRPr="004F3191" w:rsidRDefault="00BB0F6F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391,0</w:t>
            </w:r>
          </w:p>
        </w:tc>
      </w:tr>
      <w:tr w:rsidR="0068046E" w:rsidRPr="004A3A96" w:rsidTr="000F5AD9">
        <w:tc>
          <w:tcPr>
            <w:tcW w:w="477" w:type="dxa"/>
            <w:vMerge w:val="restart"/>
            <w:shd w:val="clear" w:color="auto" w:fill="auto"/>
          </w:tcPr>
          <w:p w:rsidR="0068046E" w:rsidRPr="004A3A96" w:rsidRDefault="0068046E" w:rsidP="000F5AD9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3.</w:t>
            </w:r>
          </w:p>
        </w:tc>
        <w:tc>
          <w:tcPr>
            <w:tcW w:w="1546" w:type="dxa"/>
            <w:vMerge w:val="restart"/>
            <w:shd w:val="clear" w:color="auto" w:fill="auto"/>
            <w:hideMark/>
          </w:tcPr>
          <w:p w:rsidR="0068046E" w:rsidRPr="004A3A96" w:rsidRDefault="0068046E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Основное ме</w:t>
            </w:r>
            <w:r>
              <w:rPr>
                <w:kern w:val="2"/>
                <w:sz w:val="24"/>
                <w:szCs w:val="24"/>
              </w:rPr>
              <w:softHyphen/>
            </w:r>
            <w:r w:rsidRPr="006B3221">
              <w:rPr>
                <w:spacing w:val="-4"/>
                <w:kern w:val="2"/>
                <w:sz w:val="24"/>
                <w:szCs w:val="24"/>
              </w:rPr>
              <w:t>роприятие 1.1.</w:t>
            </w:r>
            <w:r w:rsidRPr="004A3A96">
              <w:rPr>
                <w:kern w:val="2"/>
                <w:sz w:val="24"/>
                <w:szCs w:val="24"/>
              </w:rPr>
              <w:t xml:space="preserve"> Охрана </w:t>
            </w:r>
          </w:p>
          <w:p w:rsidR="0068046E" w:rsidRPr="004A3A96" w:rsidRDefault="0068046E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и сохранение объектов культурного наследия Ростовской области</w:t>
            </w:r>
          </w:p>
        </w:tc>
        <w:tc>
          <w:tcPr>
            <w:tcW w:w="1720" w:type="dxa"/>
            <w:shd w:val="clear" w:color="auto" w:fill="auto"/>
            <w:hideMark/>
          </w:tcPr>
          <w:p w:rsidR="0068046E" w:rsidRDefault="0068046E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всего</w:t>
            </w:r>
          </w:p>
          <w:p w:rsidR="0068046E" w:rsidRPr="004A3A96" w:rsidRDefault="0068046E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 том числе</w:t>
            </w:r>
          </w:p>
        </w:tc>
        <w:tc>
          <w:tcPr>
            <w:tcW w:w="709" w:type="dxa"/>
            <w:shd w:val="clear" w:color="auto" w:fill="auto"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604" w:type="dxa"/>
            <w:shd w:val="clear" w:color="auto" w:fill="auto"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1 216 467,7</w:t>
            </w:r>
          </w:p>
        </w:tc>
        <w:tc>
          <w:tcPr>
            <w:tcW w:w="1126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644 997,3</w:t>
            </w:r>
          </w:p>
        </w:tc>
        <w:tc>
          <w:tcPr>
            <w:tcW w:w="1125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437 978,7</w:t>
            </w:r>
          </w:p>
        </w:tc>
        <w:tc>
          <w:tcPr>
            <w:tcW w:w="1126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21 972,7</w:t>
            </w:r>
          </w:p>
        </w:tc>
        <w:tc>
          <w:tcPr>
            <w:tcW w:w="1070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12 391,0</w:t>
            </w:r>
          </w:p>
        </w:tc>
        <w:tc>
          <w:tcPr>
            <w:tcW w:w="1125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12 391,0</w:t>
            </w:r>
          </w:p>
        </w:tc>
        <w:tc>
          <w:tcPr>
            <w:tcW w:w="1126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12 391,0</w:t>
            </w:r>
          </w:p>
        </w:tc>
        <w:tc>
          <w:tcPr>
            <w:tcW w:w="1074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12 391,0</w:t>
            </w:r>
          </w:p>
        </w:tc>
        <w:tc>
          <w:tcPr>
            <w:tcW w:w="1108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12 391,0</w:t>
            </w:r>
          </w:p>
        </w:tc>
        <w:tc>
          <w:tcPr>
            <w:tcW w:w="1126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12 391,0</w:t>
            </w:r>
          </w:p>
        </w:tc>
        <w:tc>
          <w:tcPr>
            <w:tcW w:w="1111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12 391,0</w:t>
            </w:r>
          </w:p>
        </w:tc>
        <w:tc>
          <w:tcPr>
            <w:tcW w:w="1140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12 391,0</w:t>
            </w:r>
          </w:p>
        </w:tc>
        <w:tc>
          <w:tcPr>
            <w:tcW w:w="1169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12 391,0</w:t>
            </w:r>
          </w:p>
        </w:tc>
      </w:tr>
      <w:tr w:rsidR="0068046E" w:rsidRPr="004A3A96" w:rsidTr="000F5AD9">
        <w:tc>
          <w:tcPr>
            <w:tcW w:w="477" w:type="dxa"/>
            <w:vMerge/>
            <w:shd w:val="clear" w:color="auto" w:fill="auto"/>
          </w:tcPr>
          <w:p w:rsidR="0068046E" w:rsidRPr="004A3A96" w:rsidRDefault="0068046E" w:rsidP="000F5AD9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68046E" w:rsidRPr="004A3A96" w:rsidRDefault="0068046E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hideMark/>
          </w:tcPr>
          <w:p w:rsidR="0068046E" w:rsidRDefault="0068046E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 xml:space="preserve">комитет </w:t>
            </w:r>
          </w:p>
          <w:p w:rsidR="0068046E" w:rsidRPr="004A3A96" w:rsidRDefault="0068046E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 xml:space="preserve">по охране объектов культурного наследия Ростовской области </w:t>
            </w:r>
          </w:p>
        </w:tc>
        <w:tc>
          <w:tcPr>
            <w:tcW w:w="709" w:type="dxa"/>
            <w:shd w:val="clear" w:color="auto" w:fill="auto"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843</w:t>
            </w:r>
          </w:p>
        </w:tc>
        <w:tc>
          <w:tcPr>
            <w:tcW w:w="604" w:type="dxa"/>
            <w:shd w:val="clear" w:color="auto" w:fill="auto"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11 1 00 00590</w:t>
            </w:r>
          </w:p>
        </w:tc>
        <w:tc>
          <w:tcPr>
            <w:tcW w:w="578" w:type="dxa"/>
            <w:shd w:val="clear" w:color="auto" w:fill="auto"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620</w:t>
            </w:r>
          </w:p>
        </w:tc>
        <w:tc>
          <w:tcPr>
            <w:tcW w:w="1231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957 529,1</w:t>
            </w:r>
          </w:p>
        </w:tc>
        <w:tc>
          <w:tcPr>
            <w:tcW w:w="1126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437 590,9</w:t>
            </w:r>
          </w:p>
        </w:tc>
        <w:tc>
          <w:tcPr>
            <w:tcW w:w="1125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</w:t>
            </w:r>
            <w:r>
              <w:rPr>
                <w:spacing w:val="-10"/>
                <w:kern w:val="2"/>
                <w:sz w:val="24"/>
                <w:szCs w:val="24"/>
              </w:rPr>
              <w:t>8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6 </w:t>
            </w:r>
            <w:r>
              <w:rPr>
                <w:spacing w:val="-10"/>
                <w:kern w:val="2"/>
                <w:sz w:val="24"/>
                <w:szCs w:val="24"/>
              </w:rPr>
              <w:t>446</w:t>
            </w:r>
            <w:r w:rsidRPr="004F3191">
              <w:rPr>
                <w:spacing w:val="-10"/>
                <w:kern w:val="2"/>
                <w:sz w:val="24"/>
                <w:szCs w:val="24"/>
              </w:rPr>
              <w:t>,</w:t>
            </w:r>
            <w:r>
              <w:rPr>
                <w:spacing w:val="-10"/>
                <w:kern w:val="2"/>
                <w:sz w:val="24"/>
                <w:szCs w:val="24"/>
              </w:rPr>
              <w:t>5</w:t>
            </w:r>
          </w:p>
        </w:tc>
        <w:tc>
          <w:tcPr>
            <w:tcW w:w="1126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</w:t>
            </w:r>
            <w:r>
              <w:rPr>
                <w:spacing w:val="-10"/>
                <w:kern w:val="2"/>
                <w:sz w:val="24"/>
                <w:szCs w:val="24"/>
              </w:rPr>
              <w:t>1 972,7</w:t>
            </w:r>
          </w:p>
        </w:tc>
        <w:tc>
          <w:tcPr>
            <w:tcW w:w="1070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12 391,0</w:t>
            </w:r>
          </w:p>
        </w:tc>
        <w:tc>
          <w:tcPr>
            <w:tcW w:w="1125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12 391,0</w:t>
            </w:r>
          </w:p>
        </w:tc>
        <w:tc>
          <w:tcPr>
            <w:tcW w:w="1126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12 391,0</w:t>
            </w:r>
          </w:p>
        </w:tc>
        <w:tc>
          <w:tcPr>
            <w:tcW w:w="1074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12 391,0</w:t>
            </w:r>
          </w:p>
        </w:tc>
        <w:tc>
          <w:tcPr>
            <w:tcW w:w="1108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12 391,0</w:t>
            </w:r>
          </w:p>
        </w:tc>
        <w:tc>
          <w:tcPr>
            <w:tcW w:w="1126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12 391,0</w:t>
            </w:r>
          </w:p>
        </w:tc>
        <w:tc>
          <w:tcPr>
            <w:tcW w:w="1111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12 391,0</w:t>
            </w:r>
          </w:p>
        </w:tc>
        <w:tc>
          <w:tcPr>
            <w:tcW w:w="1140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12 391,0</w:t>
            </w:r>
          </w:p>
        </w:tc>
        <w:tc>
          <w:tcPr>
            <w:tcW w:w="1169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12 391,0</w:t>
            </w:r>
          </w:p>
        </w:tc>
      </w:tr>
      <w:tr w:rsidR="0068046E" w:rsidRPr="004A3A96" w:rsidTr="000F5AD9">
        <w:tc>
          <w:tcPr>
            <w:tcW w:w="477" w:type="dxa"/>
            <w:vMerge/>
            <w:shd w:val="clear" w:color="auto" w:fill="auto"/>
          </w:tcPr>
          <w:p w:rsidR="0068046E" w:rsidRPr="004A3A96" w:rsidRDefault="0068046E" w:rsidP="000F5AD9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68046E" w:rsidRPr="004A3A96" w:rsidRDefault="0068046E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  <w:shd w:val="clear" w:color="auto" w:fill="auto"/>
            <w:hideMark/>
          </w:tcPr>
          <w:p w:rsidR="0068046E" w:rsidRPr="004A3A96" w:rsidRDefault="0068046E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министерство культуры Ростовской области</w:t>
            </w:r>
          </w:p>
        </w:tc>
        <w:tc>
          <w:tcPr>
            <w:tcW w:w="709" w:type="dxa"/>
            <w:shd w:val="clear" w:color="auto" w:fill="auto"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11 1 00 68890</w:t>
            </w:r>
          </w:p>
        </w:tc>
        <w:tc>
          <w:tcPr>
            <w:tcW w:w="578" w:type="dxa"/>
            <w:shd w:val="clear" w:color="auto" w:fill="auto"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630</w:t>
            </w:r>
          </w:p>
        </w:tc>
        <w:tc>
          <w:tcPr>
            <w:tcW w:w="1231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176 000,0</w:t>
            </w:r>
          </w:p>
        </w:tc>
        <w:tc>
          <w:tcPr>
            <w:tcW w:w="1126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176 000,0</w:t>
            </w:r>
          </w:p>
        </w:tc>
        <w:tc>
          <w:tcPr>
            <w:tcW w:w="1125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68046E" w:rsidRPr="004A3A96" w:rsidTr="000F5AD9">
        <w:tc>
          <w:tcPr>
            <w:tcW w:w="477" w:type="dxa"/>
            <w:vMerge/>
            <w:shd w:val="clear" w:color="auto" w:fill="auto"/>
          </w:tcPr>
          <w:p w:rsidR="0068046E" w:rsidRPr="004A3A96" w:rsidRDefault="0068046E" w:rsidP="000F5AD9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68046E" w:rsidRPr="004A3A96" w:rsidRDefault="0068046E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68046E" w:rsidRPr="004A3A96" w:rsidRDefault="0068046E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11 1 00 68950</w:t>
            </w:r>
          </w:p>
        </w:tc>
        <w:tc>
          <w:tcPr>
            <w:tcW w:w="578" w:type="dxa"/>
            <w:shd w:val="clear" w:color="auto" w:fill="auto"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630</w:t>
            </w:r>
          </w:p>
        </w:tc>
        <w:tc>
          <w:tcPr>
            <w:tcW w:w="1231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62 812,8</w:t>
            </w:r>
          </w:p>
        </w:tc>
        <w:tc>
          <w:tcPr>
            <w:tcW w:w="1126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31 406,4</w:t>
            </w:r>
          </w:p>
        </w:tc>
        <w:tc>
          <w:tcPr>
            <w:tcW w:w="1125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31 406,4</w:t>
            </w:r>
          </w:p>
        </w:tc>
        <w:tc>
          <w:tcPr>
            <w:tcW w:w="1126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68046E" w:rsidRPr="004A3A96" w:rsidTr="000F5AD9">
        <w:tc>
          <w:tcPr>
            <w:tcW w:w="477" w:type="dxa"/>
            <w:vMerge/>
            <w:shd w:val="clear" w:color="auto" w:fill="auto"/>
          </w:tcPr>
          <w:p w:rsidR="0068046E" w:rsidRPr="004A3A96" w:rsidRDefault="0068046E" w:rsidP="000F5AD9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68046E" w:rsidRPr="004A3A96" w:rsidRDefault="0068046E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68046E" w:rsidRPr="004A3A96" w:rsidRDefault="0068046E" w:rsidP="000F5AD9">
            <w:pPr>
              <w:autoSpaceDE w:val="0"/>
              <w:autoSpaceDN w:val="0"/>
              <w:adjustRightInd w:val="0"/>
              <w:spacing w:line="223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11 1 00 69080</w:t>
            </w:r>
          </w:p>
        </w:tc>
        <w:tc>
          <w:tcPr>
            <w:tcW w:w="578" w:type="dxa"/>
            <w:shd w:val="clear" w:color="auto" w:fill="auto"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810</w:t>
            </w:r>
          </w:p>
        </w:tc>
        <w:tc>
          <w:tcPr>
            <w:tcW w:w="1231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20 125,8</w:t>
            </w:r>
          </w:p>
        </w:tc>
        <w:tc>
          <w:tcPr>
            <w:tcW w:w="1126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20 125,8</w:t>
            </w:r>
          </w:p>
        </w:tc>
        <w:tc>
          <w:tcPr>
            <w:tcW w:w="1126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68046E" w:rsidRPr="004F3191" w:rsidRDefault="0068046E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 w:val="restart"/>
            <w:shd w:val="clear" w:color="auto" w:fill="auto"/>
          </w:tcPr>
          <w:p w:rsidR="00906559" w:rsidRPr="004A3A96" w:rsidRDefault="00906559" w:rsidP="000F5AD9">
            <w:pPr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4.</w:t>
            </w:r>
          </w:p>
        </w:tc>
        <w:tc>
          <w:tcPr>
            <w:tcW w:w="1546" w:type="dxa"/>
            <w:vMerge w:val="restart"/>
            <w:shd w:val="clear" w:color="auto" w:fill="auto"/>
            <w:hideMark/>
          </w:tcPr>
          <w:p w:rsidR="00906559" w:rsidRPr="004A3A96" w:rsidRDefault="00906559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Основное ме</w:t>
            </w:r>
            <w:r>
              <w:rPr>
                <w:kern w:val="2"/>
                <w:sz w:val="24"/>
                <w:szCs w:val="24"/>
              </w:rPr>
              <w:softHyphen/>
            </w:r>
            <w:r w:rsidRPr="006B3221">
              <w:rPr>
                <w:spacing w:val="-4"/>
                <w:kern w:val="2"/>
                <w:sz w:val="24"/>
                <w:szCs w:val="24"/>
              </w:rPr>
              <w:t>роприятие 1.2.</w:t>
            </w:r>
            <w:r w:rsidRPr="004A3A96">
              <w:rPr>
                <w:kern w:val="2"/>
                <w:sz w:val="24"/>
                <w:szCs w:val="24"/>
              </w:rPr>
              <w:t xml:space="preserve"> Развитие профессионального искусства </w:t>
            </w:r>
          </w:p>
        </w:tc>
        <w:tc>
          <w:tcPr>
            <w:tcW w:w="1720" w:type="dxa"/>
            <w:shd w:val="clear" w:color="auto" w:fill="auto"/>
            <w:hideMark/>
          </w:tcPr>
          <w:p w:rsidR="00906559" w:rsidRDefault="00906559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всего</w:t>
            </w:r>
          </w:p>
          <w:p w:rsidR="00906559" w:rsidRPr="004A3A96" w:rsidRDefault="00906559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 том числе</w:t>
            </w: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8 911 237,2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750 349,6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795 554,5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815 709,4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864 924,5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710 587,4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Default="00906559" w:rsidP="000F5AD9">
            <w:pPr>
              <w:spacing w:line="223" w:lineRule="auto"/>
            </w:pPr>
            <w:r w:rsidRPr="009D6F85">
              <w:rPr>
                <w:spacing w:val="-10"/>
                <w:kern w:val="2"/>
                <w:sz w:val="24"/>
                <w:szCs w:val="24"/>
              </w:rPr>
              <w:t>710 587,4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Default="00906559" w:rsidP="000F5AD9">
            <w:pPr>
              <w:spacing w:line="223" w:lineRule="auto"/>
            </w:pPr>
            <w:r w:rsidRPr="009D6F85">
              <w:rPr>
                <w:spacing w:val="-10"/>
                <w:kern w:val="2"/>
                <w:sz w:val="24"/>
                <w:szCs w:val="24"/>
              </w:rPr>
              <w:t>710 587,4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Default="00906559" w:rsidP="000F5AD9">
            <w:pPr>
              <w:spacing w:line="223" w:lineRule="auto"/>
            </w:pPr>
            <w:r w:rsidRPr="009D6F85">
              <w:rPr>
                <w:spacing w:val="-10"/>
                <w:kern w:val="2"/>
                <w:sz w:val="24"/>
                <w:szCs w:val="24"/>
              </w:rPr>
              <w:t>710 587,4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Default="00906559" w:rsidP="000F5AD9">
            <w:pPr>
              <w:spacing w:line="223" w:lineRule="auto"/>
            </w:pPr>
            <w:r w:rsidRPr="009D6F85">
              <w:rPr>
                <w:spacing w:val="-10"/>
                <w:kern w:val="2"/>
                <w:sz w:val="24"/>
                <w:szCs w:val="24"/>
              </w:rPr>
              <w:t>710 587,4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Default="00906559" w:rsidP="000F5AD9">
            <w:pPr>
              <w:spacing w:line="223" w:lineRule="auto"/>
            </w:pPr>
            <w:r w:rsidRPr="009D6F85">
              <w:rPr>
                <w:spacing w:val="-10"/>
                <w:kern w:val="2"/>
                <w:sz w:val="24"/>
                <w:szCs w:val="24"/>
              </w:rPr>
              <w:t>710 587,4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Default="00906559" w:rsidP="000F5AD9">
            <w:pPr>
              <w:spacing w:line="223" w:lineRule="auto"/>
            </w:pPr>
            <w:r w:rsidRPr="009D6F85">
              <w:rPr>
                <w:spacing w:val="-10"/>
                <w:kern w:val="2"/>
                <w:sz w:val="24"/>
                <w:szCs w:val="24"/>
              </w:rPr>
              <w:t>710 587,4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Default="00906559" w:rsidP="000F5AD9">
            <w:pPr>
              <w:spacing w:line="223" w:lineRule="auto"/>
            </w:pPr>
            <w:r w:rsidRPr="009D6F85">
              <w:rPr>
                <w:spacing w:val="-10"/>
                <w:kern w:val="2"/>
                <w:sz w:val="24"/>
                <w:szCs w:val="24"/>
              </w:rPr>
              <w:t>710 587,4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  <w:shd w:val="clear" w:color="auto" w:fill="auto"/>
            <w:hideMark/>
          </w:tcPr>
          <w:p w:rsidR="00906559" w:rsidRPr="004A3A96" w:rsidRDefault="00906559" w:rsidP="000F5AD9">
            <w:pPr>
              <w:autoSpaceDE w:val="0"/>
              <w:autoSpaceDN w:val="0"/>
              <w:adjustRightInd w:val="0"/>
              <w:spacing w:line="223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министерство культуры Ростовской области</w:t>
            </w: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11 1 00 11380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360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14 758,8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1 229,9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1 229,9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1 229,9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1 229,9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1 229,9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1 229,9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1 229,9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1 229,9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1 229,9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1 229,9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1 229,9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1 229,9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23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11 1 00 11530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360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414,0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34,5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34,5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34,5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34,5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34,5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34,5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34,5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34,5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34,5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34,5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34,5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34,5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23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R4660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52 358,9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28 735,7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23623,2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23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R4660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48 384,5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23 623,0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24 761,5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23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R5170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13 443,7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7 639,1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5 804,6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23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R5170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620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13 443,7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7 639,1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5 804,6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23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R5170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23 777,9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11 609,2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12 168,7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23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11 1 00 00590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620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8 74</w:t>
            </w:r>
            <w:r>
              <w:rPr>
                <w:spacing w:val="-10"/>
                <w:kern w:val="2"/>
                <w:sz w:val="24"/>
                <w:szCs w:val="24"/>
              </w:rPr>
              <w:t>4 6</w:t>
            </w:r>
            <w:r w:rsidRPr="004F3191">
              <w:rPr>
                <w:spacing w:val="-10"/>
                <w:kern w:val="2"/>
                <w:sz w:val="24"/>
                <w:szCs w:val="24"/>
              </w:rPr>
              <w:t>5</w:t>
            </w:r>
            <w:r>
              <w:rPr>
                <w:spacing w:val="-10"/>
                <w:kern w:val="2"/>
                <w:sz w:val="24"/>
                <w:szCs w:val="24"/>
              </w:rPr>
              <w:t>5,</w:t>
            </w:r>
            <w:r w:rsidRPr="004F3191"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705 071,3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</w:t>
            </w:r>
            <w:r>
              <w:rPr>
                <w:spacing w:val="-10"/>
                <w:kern w:val="2"/>
                <w:sz w:val="24"/>
                <w:szCs w:val="24"/>
              </w:rPr>
              <w:t>59 057,7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779 212,8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826 729,9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709 323,0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709 323,0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709 323,0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709 323,0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709 323,0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709 323,0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709 323,0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709 323,0</w:t>
            </w:r>
          </w:p>
        </w:tc>
      </w:tr>
      <w:tr w:rsidR="00CE674B" w:rsidRPr="004A3A96" w:rsidTr="000F5AD9">
        <w:tc>
          <w:tcPr>
            <w:tcW w:w="477" w:type="dxa"/>
            <w:vMerge w:val="restart"/>
            <w:shd w:val="clear" w:color="auto" w:fill="auto"/>
          </w:tcPr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5.</w:t>
            </w:r>
          </w:p>
        </w:tc>
        <w:tc>
          <w:tcPr>
            <w:tcW w:w="1546" w:type="dxa"/>
            <w:vMerge w:val="restart"/>
            <w:shd w:val="clear" w:color="auto" w:fill="auto"/>
            <w:hideMark/>
          </w:tcPr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Основное ме</w:t>
            </w:r>
            <w:r>
              <w:rPr>
                <w:kern w:val="2"/>
                <w:sz w:val="24"/>
                <w:szCs w:val="24"/>
              </w:rPr>
              <w:softHyphen/>
            </w:r>
            <w:r w:rsidRPr="006B3221">
              <w:rPr>
                <w:spacing w:val="-4"/>
                <w:kern w:val="2"/>
                <w:sz w:val="24"/>
                <w:szCs w:val="24"/>
              </w:rPr>
              <w:t>роприятие 1.3.</w:t>
            </w:r>
            <w:r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bCs/>
                <w:kern w:val="2"/>
                <w:sz w:val="24"/>
                <w:szCs w:val="24"/>
              </w:rPr>
              <w:t xml:space="preserve">Развитие материально-технической базы сферы </w:t>
            </w:r>
            <w:r w:rsidRPr="004A3A96">
              <w:rPr>
                <w:bCs/>
                <w:kern w:val="2"/>
                <w:sz w:val="24"/>
                <w:szCs w:val="24"/>
              </w:rPr>
              <w:lastRenderedPageBreak/>
              <w:t>культуры</w:t>
            </w:r>
          </w:p>
        </w:tc>
        <w:tc>
          <w:tcPr>
            <w:tcW w:w="1720" w:type="dxa"/>
            <w:shd w:val="clear" w:color="auto" w:fill="auto"/>
            <w:hideMark/>
          </w:tcPr>
          <w:p w:rsidR="00CE674B" w:rsidRDefault="00CE674B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всего</w:t>
            </w:r>
          </w:p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 том числе</w:t>
            </w: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4 997 088,6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1551637,7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1 749 926,1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868 770,7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590 257,3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29 562,1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29 562,1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29 562,1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29 562,1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29 562,1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Default="00CE674B" w:rsidP="000F5AD9">
            <w:pPr>
              <w:spacing w:line="223" w:lineRule="auto"/>
              <w:jc w:val="center"/>
            </w:pPr>
            <w:r w:rsidRPr="00234788">
              <w:rPr>
                <w:spacing w:val="-10"/>
                <w:kern w:val="2"/>
                <w:sz w:val="24"/>
                <w:szCs w:val="24"/>
              </w:rPr>
              <w:t>29 562,1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Default="00CE674B" w:rsidP="000F5AD9">
            <w:pPr>
              <w:spacing w:line="223" w:lineRule="auto"/>
              <w:jc w:val="center"/>
            </w:pPr>
            <w:r w:rsidRPr="00234788">
              <w:rPr>
                <w:spacing w:val="-10"/>
                <w:kern w:val="2"/>
                <w:sz w:val="24"/>
                <w:szCs w:val="24"/>
              </w:rPr>
              <w:t>29 562,1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Default="00CE674B" w:rsidP="000F5AD9">
            <w:pPr>
              <w:spacing w:line="223" w:lineRule="auto"/>
              <w:jc w:val="center"/>
            </w:pPr>
            <w:r w:rsidRPr="00234788">
              <w:rPr>
                <w:spacing w:val="-10"/>
                <w:kern w:val="2"/>
                <w:sz w:val="24"/>
                <w:szCs w:val="24"/>
              </w:rPr>
              <w:t>29 562,1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autoSpaceDE w:val="0"/>
              <w:autoSpaceDN w:val="0"/>
              <w:adjustRightInd w:val="0"/>
              <w:spacing w:line="223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  <w:shd w:val="clear" w:color="auto" w:fill="auto"/>
            <w:hideMark/>
          </w:tcPr>
          <w:p w:rsidR="00906559" w:rsidRPr="004A3A96" w:rsidRDefault="00906559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министерство культуры Ростовской области</w:t>
            </w: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R4670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100 260,3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50 129,6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50 130,7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autoSpaceDE w:val="0"/>
              <w:autoSpaceDN w:val="0"/>
              <w:adjustRightInd w:val="0"/>
              <w:spacing w:line="223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R4670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100 441,0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50 129,6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50 311,4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autoSpaceDE w:val="0"/>
              <w:autoSpaceDN w:val="0"/>
              <w:adjustRightInd w:val="0"/>
              <w:spacing w:line="223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R2990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212 823,2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4 170,0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75 504,2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133 149,0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autoSpaceDE w:val="0"/>
              <w:autoSpaceDN w:val="0"/>
              <w:adjustRightInd w:val="0"/>
              <w:spacing w:line="223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R2990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86 272,8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86 272,8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B3037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B3037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B3037A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F21B0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F21B0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0703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5365B2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R</w:t>
            </w:r>
            <w:r>
              <w:rPr>
                <w:spacing w:val="-10"/>
                <w:kern w:val="2"/>
                <w:sz w:val="24"/>
                <w:szCs w:val="24"/>
              </w:rPr>
              <w:t>3</w:t>
            </w:r>
            <w:r w:rsidRPr="004F3191">
              <w:rPr>
                <w:spacing w:val="-10"/>
                <w:kern w:val="2"/>
                <w:sz w:val="24"/>
                <w:szCs w:val="24"/>
              </w:rPr>
              <w:t>0</w:t>
            </w:r>
            <w:r>
              <w:rPr>
                <w:spacing w:val="-10"/>
                <w:kern w:val="2"/>
                <w:sz w:val="24"/>
                <w:szCs w:val="24"/>
              </w:rPr>
              <w:t>60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F21B0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27 579,4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8 269,0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19 310,4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F21B0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F21B0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F21B0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F21B0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F21B0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F21B0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F21B0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F21B0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F21B0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B3037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B3037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B3037A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0703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11 1 00 74080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5365B2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>
              <w:rPr>
                <w:spacing w:val="-10"/>
                <w:kern w:val="2"/>
                <w:sz w:val="24"/>
                <w:szCs w:val="24"/>
              </w:rPr>
              <w:t>39 295,9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34 825,7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5365B2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10</w:t>
            </w:r>
            <w:r w:rsidRPr="004F3191">
              <w:rPr>
                <w:spacing w:val="-10"/>
                <w:kern w:val="2"/>
                <w:sz w:val="24"/>
                <w:szCs w:val="24"/>
              </w:rPr>
              <w:t>4 4</w:t>
            </w:r>
            <w:r>
              <w:rPr>
                <w:spacing w:val="-10"/>
                <w:kern w:val="2"/>
                <w:sz w:val="24"/>
                <w:szCs w:val="24"/>
              </w:rPr>
              <w:t>7</w:t>
            </w:r>
            <w:r w:rsidRPr="004F3191">
              <w:rPr>
                <w:spacing w:val="-10"/>
                <w:kern w:val="2"/>
                <w:sz w:val="24"/>
                <w:szCs w:val="24"/>
              </w:rPr>
              <w:t>0,</w:t>
            </w:r>
            <w:r>
              <w:rPr>
                <w:spacing w:val="-10"/>
                <w:kern w:val="2"/>
                <w:sz w:val="24"/>
                <w:szCs w:val="24"/>
              </w:rPr>
              <w:t>2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F21B0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F21B0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F21B0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autoSpaceDE w:val="0"/>
              <w:autoSpaceDN w:val="0"/>
              <w:adjustRightInd w:val="0"/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0703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11 1 00 74510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9 100,5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9 100,5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0704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11 1 00 00590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11 1</w:t>
            </w:r>
            <w:r w:rsidRPr="004F3191">
              <w:rPr>
                <w:spacing w:val="-10"/>
                <w:kern w:val="2"/>
                <w:sz w:val="24"/>
                <w:szCs w:val="24"/>
              </w:rPr>
              <w:t>2</w:t>
            </w:r>
            <w:r>
              <w:rPr>
                <w:spacing w:val="-10"/>
                <w:kern w:val="2"/>
                <w:sz w:val="24"/>
                <w:szCs w:val="24"/>
              </w:rPr>
              <w:t>0,4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10 936,4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184,0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11 1 00 00590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894 759,7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317 837,7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37</w:t>
            </w:r>
            <w:r w:rsidRPr="004F3191">
              <w:rPr>
                <w:spacing w:val="-10"/>
                <w:kern w:val="2"/>
                <w:sz w:val="24"/>
                <w:szCs w:val="24"/>
              </w:rPr>
              <w:t>8</w:t>
            </w:r>
            <w:r>
              <w:rPr>
                <w:spacing w:val="-10"/>
                <w:kern w:val="2"/>
                <w:sz w:val="24"/>
                <w:szCs w:val="24"/>
              </w:rPr>
              <w:t> 701,6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78 220,4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15 000,0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15 000,0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15 000,0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15 000,0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15 000,0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15 000,0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15 000,0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15 000,0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11 1 00 00590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620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</w:t>
            </w:r>
            <w:r>
              <w:rPr>
                <w:spacing w:val="-10"/>
                <w:kern w:val="2"/>
                <w:sz w:val="24"/>
                <w:szCs w:val="24"/>
              </w:rPr>
              <w:t>6 592,5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616 542,8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19</w:t>
            </w:r>
            <w:r>
              <w:rPr>
                <w:spacing w:val="-10"/>
                <w:kern w:val="2"/>
                <w:sz w:val="24"/>
                <w:szCs w:val="24"/>
              </w:rPr>
              <w:t>0 049,7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11 1 00 73290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81</w:t>
            </w: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>
              <w:rPr>
                <w:spacing w:val="-10"/>
                <w:kern w:val="2"/>
                <w:sz w:val="24"/>
                <w:szCs w:val="24"/>
              </w:rPr>
              <w:t> 919,5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216 941,3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258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>
              <w:rPr>
                <w:spacing w:val="-10"/>
                <w:kern w:val="2"/>
                <w:sz w:val="24"/>
                <w:szCs w:val="24"/>
              </w:rPr>
              <w:t>352</w:t>
            </w:r>
            <w:r w:rsidRPr="004F3191">
              <w:rPr>
                <w:spacing w:val="-10"/>
                <w:kern w:val="2"/>
                <w:sz w:val="24"/>
                <w:szCs w:val="24"/>
              </w:rPr>
              <w:t>,</w:t>
            </w:r>
            <w:r>
              <w:rPr>
                <w:spacing w:val="-10"/>
                <w:kern w:val="2"/>
                <w:sz w:val="24"/>
                <w:szCs w:val="24"/>
              </w:rPr>
              <w:t>3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153 470,1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66 659,0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14 562,1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14 562,1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14 562,1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14 562,1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14 562,1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14 562,1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14 562,1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14 562,1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11 1 00 73320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</w:t>
            </w:r>
            <w:r>
              <w:rPr>
                <w:spacing w:val="-10"/>
                <w:kern w:val="2"/>
                <w:sz w:val="24"/>
                <w:szCs w:val="24"/>
              </w:rPr>
              <w:t>5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6 </w:t>
            </w:r>
            <w:r>
              <w:rPr>
                <w:spacing w:val="-10"/>
                <w:kern w:val="2"/>
                <w:sz w:val="24"/>
                <w:szCs w:val="24"/>
              </w:rPr>
              <w:t>8</w:t>
            </w:r>
            <w:r w:rsidRPr="004F3191">
              <w:rPr>
                <w:spacing w:val="-10"/>
                <w:kern w:val="2"/>
                <w:sz w:val="24"/>
                <w:szCs w:val="24"/>
              </w:rPr>
              <w:t>64,</w:t>
            </w:r>
            <w:r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89 636,0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99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 2</w:t>
            </w:r>
            <w:r>
              <w:rPr>
                <w:spacing w:val="-10"/>
                <w:kern w:val="2"/>
                <w:sz w:val="24"/>
                <w:szCs w:val="24"/>
              </w:rPr>
              <w:t>5</w:t>
            </w:r>
            <w:r w:rsidRPr="004F3191">
              <w:rPr>
                <w:spacing w:val="-10"/>
                <w:kern w:val="2"/>
                <w:sz w:val="24"/>
                <w:szCs w:val="24"/>
              </w:rPr>
              <w:t>0,</w:t>
            </w:r>
            <w:r>
              <w:rPr>
                <w:spacing w:val="-10"/>
                <w:kern w:val="2"/>
                <w:sz w:val="24"/>
                <w:szCs w:val="24"/>
              </w:rPr>
              <w:t>2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67 978,6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11 1 00 73900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</w:t>
            </w:r>
            <w:r>
              <w:rPr>
                <w:spacing w:val="-10"/>
                <w:kern w:val="2"/>
                <w:sz w:val="24"/>
                <w:szCs w:val="24"/>
              </w:rPr>
              <w:t>5 730,3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39 923,6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</w:t>
            </w:r>
            <w:r>
              <w:rPr>
                <w:spacing w:val="-10"/>
                <w:kern w:val="2"/>
                <w:sz w:val="24"/>
                <w:szCs w:val="24"/>
              </w:rPr>
              <w:t>5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 8</w:t>
            </w:r>
            <w:r>
              <w:rPr>
                <w:spacing w:val="-10"/>
                <w:kern w:val="2"/>
                <w:sz w:val="24"/>
                <w:szCs w:val="24"/>
              </w:rPr>
              <w:t>06</w:t>
            </w:r>
            <w:r w:rsidRPr="004F3191">
              <w:rPr>
                <w:spacing w:val="-10"/>
                <w:kern w:val="2"/>
                <w:sz w:val="24"/>
                <w:szCs w:val="24"/>
              </w:rPr>
              <w:t>,</w:t>
            </w:r>
            <w:r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11 1 00 73920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</w:t>
            </w:r>
            <w:r>
              <w:rPr>
                <w:spacing w:val="-10"/>
                <w:kern w:val="2"/>
                <w:sz w:val="24"/>
                <w:szCs w:val="24"/>
              </w:rPr>
              <w:t>3 </w:t>
            </w:r>
            <w:r w:rsidRPr="004F3191">
              <w:rPr>
                <w:spacing w:val="-10"/>
                <w:kern w:val="2"/>
                <w:sz w:val="24"/>
                <w:szCs w:val="24"/>
              </w:rPr>
              <w:t>4</w:t>
            </w:r>
            <w:r>
              <w:rPr>
                <w:spacing w:val="-10"/>
                <w:kern w:val="2"/>
                <w:sz w:val="24"/>
                <w:szCs w:val="24"/>
              </w:rPr>
              <w:t>48,1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9 684,3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>
              <w:rPr>
                <w:spacing w:val="-10"/>
                <w:kern w:val="2"/>
                <w:sz w:val="24"/>
                <w:szCs w:val="24"/>
              </w:rPr>
              <w:t>3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 7</w:t>
            </w:r>
            <w:r>
              <w:rPr>
                <w:spacing w:val="-10"/>
                <w:kern w:val="2"/>
                <w:sz w:val="24"/>
                <w:szCs w:val="24"/>
              </w:rPr>
              <w:t>63</w:t>
            </w:r>
            <w:r w:rsidRPr="004F3191">
              <w:rPr>
                <w:spacing w:val="-10"/>
                <w:kern w:val="2"/>
                <w:sz w:val="24"/>
                <w:szCs w:val="24"/>
              </w:rPr>
              <w:t>,</w:t>
            </w:r>
            <w:r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11 1 00 74520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1 459,8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1 459,8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0703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А1 55190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175 063,2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68 965,3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106 097,9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0704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А1 55190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32 254,5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32 254,5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А1 55190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131 907,6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11 588,4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77 931,5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42 387,7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А1 55190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117 688,6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45 226,5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72 462,1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0703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А3 54530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540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1 000,0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1 000,0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А3 54530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540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2 000,0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2 000,0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А3 54530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5 000,0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2 000,0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3 000,0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министерство строительства, архитектуры и территориаль</w:t>
            </w:r>
            <w:r w:rsidR="000F5AD9">
              <w:rPr>
                <w:rFonts w:eastAsia="Calibri"/>
                <w:kern w:val="2"/>
                <w:sz w:val="24"/>
                <w:szCs w:val="24"/>
                <w:lang w:eastAsia="en-US"/>
              </w:rPr>
              <w:softHyphen/>
            </w: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ного развития Ростовской области</w:t>
            </w: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812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11 1 00 40370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410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316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>
              <w:rPr>
                <w:spacing w:val="-10"/>
                <w:kern w:val="2"/>
                <w:sz w:val="24"/>
                <w:szCs w:val="24"/>
              </w:rPr>
              <w:t>09</w:t>
            </w:r>
            <w:r w:rsidRPr="004F3191">
              <w:rPr>
                <w:spacing w:val="-10"/>
                <w:kern w:val="2"/>
                <w:sz w:val="24"/>
                <w:szCs w:val="24"/>
              </w:rPr>
              <w:t>7,</w:t>
            </w:r>
            <w:r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87 366,3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</w:t>
            </w:r>
            <w:r>
              <w:rPr>
                <w:spacing w:val="-10"/>
                <w:kern w:val="2"/>
                <w:sz w:val="24"/>
                <w:szCs w:val="24"/>
              </w:rPr>
              <w:t>28 731,4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812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11 1 00 71310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540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47 361,9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29 601,2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17 760,7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812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11 1 00 73830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55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>
              <w:rPr>
                <w:spacing w:val="-10"/>
                <w:kern w:val="2"/>
                <w:sz w:val="24"/>
                <w:szCs w:val="24"/>
              </w:rPr>
              <w:t>9</w:t>
            </w:r>
            <w:r w:rsidRPr="004F3191">
              <w:rPr>
                <w:spacing w:val="-10"/>
                <w:kern w:val="2"/>
                <w:sz w:val="24"/>
                <w:szCs w:val="24"/>
              </w:rPr>
              <w:t>60,</w:t>
            </w:r>
            <w:r>
              <w:rPr>
                <w:spacing w:val="-10"/>
                <w:kern w:val="2"/>
                <w:sz w:val="24"/>
                <w:szCs w:val="24"/>
              </w:rPr>
              <w:t>6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21 492,8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3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4 </w:t>
            </w:r>
            <w:r>
              <w:rPr>
                <w:spacing w:val="-10"/>
                <w:kern w:val="2"/>
                <w:sz w:val="24"/>
                <w:szCs w:val="24"/>
              </w:rPr>
              <w:t>4</w:t>
            </w:r>
            <w:r w:rsidRPr="004F3191">
              <w:rPr>
                <w:spacing w:val="-10"/>
                <w:kern w:val="2"/>
                <w:sz w:val="24"/>
                <w:szCs w:val="24"/>
              </w:rPr>
              <w:t>67,</w:t>
            </w:r>
            <w:r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06559" w:rsidRPr="004A3A96" w:rsidTr="000F5AD9">
        <w:tc>
          <w:tcPr>
            <w:tcW w:w="477" w:type="dxa"/>
            <w:vMerge/>
            <w:shd w:val="clear" w:color="auto" w:fill="auto"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06559" w:rsidRPr="004A3A96" w:rsidRDefault="00906559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812</w:t>
            </w:r>
          </w:p>
        </w:tc>
        <w:tc>
          <w:tcPr>
            <w:tcW w:w="604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11 1 00 73840</w:t>
            </w:r>
          </w:p>
        </w:tc>
        <w:tc>
          <w:tcPr>
            <w:tcW w:w="578" w:type="dxa"/>
            <w:shd w:val="clear" w:color="auto" w:fill="auto"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555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>
              <w:rPr>
                <w:spacing w:val="-10"/>
                <w:kern w:val="2"/>
                <w:sz w:val="24"/>
                <w:szCs w:val="24"/>
              </w:rPr>
              <w:t>08</w:t>
            </w:r>
            <w:r w:rsidRPr="004F3191">
              <w:rPr>
                <w:spacing w:val="-10"/>
                <w:kern w:val="2"/>
                <w:sz w:val="24"/>
                <w:szCs w:val="24"/>
              </w:rPr>
              <w:t>6,</w:t>
            </w:r>
            <w:r>
              <w:rPr>
                <w:spacing w:val="-10"/>
                <w:kern w:val="2"/>
                <w:sz w:val="24"/>
                <w:szCs w:val="24"/>
              </w:rPr>
              <w:t>3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30 002,5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</w:t>
            </w:r>
            <w:r>
              <w:rPr>
                <w:spacing w:val="-10"/>
                <w:kern w:val="2"/>
                <w:sz w:val="24"/>
                <w:szCs w:val="24"/>
              </w:rPr>
              <w:t>9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>
              <w:rPr>
                <w:spacing w:val="-10"/>
                <w:kern w:val="2"/>
                <w:sz w:val="24"/>
                <w:szCs w:val="24"/>
              </w:rPr>
              <w:t>3</w:t>
            </w:r>
            <w:r w:rsidRPr="004F3191">
              <w:rPr>
                <w:spacing w:val="-10"/>
                <w:kern w:val="2"/>
                <w:sz w:val="24"/>
                <w:szCs w:val="24"/>
              </w:rPr>
              <w:t>2</w:t>
            </w:r>
            <w:r>
              <w:rPr>
                <w:spacing w:val="-10"/>
                <w:kern w:val="2"/>
                <w:sz w:val="24"/>
                <w:szCs w:val="24"/>
              </w:rPr>
              <w:t>4</w:t>
            </w:r>
            <w:r w:rsidRPr="004F3191">
              <w:rPr>
                <w:spacing w:val="-10"/>
                <w:kern w:val="2"/>
                <w:sz w:val="24"/>
                <w:szCs w:val="24"/>
              </w:rPr>
              <w:t>,</w:t>
            </w:r>
            <w:r>
              <w:rPr>
                <w:spacing w:val="-10"/>
                <w:kern w:val="2"/>
                <w:sz w:val="24"/>
                <w:szCs w:val="24"/>
              </w:rPr>
              <w:t>6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30</w:t>
            </w:r>
            <w:r>
              <w:rPr>
                <w:spacing w:val="-10"/>
                <w:kern w:val="2"/>
                <w:sz w:val="24"/>
                <w:szCs w:val="24"/>
              </w:rPr>
              <w:t>4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>
              <w:rPr>
                <w:spacing w:val="-10"/>
                <w:kern w:val="2"/>
                <w:sz w:val="24"/>
                <w:szCs w:val="24"/>
              </w:rPr>
              <w:t>942</w:t>
            </w:r>
            <w:r w:rsidRPr="004F3191">
              <w:rPr>
                <w:spacing w:val="-10"/>
                <w:kern w:val="2"/>
                <w:sz w:val="24"/>
                <w:szCs w:val="24"/>
              </w:rPr>
              <w:t>,</w:t>
            </w:r>
            <w:r>
              <w:rPr>
                <w:spacing w:val="-10"/>
                <w:kern w:val="2"/>
                <w:sz w:val="24"/>
                <w:szCs w:val="24"/>
              </w:rPr>
              <w:t>0</w:t>
            </w:r>
          </w:p>
        </w:tc>
        <w:tc>
          <w:tcPr>
            <w:tcW w:w="107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140 817,2</w:t>
            </w:r>
          </w:p>
        </w:tc>
        <w:tc>
          <w:tcPr>
            <w:tcW w:w="1125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06559" w:rsidRPr="004F3191" w:rsidRDefault="00906559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E674B" w:rsidRPr="004A3A96" w:rsidTr="000F5AD9">
        <w:tc>
          <w:tcPr>
            <w:tcW w:w="477" w:type="dxa"/>
            <w:vMerge w:val="restart"/>
            <w:shd w:val="clear" w:color="auto" w:fill="auto"/>
          </w:tcPr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6.</w:t>
            </w:r>
          </w:p>
        </w:tc>
        <w:tc>
          <w:tcPr>
            <w:tcW w:w="1546" w:type="dxa"/>
            <w:vMerge w:val="restart"/>
            <w:shd w:val="clear" w:color="auto" w:fill="auto"/>
            <w:hideMark/>
          </w:tcPr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35" w:lineRule="auto"/>
              <w:rPr>
                <w:bCs/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Основное ме</w:t>
            </w:r>
            <w:r>
              <w:rPr>
                <w:kern w:val="2"/>
                <w:sz w:val="24"/>
                <w:szCs w:val="24"/>
              </w:rPr>
              <w:softHyphen/>
            </w:r>
            <w:r w:rsidRPr="006B3221">
              <w:rPr>
                <w:spacing w:val="-4"/>
                <w:kern w:val="2"/>
                <w:sz w:val="24"/>
                <w:szCs w:val="24"/>
              </w:rPr>
              <w:t>роприятие 1.4.</w:t>
            </w:r>
            <w:r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bCs/>
                <w:kern w:val="2"/>
                <w:sz w:val="24"/>
                <w:szCs w:val="24"/>
              </w:rPr>
              <w:t>Развитие биб</w:t>
            </w:r>
            <w:r>
              <w:rPr>
                <w:bCs/>
                <w:kern w:val="2"/>
                <w:sz w:val="24"/>
                <w:szCs w:val="24"/>
              </w:rPr>
              <w:softHyphen/>
            </w:r>
            <w:r w:rsidRPr="004A3A96">
              <w:rPr>
                <w:bCs/>
                <w:kern w:val="2"/>
                <w:sz w:val="24"/>
                <w:szCs w:val="24"/>
              </w:rPr>
              <w:t>лиотечного дела</w:t>
            </w:r>
          </w:p>
        </w:tc>
        <w:tc>
          <w:tcPr>
            <w:tcW w:w="1720" w:type="dxa"/>
            <w:shd w:val="clear" w:color="auto" w:fill="auto"/>
            <w:hideMark/>
          </w:tcPr>
          <w:p w:rsidR="00CE674B" w:rsidRDefault="00CE674B" w:rsidP="000F5AD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всего</w:t>
            </w:r>
          </w:p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 том числе</w:t>
            </w: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2 417 147,2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218 920,8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242 802,3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224 134,2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220 708,3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188 822,7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188 822,7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Default="00CE674B" w:rsidP="000F5AD9">
            <w:pPr>
              <w:spacing w:line="235" w:lineRule="auto"/>
            </w:pPr>
            <w:r w:rsidRPr="00E57959">
              <w:rPr>
                <w:spacing w:val="-10"/>
                <w:kern w:val="2"/>
                <w:sz w:val="24"/>
                <w:szCs w:val="24"/>
              </w:rPr>
              <w:t>188 822,7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Default="00CE674B" w:rsidP="000F5AD9">
            <w:pPr>
              <w:spacing w:line="235" w:lineRule="auto"/>
            </w:pPr>
            <w:r w:rsidRPr="00E57959">
              <w:rPr>
                <w:spacing w:val="-10"/>
                <w:kern w:val="2"/>
                <w:sz w:val="24"/>
                <w:szCs w:val="24"/>
              </w:rPr>
              <w:t>188 822,7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Default="00CE674B" w:rsidP="000F5AD9">
            <w:pPr>
              <w:spacing w:line="235" w:lineRule="auto"/>
            </w:pPr>
            <w:r w:rsidRPr="00E57959">
              <w:rPr>
                <w:spacing w:val="-10"/>
                <w:kern w:val="2"/>
                <w:sz w:val="24"/>
                <w:szCs w:val="24"/>
              </w:rPr>
              <w:t>188 822,7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Default="00CE674B" w:rsidP="000F5AD9">
            <w:pPr>
              <w:spacing w:line="235" w:lineRule="auto"/>
            </w:pPr>
            <w:r w:rsidRPr="00E57959">
              <w:rPr>
                <w:spacing w:val="-10"/>
                <w:kern w:val="2"/>
                <w:sz w:val="24"/>
                <w:szCs w:val="24"/>
              </w:rPr>
              <w:t>188 822,7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Default="00CE674B" w:rsidP="000F5AD9">
            <w:pPr>
              <w:spacing w:line="235" w:lineRule="auto"/>
            </w:pPr>
            <w:r w:rsidRPr="00E57959">
              <w:rPr>
                <w:spacing w:val="-10"/>
                <w:kern w:val="2"/>
                <w:sz w:val="24"/>
                <w:szCs w:val="24"/>
              </w:rPr>
              <w:t>188 822,7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Default="00CE674B" w:rsidP="000F5AD9">
            <w:pPr>
              <w:spacing w:line="235" w:lineRule="auto"/>
            </w:pPr>
            <w:r w:rsidRPr="00E57959">
              <w:rPr>
                <w:spacing w:val="-10"/>
                <w:kern w:val="2"/>
                <w:sz w:val="24"/>
                <w:szCs w:val="24"/>
              </w:rPr>
              <w:t>188 822,7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  <w:shd w:val="clear" w:color="auto" w:fill="auto"/>
            <w:hideMark/>
          </w:tcPr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министерство культуры Ростовской области</w:t>
            </w: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11 1 00 00590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2 28</w:t>
            </w:r>
            <w:r>
              <w:rPr>
                <w:spacing w:val="-10"/>
                <w:kern w:val="2"/>
                <w:sz w:val="24"/>
                <w:szCs w:val="24"/>
              </w:rPr>
              <w:t>0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>
              <w:rPr>
                <w:spacing w:val="-10"/>
                <w:kern w:val="2"/>
                <w:sz w:val="24"/>
                <w:szCs w:val="24"/>
              </w:rPr>
              <w:t>404</w:t>
            </w:r>
            <w:r w:rsidRPr="004F3191">
              <w:rPr>
                <w:spacing w:val="-10"/>
                <w:kern w:val="2"/>
                <w:sz w:val="24"/>
                <w:szCs w:val="24"/>
              </w:rPr>
              <w:t>,</w:t>
            </w:r>
            <w:r>
              <w:rPr>
                <w:spacing w:val="-10"/>
                <w:kern w:val="2"/>
                <w:sz w:val="24"/>
                <w:szCs w:val="24"/>
              </w:rPr>
              <w:t>9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176 548,3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19</w:t>
            </w:r>
            <w:r>
              <w:rPr>
                <w:spacing w:val="-10"/>
                <w:kern w:val="2"/>
                <w:sz w:val="24"/>
                <w:szCs w:val="24"/>
              </w:rPr>
              <w:t>3 082,5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19</w:t>
            </w:r>
            <w:r>
              <w:rPr>
                <w:spacing w:val="-10"/>
                <w:kern w:val="2"/>
                <w:sz w:val="24"/>
                <w:szCs w:val="24"/>
              </w:rPr>
              <w:t>4 4</w:t>
            </w:r>
            <w:r w:rsidRPr="004F3191">
              <w:rPr>
                <w:spacing w:val="-10"/>
                <w:kern w:val="2"/>
                <w:sz w:val="24"/>
                <w:szCs w:val="24"/>
              </w:rPr>
              <w:t>8</w:t>
            </w:r>
            <w:r>
              <w:rPr>
                <w:spacing w:val="-10"/>
                <w:kern w:val="2"/>
                <w:sz w:val="24"/>
                <w:szCs w:val="24"/>
              </w:rPr>
              <w:t>4,2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20</w:t>
            </w:r>
            <w:r>
              <w:rPr>
                <w:spacing w:val="-10"/>
                <w:kern w:val="2"/>
                <w:sz w:val="24"/>
                <w:szCs w:val="24"/>
              </w:rPr>
              <w:t>5 708,3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188 822,7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188 822,7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188 822,7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188 822,7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188 822,7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188 822,7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188 822,7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188 822,7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11 1 00 74180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</w:t>
            </w:r>
            <w:r>
              <w:rPr>
                <w:spacing w:val="-10"/>
                <w:kern w:val="2"/>
                <w:sz w:val="24"/>
                <w:szCs w:val="24"/>
              </w:rPr>
              <w:t>3 343,3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24 804,2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</w:t>
            </w:r>
            <w:r>
              <w:rPr>
                <w:spacing w:val="-10"/>
                <w:kern w:val="2"/>
                <w:sz w:val="24"/>
                <w:szCs w:val="24"/>
              </w:rPr>
              <w:t>3 889,1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24 650,0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R5193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1 954,5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1 123,8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830,7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R5192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1 444,5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1 444,5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А1 54540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540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40 000,0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15 000,0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25 000,0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А1 54540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20 000,0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5 000,0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15 000,0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E674B" w:rsidRPr="004A3A96" w:rsidTr="000F5AD9">
        <w:tc>
          <w:tcPr>
            <w:tcW w:w="477" w:type="dxa"/>
            <w:vMerge w:val="restart"/>
            <w:shd w:val="clear" w:color="auto" w:fill="auto"/>
          </w:tcPr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546" w:type="dxa"/>
            <w:vMerge w:val="restart"/>
            <w:shd w:val="clear" w:color="auto" w:fill="auto"/>
            <w:hideMark/>
          </w:tcPr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Основное ме</w:t>
            </w: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softHyphen/>
            </w:r>
            <w:r w:rsidRPr="006B3221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</w:rPr>
              <w:t xml:space="preserve">роприятие 1.5. </w:t>
            </w:r>
            <w:r w:rsidRPr="004A3A96">
              <w:rPr>
                <w:rFonts w:eastAsia="Calibri"/>
                <w:bCs/>
                <w:kern w:val="2"/>
                <w:sz w:val="24"/>
                <w:szCs w:val="24"/>
                <w:lang w:eastAsia="en-US"/>
              </w:rPr>
              <w:t>Развитие музейного дела</w:t>
            </w:r>
          </w:p>
        </w:tc>
        <w:tc>
          <w:tcPr>
            <w:tcW w:w="1720" w:type="dxa"/>
            <w:shd w:val="clear" w:color="auto" w:fill="auto"/>
            <w:hideMark/>
          </w:tcPr>
          <w:p w:rsidR="00CE674B" w:rsidRDefault="00CE674B" w:rsidP="000F5AD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всего</w:t>
            </w:r>
          </w:p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 том числе</w:t>
            </w: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6 97</w:t>
            </w:r>
            <w:r>
              <w:rPr>
                <w:spacing w:val="-10"/>
                <w:kern w:val="2"/>
                <w:sz w:val="24"/>
                <w:szCs w:val="24"/>
              </w:rPr>
              <w:t>5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>
              <w:rPr>
                <w:spacing w:val="-10"/>
                <w:kern w:val="2"/>
                <w:sz w:val="24"/>
                <w:szCs w:val="24"/>
              </w:rPr>
              <w:t>51</w:t>
            </w:r>
            <w:r w:rsidRPr="004F3191">
              <w:rPr>
                <w:spacing w:val="-10"/>
                <w:kern w:val="2"/>
                <w:sz w:val="24"/>
                <w:szCs w:val="24"/>
              </w:rPr>
              <w:t>8,</w:t>
            </w:r>
            <w:r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777 126,5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</w:t>
            </w:r>
            <w:r>
              <w:rPr>
                <w:spacing w:val="-10"/>
                <w:kern w:val="2"/>
                <w:sz w:val="24"/>
                <w:szCs w:val="24"/>
              </w:rPr>
              <w:t>59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>
              <w:rPr>
                <w:spacing w:val="-10"/>
                <w:kern w:val="2"/>
                <w:sz w:val="24"/>
                <w:szCs w:val="24"/>
              </w:rPr>
              <w:t>189</w:t>
            </w:r>
            <w:r w:rsidRPr="004F3191">
              <w:rPr>
                <w:spacing w:val="-10"/>
                <w:kern w:val="2"/>
                <w:sz w:val="24"/>
                <w:szCs w:val="24"/>
              </w:rPr>
              <w:t>,</w:t>
            </w:r>
            <w:r>
              <w:rPr>
                <w:spacing w:val="-10"/>
                <w:kern w:val="2"/>
                <w:sz w:val="24"/>
                <w:szCs w:val="24"/>
              </w:rPr>
              <w:t>2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663 772,2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702 500,4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509 116,3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509 116,3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509 116,3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509 116,3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509 116,3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509 116,3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509 116,3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509 116,3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shd w:val="clear" w:color="auto" w:fill="auto"/>
            <w:hideMark/>
          </w:tcPr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министерство культуры Ростовской области</w:t>
            </w: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11 1 00 00590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6 97</w:t>
            </w:r>
            <w:r>
              <w:rPr>
                <w:spacing w:val="-10"/>
                <w:kern w:val="2"/>
                <w:sz w:val="24"/>
                <w:szCs w:val="24"/>
              </w:rPr>
              <w:t>5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>
              <w:rPr>
                <w:spacing w:val="-10"/>
                <w:kern w:val="2"/>
                <w:sz w:val="24"/>
                <w:szCs w:val="24"/>
              </w:rPr>
              <w:t>51</w:t>
            </w:r>
            <w:r w:rsidRPr="004F3191">
              <w:rPr>
                <w:spacing w:val="-10"/>
                <w:kern w:val="2"/>
                <w:sz w:val="24"/>
                <w:szCs w:val="24"/>
              </w:rPr>
              <w:t>8,</w:t>
            </w:r>
            <w:r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777 126,5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</w:t>
            </w:r>
            <w:r>
              <w:rPr>
                <w:spacing w:val="-10"/>
                <w:kern w:val="2"/>
                <w:sz w:val="24"/>
                <w:szCs w:val="24"/>
              </w:rPr>
              <w:t>59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>
              <w:rPr>
                <w:spacing w:val="-10"/>
                <w:kern w:val="2"/>
                <w:sz w:val="24"/>
                <w:szCs w:val="24"/>
              </w:rPr>
              <w:t>189</w:t>
            </w:r>
            <w:r w:rsidRPr="004F3191">
              <w:rPr>
                <w:spacing w:val="-10"/>
                <w:kern w:val="2"/>
                <w:sz w:val="24"/>
                <w:szCs w:val="24"/>
              </w:rPr>
              <w:t>,</w:t>
            </w:r>
            <w:r>
              <w:rPr>
                <w:spacing w:val="-10"/>
                <w:kern w:val="2"/>
                <w:sz w:val="24"/>
                <w:szCs w:val="24"/>
              </w:rPr>
              <w:t>2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663 772,2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702 500,4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509 116,3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509 116,3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509 116,3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509 116,3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509 116,3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509 116,3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509 116,3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509 116,3</w:t>
            </w:r>
          </w:p>
        </w:tc>
      </w:tr>
      <w:tr w:rsidR="00CE674B" w:rsidRPr="004A3A96" w:rsidTr="000F5AD9">
        <w:tc>
          <w:tcPr>
            <w:tcW w:w="477" w:type="dxa"/>
            <w:vMerge w:val="restart"/>
            <w:shd w:val="clear" w:color="auto" w:fill="auto"/>
          </w:tcPr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1546" w:type="dxa"/>
            <w:vMerge w:val="restart"/>
            <w:shd w:val="clear" w:color="auto" w:fill="auto"/>
            <w:hideMark/>
          </w:tcPr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Основное ме</w:t>
            </w: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softHyphen/>
            </w:r>
            <w:r w:rsidRPr="006B3221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</w:rPr>
              <w:t>роприятие 1.6.</w:t>
            </w: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 </w:t>
            </w:r>
            <w:r w:rsidRPr="004A3A96">
              <w:rPr>
                <w:rFonts w:eastAsia="Calibri"/>
                <w:bCs/>
                <w:kern w:val="2"/>
                <w:sz w:val="24"/>
                <w:szCs w:val="24"/>
                <w:lang w:eastAsia="en-US"/>
              </w:rPr>
              <w:t>Развитие культурно-досуговой деятельности</w:t>
            </w:r>
          </w:p>
        </w:tc>
        <w:tc>
          <w:tcPr>
            <w:tcW w:w="1720" w:type="dxa"/>
            <w:shd w:val="clear" w:color="auto" w:fill="auto"/>
            <w:hideMark/>
          </w:tcPr>
          <w:p w:rsidR="00CE674B" w:rsidRDefault="00CE674B" w:rsidP="000F5AD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всего</w:t>
            </w:r>
          </w:p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 том числе</w:t>
            </w: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1 066 688,6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150 044,3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92 441,4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80 186,9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83 686,4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82 541,2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Default="00CE674B" w:rsidP="000F5AD9">
            <w:pPr>
              <w:spacing w:line="235" w:lineRule="auto"/>
              <w:jc w:val="center"/>
            </w:pPr>
            <w:r w:rsidRPr="004908B1">
              <w:rPr>
                <w:spacing w:val="-10"/>
                <w:kern w:val="2"/>
                <w:sz w:val="24"/>
                <w:szCs w:val="24"/>
              </w:rPr>
              <w:t>82 541,2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Default="00CE674B" w:rsidP="000F5AD9">
            <w:pPr>
              <w:spacing w:line="235" w:lineRule="auto"/>
              <w:jc w:val="center"/>
            </w:pPr>
            <w:r w:rsidRPr="004908B1">
              <w:rPr>
                <w:spacing w:val="-10"/>
                <w:kern w:val="2"/>
                <w:sz w:val="24"/>
                <w:szCs w:val="24"/>
              </w:rPr>
              <w:t>82 541,2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Default="00CE674B" w:rsidP="000F5AD9">
            <w:pPr>
              <w:spacing w:line="235" w:lineRule="auto"/>
              <w:jc w:val="center"/>
            </w:pPr>
            <w:r w:rsidRPr="004908B1">
              <w:rPr>
                <w:spacing w:val="-10"/>
                <w:kern w:val="2"/>
                <w:sz w:val="24"/>
                <w:szCs w:val="24"/>
              </w:rPr>
              <w:t>82 541,2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Default="00CE674B" w:rsidP="000F5AD9">
            <w:pPr>
              <w:spacing w:line="235" w:lineRule="auto"/>
              <w:jc w:val="center"/>
            </w:pPr>
            <w:r w:rsidRPr="004908B1">
              <w:rPr>
                <w:spacing w:val="-10"/>
                <w:kern w:val="2"/>
                <w:sz w:val="24"/>
                <w:szCs w:val="24"/>
              </w:rPr>
              <w:t>82 541,2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Default="00CE674B" w:rsidP="000F5AD9">
            <w:pPr>
              <w:spacing w:line="235" w:lineRule="auto"/>
              <w:jc w:val="center"/>
            </w:pPr>
            <w:r w:rsidRPr="004908B1">
              <w:rPr>
                <w:spacing w:val="-10"/>
                <w:kern w:val="2"/>
                <w:sz w:val="24"/>
                <w:szCs w:val="24"/>
              </w:rPr>
              <w:t>82 541,2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Default="00CE674B" w:rsidP="000F5AD9">
            <w:pPr>
              <w:spacing w:line="235" w:lineRule="auto"/>
              <w:jc w:val="center"/>
            </w:pPr>
            <w:r w:rsidRPr="004908B1">
              <w:rPr>
                <w:spacing w:val="-10"/>
                <w:kern w:val="2"/>
                <w:sz w:val="24"/>
                <w:szCs w:val="24"/>
              </w:rPr>
              <w:t>82 541,2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Default="00CE674B" w:rsidP="000F5AD9">
            <w:pPr>
              <w:spacing w:line="235" w:lineRule="auto"/>
              <w:jc w:val="center"/>
            </w:pPr>
            <w:r w:rsidRPr="004908B1">
              <w:rPr>
                <w:spacing w:val="-10"/>
                <w:kern w:val="2"/>
                <w:sz w:val="24"/>
                <w:szCs w:val="24"/>
              </w:rPr>
              <w:t>82 541,2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vMerge w:val="restart"/>
            <w:shd w:val="clear" w:color="auto" w:fill="auto"/>
            <w:hideMark/>
          </w:tcPr>
          <w:p w:rsidR="00CE674B" w:rsidRPr="004A3A96" w:rsidRDefault="00CE674B" w:rsidP="000F5AD9">
            <w:pPr>
              <w:autoSpaceDE w:val="0"/>
              <w:autoSpaceDN w:val="0"/>
              <w:adjustRightInd w:val="0"/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министерство культуры Ростовской области</w:t>
            </w: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11 1 00 00590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620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1 04</w:t>
            </w:r>
            <w:r>
              <w:rPr>
                <w:spacing w:val="-10"/>
                <w:kern w:val="2"/>
                <w:sz w:val="24"/>
                <w:szCs w:val="24"/>
              </w:rPr>
              <w:t>3 587,8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143 630,9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</w:t>
            </w:r>
            <w:r>
              <w:rPr>
                <w:spacing w:val="-10"/>
                <w:kern w:val="2"/>
                <w:sz w:val="24"/>
                <w:szCs w:val="24"/>
              </w:rPr>
              <w:t>5 </w:t>
            </w:r>
            <w:r w:rsidRPr="004F3191">
              <w:rPr>
                <w:spacing w:val="-10"/>
                <w:kern w:val="2"/>
                <w:sz w:val="24"/>
                <w:szCs w:val="24"/>
              </w:rPr>
              <w:t>7</w:t>
            </w:r>
            <w:r>
              <w:rPr>
                <w:spacing w:val="-10"/>
                <w:kern w:val="2"/>
                <w:sz w:val="24"/>
                <w:szCs w:val="24"/>
              </w:rPr>
              <w:t>9</w:t>
            </w:r>
            <w:r w:rsidRPr="004F3191">
              <w:rPr>
                <w:spacing w:val="-10"/>
                <w:kern w:val="2"/>
                <w:sz w:val="24"/>
                <w:szCs w:val="24"/>
              </w:rPr>
              <w:t>1</w:t>
            </w:r>
            <w:r>
              <w:rPr>
                <w:spacing w:val="-10"/>
                <w:kern w:val="2"/>
                <w:sz w:val="24"/>
                <w:szCs w:val="24"/>
              </w:rPr>
              <w:t>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79 165,2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82 664,7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81 542,0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81 542,0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81 542,0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81 542,0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81 542,0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81 542,0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81 542,0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81 542,0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11 1 00 11390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360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7 310,4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609,2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609,2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609,2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609,2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609,2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609,2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609,2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609,2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609,2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609,2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609,2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609,2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11 1 00 67060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4 440,0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150,0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390,0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390,0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390,0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390,0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390,0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390,0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390,0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390,0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390,0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390,0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390,0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11 1 00 24050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110,0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42,5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22,5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22,5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22,5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11 1 00 23890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94,5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94,5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11 1 00 11610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350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69,0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69,0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11 1 00 24100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42,3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42,3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R5194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63,4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33,3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30,1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R5195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63,6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33,9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29,7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R5194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6 603,3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3 300,0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3 303,3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0F5AD9">
            <w:pPr>
              <w:spacing w:line="235" w:lineRule="auto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R5195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520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4 304,3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2 150,0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2 154,3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0F5AD9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B2D29" w:rsidRPr="004A3A96" w:rsidTr="000F5AD9">
        <w:tc>
          <w:tcPr>
            <w:tcW w:w="477" w:type="dxa"/>
            <w:vMerge w:val="restart"/>
            <w:shd w:val="clear" w:color="auto" w:fill="auto"/>
          </w:tcPr>
          <w:p w:rsidR="009B2D29" w:rsidRPr="004A3A96" w:rsidRDefault="009B2D29" w:rsidP="00B3037A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546" w:type="dxa"/>
            <w:vMerge w:val="restart"/>
            <w:shd w:val="clear" w:color="auto" w:fill="auto"/>
            <w:hideMark/>
          </w:tcPr>
          <w:p w:rsidR="009B2D29" w:rsidRPr="004A3A96" w:rsidRDefault="009B2D29" w:rsidP="00B3037A">
            <w:pPr>
              <w:autoSpaceDE w:val="0"/>
              <w:autoSpaceDN w:val="0"/>
              <w:adjustRightInd w:val="0"/>
              <w:rPr>
                <w:rFonts w:eastAsia="Calibri"/>
                <w:bCs/>
                <w:kern w:val="2"/>
                <w:sz w:val="24"/>
                <w:szCs w:val="24"/>
                <w:lang w:eastAsia="en-US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Основное ме</w:t>
            </w: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softHyphen/>
            </w:r>
            <w:r w:rsidRPr="006B3221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</w:rPr>
              <w:t xml:space="preserve">роприятие 1.7. </w:t>
            </w:r>
            <w:r w:rsidRPr="004A3A96">
              <w:rPr>
                <w:rFonts w:eastAsia="Calibri"/>
                <w:bCs/>
                <w:kern w:val="2"/>
                <w:sz w:val="24"/>
                <w:szCs w:val="24"/>
                <w:lang w:eastAsia="en-US"/>
              </w:rPr>
              <w:t xml:space="preserve">Развитие образования </w:t>
            </w:r>
          </w:p>
          <w:p w:rsidR="009B2D29" w:rsidRPr="004A3A96" w:rsidRDefault="009B2D29" w:rsidP="00B3037A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4A3A96">
              <w:rPr>
                <w:bCs/>
                <w:kern w:val="2"/>
                <w:sz w:val="24"/>
                <w:szCs w:val="24"/>
              </w:rPr>
              <w:t>в сфере культуры и искусства</w:t>
            </w:r>
          </w:p>
        </w:tc>
        <w:tc>
          <w:tcPr>
            <w:tcW w:w="1720" w:type="dxa"/>
            <w:shd w:val="clear" w:color="auto" w:fill="auto"/>
            <w:hideMark/>
          </w:tcPr>
          <w:p w:rsidR="009B2D29" w:rsidRDefault="009B2D29" w:rsidP="00CE674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всего</w:t>
            </w:r>
          </w:p>
          <w:p w:rsidR="009B2D29" w:rsidRPr="004A3A96" w:rsidRDefault="009B2D29" w:rsidP="00CE674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 том числе</w:t>
            </w: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CE674B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CE674B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CE674B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CE674B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4 172 414,4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350 117,0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363 322,4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378 857,0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395 451,6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335 583,3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Default="009B2D29" w:rsidP="009B2D29">
            <w:pPr>
              <w:jc w:val="center"/>
            </w:pPr>
            <w:r w:rsidRPr="00227545">
              <w:rPr>
                <w:spacing w:val="-10"/>
                <w:kern w:val="2"/>
                <w:sz w:val="24"/>
                <w:szCs w:val="24"/>
              </w:rPr>
              <w:t>335 583,3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Default="009B2D29" w:rsidP="009B2D29">
            <w:pPr>
              <w:jc w:val="center"/>
            </w:pPr>
            <w:r w:rsidRPr="00227545">
              <w:rPr>
                <w:spacing w:val="-10"/>
                <w:kern w:val="2"/>
                <w:sz w:val="24"/>
                <w:szCs w:val="24"/>
              </w:rPr>
              <w:t>335 583,3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Default="009B2D29" w:rsidP="009B2D29">
            <w:pPr>
              <w:jc w:val="center"/>
            </w:pPr>
            <w:r w:rsidRPr="00227545">
              <w:rPr>
                <w:spacing w:val="-10"/>
                <w:kern w:val="2"/>
                <w:sz w:val="24"/>
                <w:szCs w:val="24"/>
              </w:rPr>
              <w:t>335 583,3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Default="009B2D29" w:rsidP="009B2D29">
            <w:pPr>
              <w:jc w:val="center"/>
            </w:pPr>
            <w:r w:rsidRPr="00227545">
              <w:rPr>
                <w:spacing w:val="-10"/>
                <w:kern w:val="2"/>
                <w:sz w:val="24"/>
                <w:szCs w:val="24"/>
              </w:rPr>
              <w:t>335 583,3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Default="009B2D29" w:rsidP="009B2D29">
            <w:pPr>
              <w:jc w:val="center"/>
            </w:pPr>
            <w:r w:rsidRPr="00227545">
              <w:rPr>
                <w:spacing w:val="-10"/>
                <w:kern w:val="2"/>
                <w:sz w:val="24"/>
                <w:szCs w:val="24"/>
              </w:rPr>
              <w:t>335 583,3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Default="009B2D29" w:rsidP="009B2D29">
            <w:pPr>
              <w:jc w:val="center"/>
            </w:pPr>
            <w:r w:rsidRPr="00227545">
              <w:rPr>
                <w:spacing w:val="-10"/>
                <w:kern w:val="2"/>
                <w:sz w:val="24"/>
                <w:szCs w:val="24"/>
              </w:rPr>
              <w:t>335 583,3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Default="009B2D29" w:rsidP="009B2D29">
            <w:pPr>
              <w:jc w:val="center"/>
            </w:pPr>
            <w:r w:rsidRPr="00227545">
              <w:rPr>
                <w:spacing w:val="-10"/>
                <w:kern w:val="2"/>
                <w:sz w:val="24"/>
                <w:szCs w:val="24"/>
              </w:rPr>
              <w:t>335 583,3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B3037A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B3037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  <w:shd w:val="clear" w:color="auto" w:fill="auto"/>
            <w:hideMark/>
          </w:tcPr>
          <w:p w:rsidR="00CE674B" w:rsidRPr="004A3A96" w:rsidRDefault="00CE674B" w:rsidP="00B3037A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министерство культуры Ростовской области</w:t>
            </w: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11 1 00 11400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350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1 800,0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150,0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150,0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150,0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150,0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150,0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150,0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150,0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150,0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150,0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150,0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150,0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150,0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B3037A">
            <w:pPr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11 1 00 11410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360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900,0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75,0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75,0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75,0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75,0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75,0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75,0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75,0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75,0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75,0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75,0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75,0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75,0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B3037A">
            <w:pPr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0801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11 1 00 00590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620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A47520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</w:t>
            </w:r>
            <w:r>
              <w:rPr>
                <w:spacing w:val="-10"/>
                <w:kern w:val="2"/>
                <w:sz w:val="24"/>
                <w:szCs w:val="24"/>
              </w:rPr>
              <w:t>5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>
              <w:rPr>
                <w:spacing w:val="-10"/>
                <w:kern w:val="2"/>
                <w:sz w:val="24"/>
                <w:szCs w:val="24"/>
              </w:rPr>
              <w:t>74</w:t>
            </w:r>
            <w:r w:rsidRPr="004F3191">
              <w:rPr>
                <w:spacing w:val="-10"/>
                <w:kern w:val="2"/>
                <w:sz w:val="24"/>
                <w:szCs w:val="24"/>
              </w:rPr>
              <w:t>0,0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2 340,0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2 340,0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2 340,0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2 340,0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2 340,0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2 340,0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2 340,0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2 340,0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2 340,0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2 340,0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2 340,0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B3037A">
            <w:pPr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0704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11 1 00 00590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3 863 714,1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323 549,0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339 135,4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352 778,7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368 751,8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309 937,4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309 937,4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309 937,4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309 937,4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309 937,4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309 937,4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309 937,4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309 937,4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B3037A">
            <w:pPr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0704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11 1 00 11420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146 239,1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11 405,1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11 695,8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12 069,0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12 539,6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12 316,2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12 316,2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12 316,2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12 316,2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12 316,2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12 316,2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12 316,2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12 316,2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B3037A">
            <w:pPr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1004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11 1 00 11420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61 630,7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3 652,2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5 848,8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4 964,0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5 035,3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5 266,3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5 266,3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5 266,3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5 266,3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5 266,3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5 266,3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5 266,3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5 266,3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B3037A">
            <w:pPr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0704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11 1 00 21730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2 614,5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2 614,5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B3037A">
            <w:pPr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0705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11 1 00 00590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42 790,6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4 042,6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4 223,0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4 252,3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4 289,5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3 247,9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3 247,9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3 247,9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3 247,9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3 247,9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3 247,9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3 247,9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3 247,9</w:t>
            </w:r>
          </w:p>
        </w:tc>
      </w:tr>
      <w:tr w:rsidR="00CE674B" w:rsidRPr="004A3A96" w:rsidTr="000F5AD9">
        <w:tc>
          <w:tcPr>
            <w:tcW w:w="477" w:type="dxa"/>
            <w:vMerge/>
            <w:shd w:val="clear" w:color="auto" w:fill="auto"/>
          </w:tcPr>
          <w:p w:rsidR="00CE674B" w:rsidRPr="004A3A96" w:rsidRDefault="00CE674B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CE674B" w:rsidRPr="004A3A96" w:rsidRDefault="00CE674B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CE674B" w:rsidRPr="004A3A96" w:rsidRDefault="00CE674B" w:rsidP="00B3037A">
            <w:pPr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0709</w:t>
            </w:r>
          </w:p>
        </w:tc>
        <w:tc>
          <w:tcPr>
            <w:tcW w:w="1369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11 1 00 00590</w:t>
            </w:r>
          </w:p>
        </w:tc>
        <w:tc>
          <w:tcPr>
            <w:tcW w:w="578" w:type="dxa"/>
            <w:shd w:val="clear" w:color="auto" w:fill="auto"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610</w:t>
            </w:r>
          </w:p>
        </w:tc>
        <w:tc>
          <w:tcPr>
            <w:tcW w:w="1231" w:type="dxa"/>
            <w:shd w:val="clear" w:color="auto" w:fill="auto"/>
            <w:hideMark/>
          </w:tcPr>
          <w:p w:rsidR="00CE674B" w:rsidRPr="004F3191" w:rsidRDefault="00CE674B" w:rsidP="002A0507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</w:t>
            </w:r>
            <w:r>
              <w:rPr>
                <w:spacing w:val="-10"/>
                <w:kern w:val="2"/>
                <w:sz w:val="24"/>
                <w:szCs w:val="24"/>
              </w:rPr>
              <w:t>6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>
              <w:rPr>
                <w:spacing w:val="-10"/>
                <w:kern w:val="2"/>
                <w:sz w:val="24"/>
                <w:szCs w:val="24"/>
              </w:rPr>
              <w:t>9</w:t>
            </w:r>
            <w:r w:rsidRPr="004F3191">
              <w:rPr>
                <w:spacing w:val="-10"/>
                <w:kern w:val="2"/>
                <w:sz w:val="24"/>
                <w:szCs w:val="24"/>
              </w:rPr>
              <w:t>85,4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2 288,6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2A0507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 xml:space="preserve">2 </w:t>
            </w:r>
            <w:r>
              <w:rPr>
                <w:spacing w:val="-10"/>
                <w:kern w:val="2"/>
                <w:sz w:val="24"/>
                <w:szCs w:val="24"/>
              </w:rPr>
              <w:t>1</w:t>
            </w:r>
            <w:r w:rsidRPr="004F3191">
              <w:rPr>
                <w:spacing w:val="-10"/>
                <w:kern w:val="2"/>
                <w:sz w:val="24"/>
                <w:szCs w:val="24"/>
              </w:rPr>
              <w:t>94,4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2A0507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 xml:space="preserve">2 </w:t>
            </w:r>
            <w:r>
              <w:rPr>
                <w:spacing w:val="-10"/>
                <w:kern w:val="2"/>
                <w:sz w:val="24"/>
                <w:szCs w:val="24"/>
              </w:rPr>
              <w:t>2</w:t>
            </w:r>
            <w:r w:rsidRPr="004F3191">
              <w:rPr>
                <w:spacing w:val="-10"/>
                <w:kern w:val="2"/>
                <w:sz w:val="24"/>
                <w:szCs w:val="24"/>
              </w:rPr>
              <w:t>28,0</w:t>
            </w:r>
          </w:p>
        </w:tc>
        <w:tc>
          <w:tcPr>
            <w:tcW w:w="1070" w:type="dxa"/>
            <w:shd w:val="clear" w:color="auto" w:fill="auto"/>
            <w:hideMark/>
          </w:tcPr>
          <w:p w:rsidR="00CE674B" w:rsidRPr="004F3191" w:rsidRDefault="00CE674B" w:rsidP="002A0507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 xml:space="preserve">2 </w:t>
            </w:r>
            <w:r>
              <w:rPr>
                <w:spacing w:val="-10"/>
                <w:kern w:val="2"/>
                <w:sz w:val="24"/>
                <w:szCs w:val="24"/>
              </w:rPr>
              <w:t>2</w:t>
            </w:r>
            <w:r w:rsidRPr="004F3191">
              <w:rPr>
                <w:spacing w:val="-10"/>
                <w:kern w:val="2"/>
                <w:sz w:val="24"/>
                <w:szCs w:val="24"/>
              </w:rPr>
              <w:t>70,4</w:t>
            </w:r>
          </w:p>
        </w:tc>
        <w:tc>
          <w:tcPr>
            <w:tcW w:w="1125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2 250,5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2 250,5</w:t>
            </w:r>
          </w:p>
        </w:tc>
        <w:tc>
          <w:tcPr>
            <w:tcW w:w="1074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2 250,5</w:t>
            </w:r>
          </w:p>
        </w:tc>
        <w:tc>
          <w:tcPr>
            <w:tcW w:w="1108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2 250,5</w:t>
            </w:r>
          </w:p>
        </w:tc>
        <w:tc>
          <w:tcPr>
            <w:tcW w:w="1126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2 250,5</w:t>
            </w:r>
          </w:p>
        </w:tc>
        <w:tc>
          <w:tcPr>
            <w:tcW w:w="1111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2 250,5</w:t>
            </w:r>
          </w:p>
        </w:tc>
        <w:tc>
          <w:tcPr>
            <w:tcW w:w="1140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2 250,5</w:t>
            </w:r>
          </w:p>
        </w:tc>
        <w:tc>
          <w:tcPr>
            <w:tcW w:w="1169" w:type="dxa"/>
            <w:shd w:val="clear" w:color="auto" w:fill="auto"/>
            <w:hideMark/>
          </w:tcPr>
          <w:p w:rsidR="00CE674B" w:rsidRPr="004F3191" w:rsidRDefault="00CE674B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2 250,5</w:t>
            </w:r>
          </w:p>
        </w:tc>
      </w:tr>
      <w:tr w:rsidR="00BB0F6F" w:rsidRPr="004A3A96" w:rsidTr="000F5AD9">
        <w:tc>
          <w:tcPr>
            <w:tcW w:w="477" w:type="dxa"/>
            <w:vMerge w:val="restart"/>
            <w:shd w:val="clear" w:color="auto" w:fill="auto"/>
          </w:tcPr>
          <w:p w:rsidR="00BB0F6F" w:rsidRPr="004A3A96" w:rsidRDefault="00BB0F6F" w:rsidP="00B3037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10.</w:t>
            </w:r>
          </w:p>
        </w:tc>
        <w:tc>
          <w:tcPr>
            <w:tcW w:w="1546" w:type="dxa"/>
            <w:vMerge w:val="restart"/>
            <w:shd w:val="clear" w:color="auto" w:fill="auto"/>
            <w:hideMark/>
          </w:tcPr>
          <w:p w:rsidR="00BB0F6F" w:rsidRPr="004A3A96" w:rsidRDefault="00BB0F6F" w:rsidP="00B3037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Подпрограм</w:t>
            </w:r>
            <w:r w:rsidR="006B3221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ма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«Туризм»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20" w:type="dxa"/>
            <w:shd w:val="clear" w:color="auto" w:fill="auto"/>
            <w:hideMark/>
          </w:tcPr>
          <w:p w:rsidR="00BB0F6F" w:rsidRPr="004A3A96" w:rsidRDefault="00BB0F6F" w:rsidP="00B3037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всего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4A3A96" w:rsidRDefault="00BB0F6F" w:rsidP="00B3037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том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числе:</w:t>
            </w:r>
          </w:p>
        </w:tc>
        <w:tc>
          <w:tcPr>
            <w:tcW w:w="709" w:type="dxa"/>
            <w:shd w:val="clear" w:color="auto" w:fill="auto"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604" w:type="dxa"/>
            <w:shd w:val="clear" w:color="auto" w:fill="auto"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BB0F6F" w:rsidRPr="004F3191" w:rsidRDefault="00BB0F6F" w:rsidP="002A0507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</w:t>
            </w:r>
            <w:r w:rsidR="002A0507">
              <w:rPr>
                <w:spacing w:val="-10"/>
                <w:kern w:val="2"/>
                <w:sz w:val="24"/>
                <w:szCs w:val="24"/>
              </w:rPr>
              <w:t>41 </w:t>
            </w:r>
            <w:r w:rsidRPr="004F3191">
              <w:rPr>
                <w:spacing w:val="-10"/>
                <w:kern w:val="2"/>
                <w:sz w:val="24"/>
                <w:szCs w:val="24"/>
              </w:rPr>
              <w:t>9</w:t>
            </w:r>
            <w:r w:rsidR="002A0507">
              <w:rPr>
                <w:spacing w:val="-10"/>
                <w:kern w:val="2"/>
                <w:sz w:val="24"/>
                <w:szCs w:val="24"/>
              </w:rPr>
              <w:t>57,5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4F3191">
            <w:pPr>
              <w:tabs>
                <w:tab w:val="center" w:pos="514"/>
              </w:tabs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288,1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2A0507" w:rsidP="002A0507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45 </w:t>
            </w:r>
            <w:r w:rsidR="00BB0F6F" w:rsidRPr="004F3191">
              <w:rPr>
                <w:spacing w:val="-10"/>
                <w:kern w:val="2"/>
                <w:sz w:val="24"/>
                <w:szCs w:val="24"/>
              </w:rPr>
              <w:t>5</w:t>
            </w:r>
            <w:r>
              <w:rPr>
                <w:spacing w:val="-10"/>
                <w:kern w:val="2"/>
                <w:sz w:val="24"/>
                <w:szCs w:val="24"/>
              </w:rPr>
              <w:t>68,4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550,1</w:t>
            </w:r>
          </w:p>
        </w:tc>
        <w:tc>
          <w:tcPr>
            <w:tcW w:w="1070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550,1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074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108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111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169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</w:tr>
      <w:tr w:rsidR="00BB0F6F" w:rsidRPr="004A3A96" w:rsidTr="000F5AD9">
        <w:tc>
          <w:tcPr>
            <w:tcW w:w="477" w:type="dxa"/>
            <w:vMerge/>
            <w:shd w:val="clear" w:color="auto" w:fill="auto"/>
          </w:tcPr>
          <w:p w:rsidR="00BB0F6F" w:rsidRPr="004A3A96" w:rsidRDefault="00BB0F6F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BB0F6F" w:rsidRPr="004A3A96" w:rsidRDefault="00BB0F6F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hideMark/>
          </w:tcPr>
          <w:p w:rsidR="00BB0F6F" w:rsidRPr="004A3A96" w:rsidRDefault="00BB0F6F" w:rsidP="000F5AD9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исполнитель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подпрограм</w:t>
            </w:r>
            <w:r w:rsidR="006B3221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мы</w:t>
            </w:r>
            <w:r w:rsidR="006B3221">
              <w:rPr>
                <w:kern w:val="2"/>
                <w:sz w:val="24"/>
                <w:szCs w:val="24"/>
              </w:rPr>
              <w:t> </w:t>
            </w:r>
            <w:r w:rsidRPr="004A3A96">
              <w:rPr>
                <w:kern w:val="2"/>
                <w:sz w:val="24"/>
                <w:szCs w:val="24"/>
              </w:rPr>
              <w:t>–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мини</w:t>
            </w:r>
            <w:r w:rsidR="000F5AD9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стер</w:t>
            </w:r>
            <w:r w:rsidR="000F5AD9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ство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экономическо</w:t>
            </w:r>
            <w:r w:rsidR="006B3221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развития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Ростовской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области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813</w:t>
            </w:r>
          </w:p>
        </w:tc>
        <w:tc>
          <w:tcPr>
            <w:tcW w:w="604" w:type="dxa"/>
            <w:shd w:val="clear" w:color="auto" w:fill="auto"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BB0F6F" w:rsidRPr="004F3191" w:rsidRDefault="00BB0F6F" w:rsidP="002A0507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</w:t>
            </w:r>
            <w:r w:rsidR="002A0507">
              <w:rPr>
                <w:spacing w:val="-10"/>
                <w:kern w:val="2"/>
                <w:sz w:val="24"/>
                <w:szCs w:val="24"/>
              </w:rPr>
              <w:t>41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9</w:t>
            </w:r>
            <w:r w:rsidR="002A0507">
              <w:rPr>
                <w:spacing w:val="-10"/>
                <w:kern w:val="2"/>
                <w:sz w:val="24"/>
                <w:szCs w:val="24"/>
              </w:rPr>
              <w:t>57</w:t>
            </w:r>
            <w:r w:rsidRPr="004F3191">
              <w:rPr>
                <w:spacing w:val="-10"/>
                <w:kern w:val="2"/>
                <w:sz w:val="24"/>
                <w:szCs w:val="24"/>
              </w:rPr>
              <w:t>,</w:t>
            </w:r>
            <w:r w:rsidR="002A0507">
              <w:rPr>
                <w:spacing w:val="-10"/>
                <w:kern w:val="2"/>
                <w:sz w:val="24"/>
                <w:szCs w:val="24"/>
              </w:rPr>
              <w:t>5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288,1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0F5AD9" w:rsidRDefault="002A0507" w:rsidP="002A0507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0F5AD9">
              <w:rPr>
                <w:spacing w:val="-10"/>
                <w:kern w:val="2"/>
                <w:sz w:val="24"/>
                <w:szCs w:val="24"/>
              </w:rPr>
              <w:t>45 </w:t>
            </w:r>
            <w:r w:rsidR="00BB0F6F" w:rsidRPr="000F5AD9">
              <w:rPr>
                <w:spacing w:val="-10"/>
                <w:kern w:val="2"/>
                <w:sz w:val="24"/>
                <w:szCs w:val="24"/>
              </w:rPr>
              <w:t>5</w:t>
            </w:r>
            <w:r w:rsidRPr="000F5AD9">
              <w:rPr>
                <w:spacing w:val="-10"/>
                <w:kern w:val="2"/>
                <w:sz w:val="24"/>
                <w:szCs w:val="24"/>
              </w:rPr>
              <w:t>68,4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550,1</w:t>
            </w:r>
          </w:p>
        </w:tc>
        <w:tc>
          <w:tcPr>
            <w:tcW w:w="1070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550,1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074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108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111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  <w:tc>
          <w:tcPr>
            <w:tcW w:w="1169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750,1</w:t>
            </w:r>
          </w:p>
        </w:tc>
      </w:tr>
      <w:tr w:rsidR="009B2D29" w:rsidRPr="004A3A96" w:rsidTr="000F5AD9">
        <w:tc>
          <w:tcPr>
            <w:tcW w:w="477" w:type="dxa"/>
            <w:vMerge w:val="restart"/>
            <w:shd w:val="clear" w:color="auto" w:fill="auto"/>
          </w:tcPr>
          <w:p w:rsidR="009B2D29" w:rsidRPr="004A3A96" w:rsidRDefault="009B2D29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546" w:type="dxa"/>
            <w:vMerge w:val="restart"/>
            <w:shd w:val="clear" w:color="auto" w:fill="auto"/>
            <w:hideMark/>
          </w:tcPr>
          <w:p w:rsidR="009B2D29" w:rsidRPr="004A3A96" w:rsidRDefault="009B2D29" w:rsidP="00B3037A">
            <w:pPr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Основное ме</w:t>
            </w: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softHyphen/>
            </w:r>
            <w:r w:rsidRPr="006B3221">
              <w:rPr>
                <w:rFonts w:eastAsia="Calibri"/>
                <w:spacing w:val="-4"/>
                <w:kern w:val="2"/>
                <w:sz w:val="24"/>
                <w:szCs w:val="24"/>
                <w:lang w:eastAsia="en-US"/>
              </w:rPr>
              <w:t>роприятие 2.1.</w:t>
            </w: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 Повышение конкуренто</w:t>
            </w: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softHyphen/>
            </w: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способности</w:t>
            </w:r>
          </w:p>
          <w:p w:rsidR="009B2D29" w:rsidRPr="004A3A96" w:rsidRDefault="009B2D29" w:rsidP="00B3037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региональ</w:t>
            </w: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softHyphen/>
            </w: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ного турист</w:t>
            </w:r>
            <w:r w:rsidR="000F5AD9">
              <w:rPr>
                <w:rFonts w:eastAsia="Calibri"/>
                <w:kern w:val="2"/>
                <w:sz w:val="24"/>
                <w:szCs w:val="24"/>
                <w:lang w:eastAsia="en-US"/>
              </w:rPr>
              <w:softHyphen/>
            </w: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ского продук</w:t>
            </w:r>
            <w:r w:rsidR="000F5AD9">
              <w:rPr>
                <w:rFonts w:eastAsia="Calibri"/>
                <w:kern w:val="2"/>
                <w:sz w:val="24"/>
                <w:szCs w:val="24"/>
                <w:lang w:eastAsia="en-US"/>
              </w:rPr>
              <w:softHyphen/>
            </w: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та посредст</w:t>
            </w:r>
            <w:r w:rsidR="000F5AD9">
              <w:rPr>
                <w:rFonts w:eastAsia="Calibri"/>
                <w:kern w:val="2"/>
                <w:sz w:val="24"/>
                <w:szCs w:val="24"/>
                <w:lang w:eastAsia="en-US"/>
              </w:rPr>
              <w:softHyphen/>
            </w: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вом развития въездного и внутреннего туризма, фор</w:t>
            </w:r>
            <w:r w:rsidR="000F5AD9">
              <w:rPr>
                <w:rFonts w:eastAsia="Calibri"/>
                <w:kern w:val="2"/>
                <w:sz w:val="24"/>
                <w:szCs w:val="24"/>
                <w:lang w:eastAsia="en-US"/>
              </w:rPr>
              <w:softHyphen/>
            </w: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миро</w:t>
            </w: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softHyphen/>
            </w: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вания привлека</w:t>
            </w: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softHyphen/>
            </w: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тельного обра</w:t>
            </w:r>
            <w:r w:rsidR="000F5AD9">
              <w:rPr>
                <w:rFonts w:eastAsia="Calibri"/>
                <w:kern w:val="2"/>
                <w:sz w:val="24"/>
                <w:szCs w:val="24"/>
                <w:lang w:eastAsia="en-US"/>
              </w:rPr>
              <w:softHyphen/>
            </w: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за Ростов</w:t>
            </w:r>
            <w:r w:rsidR="000F5AD9">
              <w:rPr>
                <w:rFonts w:eastAsia="Calibri"/>
                <w:kern w:val="2"/>
                <w:sz w:val="24"/>
                <w:szCs w:val="24"/>
                <w:lang w:eastAsia="en-US"/>
              </w:rPr>
              <w:softHyphen/>
            </w: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ской области на туристском рынке</w:t>
            </w:r>
          </w:p>
        </w:tc>
        <w:tc>
          <w:tcPr>
            <w:tcW w:w="1720" w:type="dxa"/>
            <w:shd w:val="clear" w:color="auto" w:fill="auto"/>
            <w:hideMark/>
          </w:tcPr>
          <w:p w:rsidR="009B2D29" w:rsidRPr="004A3A96" w:rsidRDefault="009B2D29" w:rsidP="00B52B1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 xml:space="preserve">всего </w:t>
            </w:r>
          </w:p>
          <w:p w:rsidR="009B2D29" w:rsidRPr="004A3A96" w:rsidRDefault="009B2D29" w:rsidP="00B52B1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B52B1B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B52B1B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B52B1B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B52B1B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B52B1B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</w:t>
            </w:r>
            <w:r>
              <w:rPr>
                <w:spacing w:val="-10"/>
                <w:kern w:val="2"/>
                <w:sz w:val="24"/>
                <w:szCs w:val="24"/>
              </w:rPr>
              <w:t>41 </w:t>
            </w:r>
            <w:r w:rsidRPr="004F3191">
              <w:rPr>
                <w:spacing w:val="-10"/>
                <w:kern w:val="2"/>
                <w:sz w:val="24"/>
                <w:szCs w:val="24"/>
              </w:rPr>
              <w:t>9</w:t>
            </w:r>
            <w:r>
              <w:rPr>
                <w:spacing w:val="-10"/>
                <w:kern w:val="2"/>
                <w:sz w:val="24"/>
                <w:szCs w:val="24"/>
              </w:rPr>
              <w:t>57,5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B52B1B">
            <w:pPr>
              <w:tabs>
                <w:tab w:val="center" w:pos="514"/>
              </w:tabs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63 288,1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B52B1B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45 </w:t>
            </w:r>
            <w:r w:rsidRPr="004F3191">
              <w:rPr>
                <w:spacing w:val="-10"/>
                <w:kern w:val="2"/>
                <w:sz w:val="24"/>
                <w:szCs w:val="24"/>
              </w:rPr>
              <w:t>5</w:t>
            </w:r>
            <w:r>
              <w:rPr>
                <w:spacing w:val="-10"/>
                <w:kern w:val="2"/>
                <w:sz w:val="24"/>
                <w:szCs w:val="24"/>
              </w:rPr>
              <w:t>68,4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B52B1B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61 550,1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B52B1B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61 550,1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B52B1B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63 750,1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B52B1B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63 750,1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B52B1B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63 750,1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B52B1B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63 750,1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B52B1B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63 750,1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B52B1B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63 750,1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B52B1B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63 750,1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B52B1B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63 750,1</w:t>
            </w:r>
          </w:p>
        </w:tc>
      </w:tr>
      <w:tr w:rsidR="009B2D29" w:rsidRPr="004A3A96" w:rsidTr="000F5AD9">
        <w:tc>
          <w:tcPr>
            <w:tcW w:w="477" w:type="dxa"/>
            <w:vMerge/>
            <w:shd w:val="clear" w:color="auto" w:fill="auto"/>
          </w:tcPr>
          <w:p w:rsidR="009B2D29" w:rsidRPr="004A3A96" w:rsidRDefault="009B2D29" w:rsidP="00B3037A">
            <w:pPr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B2D29" w:rsidRPr="004A3A96" w:rsidRDefault="009B2D29" w:rsidP="00B3037A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vMerge w:val="restart"/>
            <w:shd w:val="clear" w:color="auto" w:fill="auto"/>
            <w:hideMark/>
          </w:tcPr>
          <w:p w:rsidR="009B2D29" w:rsidRPr="004A3A96" w:rsidRDefault="009B2D29" w:rsidP="00B3037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министерство экономическо</w:t>
            </w:r>
            <w:r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 xml:space="preserve">го развития Ростовской области </w:t>
            </w: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813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0412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11 2 00 21030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240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145 345,0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13 345,0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16 500,0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16 500,0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16 500,0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16 500,0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16 500,0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16 500,0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16 500,0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16 500,0</w:t>
            </w:r>
          </w:p>
        </w:tc>
      </w:tr>
      <w:tr w:rsidR="009B2D29" w:rsidRPr="004A3A96" w:rsidTr="000F5AD9">
        <w:tc>
          <w:tcPr>
            <w:tcW w:w="477" w:type="dxa"/>
            <w:vMerge/>
            <w:shd w:val="clear" w:color="auto" w:fill="auto"/>
          </w:tcPr>
          <w:p w:rsidR="009B2D29" w:rsidRPr="004A3A96" w:rsidRDefault="009B2D29" w:rsidP="00B3037A">
            <w:pPr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B2D29" w:rsidRPr="004A3A96" w:rsidRDefault="009B2D29" w:rsidP="00B3037A">
            <w:pPr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B2D29" w:rsidRPr="004A3A96" w:rsidRDefault="009B2D29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813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0412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11 2 00 68840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630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2A0507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</w:t>
            </w:r>
            <w:r>
              <w:rPr>
                <w:spacing w:val="-10"/>
                <w:kern w:val="2"/>
                <w:sz w:val="24"/>
                <w:szCs w:val="24"/>
              </w:rPr>
              <w:t>8</w:t>
            </w:r>
            <w:r w:rsidRPr="004F3191">
              <w:rPr>
                <w:spacing w:val="-10"/>
                <w:kern w:val="2"/>
                <w:sz w:val="24"/>
                <w:szCs w:val="24"/>
              </w:rPr>
              <w:t xml:space="preserve"> 3</w:t>
            </w:r>
            <w:r>
              <w:rPr>
                <w:spacing w:val="-10"/>
                <w:kern w:val="2"/>
                <w:sz w:val="24"/>
                <w:szCs w:val="24"/>
              </w:rPr>
              <w:t>39</w:t>
            </w:r>
            <w:r w:rsidRPr="004F3191">
              <w:rPr>
                <w:spacing w:val="-10"/>
                <w:kern w:val="2"/>
                <w:sz w:val="24"/>
                <w:szCs w:val="24"/>
              </w:rPr>
              <w:t>,</w:t>
            </w:r>
            <w:r>
              <w:rPr>
                <w:spacing w:val="-10"/>
                <w:kern w:val="2"/>
                <w:sz w:val="24"/>
                <w:szCs w:val="24"/>
              </w:rPr>
              <w:t>4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23 546,4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2A0507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>
              <w:rPr>
                <w:spacing w:val="-10"/>
                <w:kern w:val="2"/>
                <w:sz w:val="24"/>
                <w:szCs w:val="24"/>
              </w:rPr>
              <w:t>43 114,4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59 096,1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59 096,1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20 435,8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20 435,8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20 435,8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20 435,8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20 435,8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20 435,8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20 435,8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20 435,8</w:t>
            </w:r>
          </w:p>
        </w:tc>
      </w:tr>
      <w:tr w:rsidR="009B2D29" w:rsidRPr="004A3A96" w:rsidTr="000F5AD9">
        <w:tc>
          <w:tcPr>
            <w:tcW w:w="477" w:type="dxa"/>
            <w:vMerge/>
            <w:shd w:val="clear" w:color="auto" w:fill="auto"/>
          </w:tcPr>
          <w:p w:rsidR="009B2D29" w:rsidRPr="004A3A96" w:rsidRDefault="009B2D29" w:rsidP="00B3037A">
            <w:pPr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B2D29" w:rsidRPr="004A3A96" w:rsidRDefault="009B2D29" w:rsidP="00B3037A">
            <w:pPr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B2D29" w:rsidRPr="004A3A96" w:rsidRDefault="009B2D29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813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0412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11 2 00 00590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620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18 186,0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1 515,5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1 515,5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1 515,5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1 515,5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1 515,5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1 515,5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1 515,5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1 515,5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1 515,5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1 515,5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1 515,5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1 515,5</w:t>
            </w:r>
          </w:p>
        </w:tc>
      </w:tr>
      <w:tr w:rsidR="009B2D29" w:rsidRPr="004A3A96" w:rsidTr="000F5AD9">
        <w:tc>
          <w:tcPr>
            <w:tcW w:w="477" w:type="dxa"/>
            <w:vMerge/>
            <w:shd w:val="clear" w:color="auto" w:fill="auto"/>
          </w:tcPr>
          <w:p w:rsidR="009B2D29" w:rsidRPr="004A3A96" w:rsidRDefault="009B2D29" w:rsidP="00B3037A">
            <w:pPr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B2D29" w:rsidRPr="004A3A96" w:rsidRDefault="009B2D29" w:rsidP="00B3037A">
            <w:pPr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B2D29" w:rsidRPr="004A3A96" w:rsidRDefault="009B2D29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813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0412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11 2 00 21760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240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230 087,1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24 881,2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938,5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938,5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938,5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25 298,8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25 298,8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25 298,8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25 298,8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25 298,8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25 298,8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25 298,8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25 298,8</w:t>
            </w:r>
          </w:p>
        </w:tc>
      </w:tr>
      <w:tr w:rsidR="00BB0F6F" w:rsidRPr="004A3A96" w:rsidTr="000F5AD9">
        <w:tc>
          <w:tcPr>
            <w:tcW w:w="477" w:type="dxa"/>
            <w:vMerge w:val="restart"/>
            <w:shd w:val="clear" w:color="auto" w:fill="auto"/>
          </w:tcPr>
          <w:p w:rsidR="00BB0F6F" w:rsidRPr="004A3A96" w:rsidRDefault="00BB0F6F" w:rsidP="00B3037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12.</w:t>
            </w:r>
          </w:p>
        </w:tc>
        <w:tc>
          <w:tcPr>
            <w:tcW w:w="1546" w:type="dxa"/>
            <w:vMerge w:val="restart"/>
            <w:shd w:val="clear" w:color="auto" w:fill="auto"/>
          </w:tcPr>
          <w:p w:rsidR="00BB0F6F" w:rsidRPr="000F5AD9" w:rsidRDefault="00BB0F6F" w:rsidP="000F5AD9">
            <w:pPr>
              <w:autoSpaceDE w:val="0"/>
              <w:autoSpaceDN w:val="0"/>
              <w:adjustRightInd w:val="0"/>
              <w:rPr>
                <w:spacing w:val="-8"/>
                <w:kern w:val="2"/>
                <w:sz w:val="24"/>
                <w:szCs w:val="24"/>
              </w:rPr>
            </w:pPr>
            <w:r w:rsidRPr="000F5AD9">
              <w:rPr>
                <w:spacing w:val="-8"/>
                <w:kern w:val="2"/>
                <w:sz w:val="24"/>
                <w:szCs w:val="24"/>
              </w:rPr>
              <w:t>Подпрограмма</w:t>
            </w:r>
            <w:r w:rsidR="008A0A49" w:rsidRPr="000F5AD9">
              <w:rPr>
                <w:spacing w:val="-8"/>
                <w:kern w:val="2"/>
                <w:sz w:val="24"/>
                <w:szCs w:val="24"/>
              </w:rPr>
              <w:t xml:space="preserve"> </w:t>
            </w:r>
            <w:r w:rsidRPr="000F5AD9">
              <w:rPr>
                <w:spacing w:val="-8"/>
                <w:kern w:val="2"/>
                <w:sz w:val="24"/>
                <w:szCs w:val="24"/>
              </w:rPr>
              <w:t>«Обес</w:t>
            </w:r>
            <w:r w:rsidR="006B3221" w:rsidRPr="000F5AD9">
              <w:rPr>
                <w:spacing w:val="-8"/>
                <w:kern w:val="2"/>
                <w:sz w:val="24"/>
                <w:szCs w:val="24"/>
              </w:rPr>
              <w:softHyphen/>
            </w:r>
            <w:r w:rsidRPr="000F5AD9">
              <w:rPr>
                <w:spacing w:val="-8"/>
                <w:kern w:val="2"/>
                <w:sz w:val="24"/>
                <w:szCs w:val="24"/>
              </w:rPr>
              <w:t>печение</w:t>
            </w:r>
            <w:r w:rsidR="008A0A49" w:rsidRPr="000F5AD9">
              <w:rPr>
                <w:spacing w:val="-8"/>
                <w:kern w:val="2"/>
                <w:sz w:val="24"/>
                <w:szCs w:val="24"/>
              </w:rPr>
              <w:t xml:space="preserve"> </w:t>
            </w:r>
            <w:r w:rsidRPr="000F5AD9">
              <w:rPr>
                <w:spacing w:val="-8"/>
                <w:kern w:val="2"/>
                <w:sz w:val="24"/>
                <w:szCs w:val="24"/>
              </w:rPr>
              <w:t>реализации</w:t>
            </w:r>
            <w:r w:rsidR="008A0A49" w:rsidRPr="000F5AD9">
              <w:rPr>
                <w:spacing w:val="-8"/>
                <w:kern w:val="2"/>
                <w:sz w:val="24"/>
                <w:szCs w:val="24"/>
              </w:rPr>
              <w:t xml:space="preserve"> </w:t>
            </w:r>
            <w:r w:rsidRPr="000F5AD9">
              <w:rPr>
                <w:spacing w:val="-8"/>
                <w:kern w:val="2"/>
                <w:sz w:val="24"/>
                <w:szCs w:val="24"/>
              </w:rPr>
              <w:t>государст</w:t>
            </w:r>
            <w:r w:rsidR="006B3221" w:rsidRPr="000F5AD9">
              <w:rPr>
                <w:spacing w:val="-8"/>
                <w:kern w:val="2"/>
                <w:sz w:val="24"/>
                <w:szCs w:val="24"/>
              </w:rPr>
              <w:softHyphen/>
            </w:r>
            <w:r w:rsidRPr="000F5AD9">
              <w:rPr>
                <w:spacing w:val="-8"/>
                <w:kern w:val="2"/>
                <w:sz w:val="24"/>
                <w:szCs w:val="24"/>
              </w:rPr>
              <w:t>венной</w:t>
            </w:r>
            <w:r w:rsidR="008A0A49" w:rsidRPr="000F5AD9">
              <w:rPr>
                <w:spacing w:val="-8"/>
                <w:kern w:val="2"/>
                <w:sz w:val="24"/>
                <w:szCs w:val="24"/>
              </w:rPr>
              <w:t xml:space="preserve"> </w:t>
            </w:r>
            <w:r w:rsidRPr="000F5AD9">
              <w:rPr>
                <w:spacing w:val="-8"/>
                <w:kern w:val="2"/>
                <w:sz w:val="24"/>
                <w:szCs w:val="24"/>
              </w:rPr>
              <w:t>программы</w:t>
            </w:r>
            <w:r w:rsidR="008A0A49" w:rsidRPr="000F5AD9">
              <w:rPr>
                <w:spacing w:val="-8"/>
                <w:kern w:val="2"/>
                <w:sz w:val="24"/>
                <w:szCs w:val="24"/>
              </w:rPr>
              <w:t xml:space="preserve"> </w:t>
            </w:r>
            <w:r w:rsidRPr="000F5AD9">
              <w:rPr>
                <w:spacing w:val="-8"/>
                <w:kern w:val="2"/>
                <w:sz w:val="24"/>
                <w:szCs w:val="24"/>
              </w:rPr>
              <w:lastRenderedPageBreak/>
              <w:t>Ростовской</w:t>
            </w:r>
            <w:r w:rsidR="008A0A49" w:rsidRPr="000F5AD9">
              <w:rPr>
                <w:spacing w:val="-8"/>
                <w:kern w:val="2"/>
                <w:sz w:val="24"/>
                <w:szCs w:val="24"/>
              </w:rPr>
              <w:t xml:space="preserve"> </w:t>
            </w:r>
            <w:r w:rsidRPr="000F5AD9">
              <w:rPr>
                <w:spacing w:val="-8"/>
                <w:kern w:val="2"/>
                <w:sz w:val="24"/>
                <w:szCs w:val="24"/>
              </w:rPr>
              <w:t>области</w:t>
            </w:r>
            <w:r w:rsidR="008A0A49" w:rsidRPr="000F5AD9">
              <w:rPr>
                <w:spacing w:val="-8"/>
                <w:kern w:val="2"/>
                <w:sz w:val="24"/>
                <w:szCs w:val="24"/>
              </w:rPr>
              <w:t xml:space="preserve"> </w:t>
            </w:r>
            <w:r w:rsidRPr="000F5AD9">
              <w:rPr>
                <w:spacing w:val="-8"/>
                <w:kern w:val="2"/>
                <w:sz w:val="24"/>
                <w:szCs w:val="24"/>
              </w:rPr>
              <w:t>«Развитие</w:t>
            </w:r>
            <w:r w:rsidR="008A0A49" w:rsidRPr="000F5AD9">
              <w:rPr>
                <w:spacing w:val="-8"/>
                <w:kern w:val="2"/>
                <w:sz w:val="24"/>
                <w:szCs w:val="24"/>
              </w:rPr>
              <w:t xml:space="preserve"> </w:t>
            </w:r>
            <w:r w:rsidRPr="000F5AD9">
              <w:rPr>
                <w:spacing w:val="-8"/>
                <w:kern w:val="2"/>
                <w:sz w:val="24"/>
                <w:szCs w:val="24"/>
              </w:rPr>
              <w:t>культуры</w:t>
            </w:r>
            <w:r w:rsidR="008A0A49" w:rsidRPr="000F5AD9">
              <w:rPr>
                <w:spacing w:val="-8"/>
                <w:kern w:val="2"/>
                <w:sz w:val="24"/>
                <w:szCs w:val="24"/>
              </w:rPr>
              <w:t xml:space="preserve"> </w:t>
            </w:r>
            <w:r w:rsidRPr="000F5AD9">
              <w:rPr>
                <w:spacing w:val="-8"/>
                <w:kern w:val="2"/>
                <w:sz w:val="24"/>
                <w:szCs w:val="24"/>
              </w:rPr>
              <w:t>и</w:t>
            </w:r>
            <w:r w:rsidR="008A0A49" w:rsidRPr="000F5AD9">
              <w:rPr>
                <w:spacing w:val="-8"/>
                <w:kern w:val="2"/>
                <w:sz w:val="24"/>
                <w:szCs w:val="24"/>
              </w:rPr>
              <w:t xml:space="preserve"> </w:t>
            </w:r>
            <w:r w:rsidRPr="000F5AD9">
              <w:rPr>
                <w:spacing w:val="-8"/>
                <w:kern w:val="2"/>
                <w:sz w:val="24"/>
                <w:szCs w:val="24"/>
              </w:rPr>
              <w:t>туризма»</w:t>
            </w:r>
          </w:p>
        </w:tc>
        <w:tc>
          <w:tcPr>
            <w:tcW w:w="1720" w:type="dxa"/>
            <w:shd w:val="clear" w:color="auto" w:fill="auto"/>
            <w:hideMark/>
          </w:tcPr>
          <w:p w:rsidR="00BB0F6F" w:rsidRPr="004A3A96" w:rsidRDefault="00BB0F6F" w:rsidP="00B3037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lastRenderedPageBreak/>
              <w:t>всего</w:t>
            </w:r>
          </w:p>
          <w:p w:rsidR="00BB0F6F" w:rsidRPr="004A3A96" w:rsidRDefault="00BB0F6F" w:rsidP="00B3037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том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числе:</w:t>
            </w:r>
          </w:p>
        </w:tc>
        <w:tc>
          <w:tcPr>
            <w:tcW w:w="709" w:type="dxa"/>
            <w:shd w:val="clear" w:color="auto" w:fill="auto"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604" w:type="dxa"/>
            <w:shd w:val="clear" w:color="auto" w:fill="auto"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815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871,1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103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433,3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107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608,3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110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822,4</w:t>
            </w:r>
          </w:p>
        </w:tc>
        <w:tc>
          <w:tcPr>
            <w:tcW w:w="1070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115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203,1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47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350,5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47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350,5</w:t>
            </w:r>
          </w:p>
        </w:tc>
        <w:tc>
          <w:tcPr>
            <w:tcW w:w="1074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47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350,5</w:t>
            </w:r>
          </w:p>
        </w:tc>
        <w:tc>
          <w:tcPr>
            <w:tcW w:w="1108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47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350,5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47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350,5</w:t>
            </w:r>
          </w:p>
        </w:tc>
        <w:tc>
          <w:tcPr>
            <w:tcW w:w="1111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47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350,5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47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350,5</w:t>
            </w:r>
          </w:p>
        </w:tc>
        <w:tc>
          <w:tcPr>
            <w:tcW w:w="1169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47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350,5</w:t>
            </w:r>
          </w:p>
        </w:tc>
      </w:tr>
      <w:tr w:rsidR="00BB0F6F" w:rsidRPr="004A3A96" w:rsidTr="000F5AD9">
        <w:tc>
          <w:tcPr>
            <w:tcW w:w="477" w:type="dxa"/>
            <w:vMerge/>
            <w:shd w:val="clear" w:color="auto" w:fill="auto"/>
          </w:tcPr>
          <w:p w:rsidR="00BB0F6F" w:rsidRPr="004A3A96" w:rsidRDefault="00BB0F6F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BB0F6F" w:rsidRPr="004A3A96" w:rsidRDefault="00BB0F6F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hideMark/>
          </w:tcPr>
          <w:p w:rsidR="00BB0F6F" w:rsidRPr="004A3A96" w:rsidRDefault="00BB0F6F" w:rsidP="006B3221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ответственный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исполнитель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подпрограм</w:t>
            </w:r>
            <w:r w:rsidR="006B3221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мы</w:t>
            </w:r>
            <w:r w:rsidR="006B3221">
              <w:rPr>
                <w:kern w:val="2"/>
                <w:sz w:val="24"/>
                <w:szCs w:val="24"/>
              </w:rPr>
              <w:t> </w:t>
            </w:r>
            <w:r w:rsidRPr="004A3A96">
              <w:rPr>
                <w:kern w:val="2"/>
                <w:sz w:val="24"/>
                <w:szCs w:val="24"/>
              </w:rPr>
              <w:t>–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мини</w:t>
            </w:r>
            <w:r w:rsidR="000F5AD9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lastRenderedPageBreak/>
              <w:t>стер</w:t>
            </w:r>
            <w:r w:rsidR="000F5AD9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ство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</w:t>
            </w:r>
            <w:r w:rsidR="000F5AD9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туры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Ростов</w:t>
            </w:r>
            <w:r w:rsidR="000F5AD9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shd w:val="clear" w:color="auto" w:fill="auto"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lastRenderedPageBreak/>
              <w:t>807</w:t>
            </w:r>
          </w:p>
        </w:tc>
        <w:tc>
          <w:tcPr>
            <w:tcW w:w="604" w:type="dxa"/>
            <w:shd w:val="clear" w:color="auto" w:fill="auto"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468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500,7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141,2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40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584,0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41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190,3</w:t>
            </w:r>
          </w:p>
        </w:tc>
        <w:tc>
          <w:tcPr>
            <w:tcW w:w="1070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42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810,8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096,8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096,8</w:t>
            </w:r>
          </w:p>
        </w:tc>
        <w:tc>
          <w:tcPr>
            <w:tcW w:w="1074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096,8</w:t>
            </w:r>
          </w:p>
        </w:tc>
        <w:tc>
          <w:tcPr>
            <w:tcW w:w="1108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096,8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096,8</w:t>
            </w:r>
          </w:p>
        </w:tc>
        <w:tc>
          <w:tcPr>
            <w:tcW w:w="1111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096,8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096,8</w:t>
            </w:r>
          </w:p>
        </w:tc>
        <w:tc>
          <w:tcPr>
            <w:tcW w:w="1169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38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096,8</w:t>
            </w:r>
          </w:p>
        </w:tc>
      </w:tr>
      <w:tr w:rsidR="00BB0F6F" w:rsidRPr="004A3A96" w:rsidTr="000F5AD9">
        <w:tc>
          <w:tcPr>
            <w:tcW w:w="477" w:type="dxa"/>
            <w:vMerge/>
            <w:shd w:val="clear" w:color="auto" w:fill="auto"/>
          </w:tcPr>
          <w:p w:rsidR="00BB0F6F" w:rsidRPr="004A3A96" w:rsidRDefault="00BB0F6F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BB0F6F" w:rsidRPr="004A3A96" w:rsidRDefault="00BB0F6F" w:rsidP="00B3037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hideMark/>
          </w:tcPr>
          <w:p w:rsidR="006B3221" w:rsidRDefault="00BB0F6F" w:rsidP="00B3037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участник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1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–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комитет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4A3A96" w:rsidRDefault="00BB0F6F" w:rsidP="00B3037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охране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объектов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культурного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наследия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Ростовской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shd w:val="clear" w:color="auto" w:fill="auto"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843</w:t>
            </w:r>
          </w:p>
        </w:tc>
        <w:tc>
          <w:tcPr>
            <w:tcW w:w="604" w:type="dxa"/>
            <w:shd w:val="clear" w:color="auto" w:fill="auto"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347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370,4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64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292,1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67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024,3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632,1</w:t>
            </w:r>
          </w:p>
        </w:tc>
        <w:tc>
          <w:tcPr>
            <w:tcW w:w="1070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72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392,3</w:t>
            </w:r>
          </w:p>
        </w:tc>
        <w:tc>
          <w:tcPr>
            <w:tcW w:w="1125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253,7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253,7</w:t>
            </w:r>
          </w:p>
        </w:tc>
        <w:tc>
          <w:tcPr>
            <w:tcW w:w="1074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253,7</w:t>
            </w:r>
          </w:p>
        </w:tc>
        <w:tc>
          <w:tcPr>
            <w:tcW w:w="1108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253,7</w:t>
            </w:r>
          </w:p>
        </w:tc>
        <w:tc>
          <w:tcPr>
            <w:tcW w:w="1126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253,7</w:t>
            </w:r>
          </w:p>
        </w:tc>
        <w:tc>
          <w:tcPr>
            <w:tcW w:w="1111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253,7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253,7</w:t>
            </w:r>
          </w:p>
        </w:tc>
        <w:tc>
          <w:tcPr>
            <w:tcW w:w="1169" w:type="dxa"/>
            <w:shd w:val="clear" w:color="auto" w:fill="auto"/>
            <w:hideMark/>
          </w:tcPr>
          <w:p w:rsidR="00BB0F6F" w:rsidRPr="004F3191" w:rsidRDefault="00BB0F6F" w:rsidP="004F3191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4F3191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4F3191">
              <w:rPr>
                <w:spacing w:val="-10"/>
                <w:kern w:val="2"/>
                <w:sz w:val="24"/>
                <w:szCs w:val="24"/>
              </w:rPr>
              <w:t>253,7</w:t>
            </w:r>
          </w:p>
        </w:tc>
      </w:tr>
      <w:tr w:rsidR="009B2D29" w:rsidRPr="004A3A96" w:rsidTr="000F5AD9">
        <w:tc>
          <w:tcPr>
            <w:tcW w:w="477" w:type="dxa"/>
            <w:vMerge w:val="restart"/>
            <w:shd w:val="clear" w:color="auto" w:fill="auto"/>
          </w:tcPr>
          <w:p w:rsidR="009B2D29" w:rsidRPr="004A3A96" w:rsidRDefault="009B2D29" w:rsidP="000F5AD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13.</w:t>
            </w:r>
          </w:p>
        </w:tc>
        <w:tc>
          <w:tcPr>
            <w:tcW w:w="1546" w:type="dxa"/>
            <w:vMerge w:val="restart"/>
            <w:shd w:val="clear" w:color="auto" w:fill="auto"/>
            <w:hideMark/>
          </w:tcPr>
          <w:p w:rsidR="009B2D29" w:rsidRPr="004A3A96" w:rsidRDefault="009B2D29" w:rsidP="000F5AD9">
            <w:pPr>
              <w:autoSpaceDE w:val="0"/>
              <w:autoSpaceDN w:val="0"/>
              <w:adjustRightInd w:val="0"/>
              <w:spacing w:line="252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Основное ме</w:t>
            </w:r>
            <w:r>
              <w:rPr>
                <w:kern w:val="2"/>
                <w:sz w:val="24"/>
                <w:szCs w:val="24"/>
              </w:rPr>
              <w:softHyphen/>
            </w:r>
            <w:r w:rsidRPr="006B3221">
              <w:rPr>
                <w:spacing w:val="-4"/>
                <w:kern w:val="2"/>
                <w:sz w:val="24"/>
                <w:szCs w:val="24"/>
              </w:rPr>
              <w:t>роприятие 3.1.</w:t>
            </w:r>
            <w:r w:rsidRPr="004A3A96">
              <w:rPr>
                <w:kern w:val="2"/>
                <w:sz w:val="24"/>
                <w:szCs w:val="24"/>
              </w:rPr>
              <w:t xml:space="preserve"> Расходы </w:t>
            </w:r>
          </w:p>
          <w:p w:rsidR="009B2D29" w:rsidRPr="004A3A96" w:rsidRDefault="009B2D29" w:rsidP="000F5AD9">
            <w:pPr>
              <w:autoSpaceDE w:val="0"/>
              <w:autoSpaceDN w:val="0"/>
              <w:adjustRightInd w:val="0"/>
              <w:spacing w:line="252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на содер</w:t>
            </w:r>
            <w:r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жание аппарата министерства культуры Ростовской области</w:t>
            </w:r>
          </w:p>
        </w:tc>
        <w:tc>
          <w:tcPr>
            <w:tcW w:w="1720" w:type="dxa"/>
            <w:shd w:val="clear" w:color="auto" w:fill="auto"/>
            <w:hideMark/>
          </w:tcPr>
          <w:p w:rsidR="009B2D29" w:rsidRPr="004A3A96" w:rsidRDefault="009B2D29" w:rsidP="000F5AD9">
            <w:pPr>
              <w:autoSpaceDE w:val="0"/>
              <w:autoSpaceDN w:val="0"/>
              <w:adjustRightInd w:val="0"/>
              <w:spacing w:line="252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всего</w:t>
            </w:r>
          </w:p>
          <w:p w:rsidR="009B2D29" w:rsidRPr="004A3A96" w:rsidRDefault="009B2D29" w:rsidP="000F5AD9">
            <w:pPr>
              <w:autoSpaceDE w:val="0"/>
              <w:autoSpaceDN w:val="0"/>
              <w:adjustRightInd w:val="0"/>
              <w:spacing w:line="252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468 500,7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39 141,2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40 584,0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41 190,3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42 810,8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38 096,8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38 096,8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38 096,8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38 096,8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38 096,8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38 096,8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38 096,8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38 096,8</w:t>
            </w:r>
          </w:p>
        </w:tc>
      </w:tr>
      <w:tr w:rsidR="009B2D29" w:rsidRPr="004A3A96" w:rsidTr="000F5AD9">
        <w:tc>
          <w:tcPr>
            <w:tcW w:w="477" w:type="dxa"/>
            <w:vMerge/>
            <w:shd w:val="clear" w:color="auto" w:fill="auto"/>
          </w:tcPr>
          <w:p w:rsidR="009B2D29" w:rsidRPr="004A3A96" w:rsidRDefault="009B2D29" w:rsidP="000F5AD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autoSpaceDE w:val="0"/>
              <w:autoSpaceDN w:val="0"/>
              <w:adjustRightInd w:val="0"/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министерство культуры Ростовской области</w:t>
            </w: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0113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11 3 00 99990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120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2 667,4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485,1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738,5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77,5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77,5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161,1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161,1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161,1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161,1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161,1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161,1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161,1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161,1</w:t>
            </w:r>
          </w:p>
        </w:tc>
      </w:tr>
      <w:tr w:rsidR="009B2D29" w:rsidRPr="004A3A96" w:rsidTr="000F5AD9">
        <w:tc>
          <w:tcPr>
            <w:tcW w:w="477" w:type="dxa"/>
            <w:vMerge/>
            <w:shd w:val="clear" w:color="auto" w:fill="auto"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0804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11 3 00 00110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120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458 661,5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37 765,2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39 267,7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40 541,8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42 162,8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37 365,5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37 365,5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37 365,5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37 365,5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37 365,5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37 365,5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37 365,5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37 365,5</w:t>
            </w:r>
          </w:p>
        </w:tc>
      </w:tr>
      <w:tr w:rsidR="009B2D29" w:rsidRPr="004A3A96" w:rsidTr="000F5AD9">
        <w:tc>
          <w:tcPr>
            <w:tcW w:w="477" w:type="dxa"/>
            <w:vMerge/>
            <w:shd w:val="clear" w:color="auto" w:fill="auto"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0804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11 3 00 00190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120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4 147,1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627,1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320,0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320,0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320,0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320,0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320,0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320,0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320,0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320,0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320,0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320,0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320,0</w:t>
            </w:r>
          </w:p>
        </w:tc>
      </w:tr>
      <w:tr w:rsidR="009B2D29" w:rsidRPr="004A3A96" w:rsidTr="000F5AD9">
        <w:tc>
          <w:tcPr>
            <w:tcW w:w="477" w:type="dxa"/>
            <w:vMerge/>
            <w:shd w:val="clear" w:color="auto" w:fill="auto"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0804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11 3 00 00190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240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2 243,9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197,2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191,7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185,5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185,5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185,5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185,5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185,5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185,5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185,5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185,5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185,5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185,5</w:t>
            </w:r>
          </w:p>
        </w:tc>
      </w:tr>
      <w:tr w:rsidR="009B2D29" w:rsidRPr="004A3A96" w:rsidTr="000F5AD9">
        <w:tc>
          <w:tcPr>
            <w:tcW w:w="477" w:type="dxa"/>
            <w:vMerge/>
            <w:shd w:val="clear" w:color="auto" w:fill="auto"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0804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11 3 0021010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240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776,4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64,7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64,7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64,7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64,7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64,7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64,7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64,7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64,7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64,7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64,7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64,7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64,7</w:t>
            </w:r>
          </w:p>
        </w:tc>
      </w:tr>
      <w:tr w:rsidR="009B2D29" w:rsidRPr="004A3A96" w:rsidTr="000F5AD9">
        <w:tc>
          <w:tcPr>
            <w:tcW w:w="477" w:type="dxa"/>
            <w:vMerge/>
            <w:shd w:val="clear" w:color="auto" w:fill="auto"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807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1004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11 3 00 00110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120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4,4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1,9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1,4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0,8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0,3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B2D29" w:rsidRPr="004A3A96" w:rsidTr="000F5AD9">
        <w:tc>
          <w:tcPr>
            <w:tcW w:w="477" w:type="dxa"/>
            <w:vMerge w:val="restart"/>
            <w:shd w:val="clear" w:color="auto" w:fill="auto"/>
          </w:tcPr>
          <w:p w:rsidR="009B2D29" w:rsidRPr="004A3A96" w:rsidRDefault="009B2D29" w:rsidP="000F5AD9">
            <w:pPr>
              <w:spacing w:line="252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14.</w:t>
            </w:r>
          </w:p>
        </w:tc>
        <w:tc>
          <w:tcPr>
            <w:tcW w:w="1546" w:type="dxa"/>
            <w:vMerge w:val="restart"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Основное ме</w:t>
            </w:r>
            <w:r>
              <w:rPr>
                <w:kern w:val="2"/>
                <w:sz w:val="24"/>
                <w:szCs w:val="24"/>
              </w:rPr>
              <w:softHyphen/>
            </w:r>
            <w:r w:rsidRPr="006B3221">
              <w:rPr>
                <w:spacing w:val="-4"/>
                <w:kern w:val="2"/>
                <w:sz w:val="24"/>
                <w:szCs w:val="24"/>
              </w:rPr>
              <w:t>роприятие 3.2.</w:t>
            </w:r>
            <w:r w:rsidRPr="004A3A96">
              <w:rPr>
                <w:kern w:val="2"/>
                <w:sz w:val="24"/>
                <w:szCs w:val="24"/>
              </w:rPr>
              <w:t xml:space="preserve"> Расходы </w:t>
            </w:r>
          </w:p>
          <w:p w:rsidR="009B2D29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на содер</w:t>
            </w:r>
            <w:r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 xml:space="preserve">жание аппарата комитета </w:t>
            </w:r>
          </w:p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по охране объектов культурного наследия Ростовской области</w:t>
            </w:r>
          </w:p>
        </w:tc>
        <w:tc>
          <w:tcPr>
            <w:tcW w:w="1720" w:type="dxa"/>
            <w:shd w:val="clear" w:color="auto" w:fill="auto"/>
            <w:hideMark/>
          </w:tcPr>
          <w:p w:rsidR="009B2D29" w:rsidRPr="004A3A96" w:rsidRDefault="009B2D29" w:rsidP="000F5AD9">
            <w:pPr>
              <w:autoSpaceDE w:val="0"/>
              <w:autoSpaceDN w:val="0"/>
              <w:adjustRightInd w:val="0"/>
              <w:spacing w:line="252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всего</w:t>
            </w:r>
          </w:p>
          <w:p w:rsidR="009B2D29" w:rsidRPr="004A3A96" w:rsidRDefault="009B2D29" w:rsidP="000F5AD9">
            <w:pPr>
              <w:autoSpaceDE w:val="0"/>
              <w:autoSpaceDN w:val="0"/>
              <w:adjustRightInd w:val="0"/>
              <w:spacing w:line="252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X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347 370,4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64 292,1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67 024,3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69 632,1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72 392,3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9 253,7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9 253,7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9 253,7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9 253,7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9 253,7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9 253,7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9 253,7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9 253,7</w:t>
            </w:r>
          </w:p>
        </w:tc>
      </w:tr>
      <w:tr w:rsidR="009B2D29" w:rsidRPr="004A3A96" w:rsidTr="000F5AD9">
        <w:tc>
          <w:tcPr>
            <w:tcW w:w="477" w:type="dxa"/>
            <w:vMerge/>
            <w:shd w:val="clear" w:color="auto" w:fill="auto"/>
          </w:tcPr>
          <w:p w:rsidR="009B2D29" w:rsidRPr="004A3A96" w:rsidRDefault="009B2D29" w:rsidP="000F5AD9">
            <w:pPr>
              <w:spacing w:line="252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  <w:shd w:val="clear" w:color="auto" w:fill="auto"/>
            <w:hideMark/>
          </w:tcPr>
          <w:p w:rsidR="009B2D29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 xml:space="preserve">комитет </w:t>
            </w:r>
          </w:p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по охране объектов культурного наследия Ростовской области</w:t>
            </w: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843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0113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11 3 00 99990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120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105,6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24,9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25,8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26,9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28,0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B2D29" w:rsidRPr="004A3A96" w:rsidTr="000F5AD9">
        <w:tc>
          <w:tcPr>
            <w:tcW w:w="477" w:type="dxa"/>
            <w:vMerge/>
            <w:shd w:val="clear" w:color="auto" w:fill="auto"/>
          </w:tcPr>
          <w:p w:rsidR="009B2D29" w:rsidRPr="004A3A96" w:rsidRDefault="009B2D29" w:rsidP="000F5AD9">
            <w:pPr>
              <w:spacing w:line="252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843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0804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11 3 00 00110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120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110 039,3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9 066,2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9 738,3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10 055,1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10 457,3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8 840,3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8 840,3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8 840,3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8 840,3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8 840,3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8 840,3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8 840,3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8 840,3</w:t>
            </w:r>
          </w:p>
        </w:tc>
      </w:tr>
      <w:tr w:rsidR="009B2D29" w:rsidRPr="004A3A96" w:rsidTr="000F5AD9">
        <w:tc>
          <w:tcPr>
            <w:tcW w:w="477" w:type="dxa"/>
            <w:vMerge/>
            <w:shd w:val="clear" w:color="auto" w:fill="auto"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843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0804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11 3 00 00190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120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2 766,0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230,5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230,5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230,5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230,5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230,5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230,5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230,5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230,5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230,5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230,5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230,5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230,5</w:t>
            </w:r>
          </w:p>
        </w:tc>
      </w:tr>
      <w:tr w:rsidR="009B2D29" w:rsidRPr="004A3A96" w:rsidTr="000F5AD9">
        <w:tc>
          <w:tcPr>
            <w:tcW w:w="477" w:type="dxa"/>
            <w:vMerge/>
            <w:shd w:val="clear" w:color="auto" w:fill="auto"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843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0804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11 3 00 00190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240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2 533,4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328,4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323,5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346,1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345,0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148,8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148,8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148,8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148,8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148,8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148,8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148,8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148,8</w:t>
            </w:r>
          </w:p>
        </w:tc>
      </w:tr>
      <w:tr w:rsidR="009B2D29" w:rsidRPr="004A3A96" w:rsidTr="000F5AD9">
        <w:tc>
          <w:tcPr>
            <w:tcW w:w="477" w:type="dxa"/>
            <w:vMerge/>
            <w:shd w:val="clear" w:color="auto" w:fill="auto"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843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0804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11 3 00 21010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240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375,9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34,1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23,0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23,0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23,0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34,1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34,1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34,1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34,1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34,1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34,1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34,1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34,1</w:t>
            </w:r>
          </w:p>
        </w:tc>
      </w:tr>
      <w:tr w:rsidR="009B2D29" w:rsidRPr="004A3A96" w:rsidTr="000F5AD9">
        <w:tc>
          <w:tcPr>
            <w:tcW w:w="477" w:type="dxa"/>
            <w:vMerge/>
            <w:shd w:val="clear" w:color="auto" w:fill="auto"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843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0804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11 3 00 59500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120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193 350,4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45 506,2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47 235,4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49 125,4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51 483,4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B2D29" w:rsidRPr="004A3A96" w:rsidTr="000F5AD9">
        <w:tc>
          <w:tcPr>
            <w:tcW w:w="477" w:type="dxa"/>
            <w:vMerge/>
            <w:shd w:val="clear" w:color="auto" w:fill="auto"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843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1004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11 3 00 59500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120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1,1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0,5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0,6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rFonts w:eastAsia="Calibri"/>
                <w:spacing w:val="-10"/>
                <w:kern w:val="2"/>
                <w:sz w:val="24"/>
                <w:szCs w:val="24"/>
                <w:lang w:eastAsia="en-US"/>
              </w:rPr>
            </w:pPr>
            <w:r w:rsidRPr="004F3191">
              <w:rPr>
                <w:rFonts w:eastAsia="Calibri"/>
                <w:spacing w:val="-10"/>
                <w:kern w:val="2"/>
                <w:sz w:val="24"/>
                <w:szCs w:val="24"/>
                <w:lang w:eastAsia="en-US"/>
              </w:rPr>
              <w:t>–</w:t>
            </w:r>
          </w:p>
        </w:tc>
      </w:tr>
      <w:tr w:rsidR="009B2D29" w:rsidRPr="004A3A96" w:rsidTr="000F5AD9">
        <w:tc>
          <w:tcPr>
            <w:tcW w:w="477" w:type="dxa"/>
            <w:vMerge/>
            <w:shd w:val="clear" w:color="auto" w:fill="auto"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46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20" w:type="dxa"/>
            <w:vMerge/>
            <w:shd w:val="clear" w:color="auto" w:fill="auto"/>
            <w:hideMark/>
          </w:tcPr>
          <w:p w:rsidR="009B2D29" w:rsidRPr="004A3A96" w:rsidRDefault="009B2D29" w:rsidP="000F5AD9">
            <w:pPr>
              <w:spacing w:line="252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843</w:t>
            </w:r>
          </w:p>
        </w:tc>
        <w:tc>
          <w:tcPr>
            <w:tcW w:w="604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0804</w:t>
            </w:r>
          </w:p>
        </w:tc>
        <w:tc>
          <w:tcPr>
            <w:tcW w:w="1369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11 3 00 59500</w:t>
            </w:r>
          </w:p>
        </w:tc>
        <w:tc>
          <w:tcPr>
            <w:tcW w:w="578" w:type="dxa"/>
            <w:shd w:val="clear" w:color="auto" w:fill="auto"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240</w:t>
            </w:r>
          </w:p>
        </w:tc>
        <w:tc>
          <w:tcPr>
            <w:tcW w:w="123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38 198,7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9 101,3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9 447,2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9 825,1</w:t>
            </w:r>
          </w:p>
        </w:tc>
        <w:tc>
          <w:tcPr>
            <w:tcW w:w="107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9 825,1</w:t>
            </w:r>
          </w:p>
        </w:tc>
        <w:tc>
          <w:tcPr>
            <w:tcW w:w="1125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074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08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26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11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4F3191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69" w:type="dxa"/>
            <w:shd w:val="clear" w:color="auto" w:fill="auto"/>
            <w:hideMark/>
          </w:tcPr>
          <w:p w:rsidR="009B2D29" w:rsidRPr="004F3191" w:rsidRDefault="009B2D29" w:rsidP="000F5AD9">
            <w:pPr>
              <w:spacing w:line="252" w:lineRule="auto"/>
              <w:jc w:val="center"/>
              <w:rPr>
                <w:rFonts w:eastAsia="Calibri"/>
                <w:spacing w:val="-10"/>
                <w:kern w:val="2"/>
                <w:sz w:val="24"/>
                <w:szCs w:val="24"/>
                <w:lang w:eastAsia="en-US"/>
              </w:rPr>
            </w:pPr>
            <w:r w:rsidRPr="004F3191">
              <w:rPr>
                <w:rFonts w:eastAsia="Calibri"/>
                <w:spacing w:val="-10"/>
                <w:kern w:val="2"/>
                <w:sz w:val="24"/>
                <w:szCs w:val="24"/>
                <w:lang w:eastAsia="en-US"/>
              </w:rPr>
              <w:t>–</w:t>
            </w:r>
          </w:p>
        </w:tc>
      </w:tr>
    </w:tbl>
    <w:p w:rsidR="000F5AD9" w:rsidRDefault="000F5AD9" w:rsidP="00B3037A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BB0F6F" w:rsidRPr="008A0A49" w:rsidRDefault="00BB0F6F" w:rsidP="00B3037A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Примечание.</w:t>
      </w:r>
    </w:p>
    <w:p w:rsidR="00BB0F6F" w:rsidRPr="008A0A49" w:rsidRDefault="00BB0F6F" w:rsidP="00B3037A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1.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Список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используемых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сокращений:</w:t>
      </w:r>
    </w:p>
    <w:p w:rsidR="00BB0F6F" w:rsidRPr="008A0A49" w:rsidRDefault="00BB0F6F" w:rsidP="00B3037A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ГРБС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главный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распорядитель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бюджетных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средств;</w:t>
      </w:r>
    </w:p>
    <w:p w:rsidR="00BB0F6F" w:rsidRPr="008A0A49" w:rsidRDefault="00BB0F6F" w:rsidP="00B3037A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Рз</w:t>
      </w:r>
      <w:r w:rsidR="000F5AD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Пр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раздел,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подраздел;</w:t>
      </w:r>
    </w:p>
    <w:p w:rsidR="00BB0F6F" w:rsidRPr="008A0A49" w:rsidRDefault="00BB0F6F" w:rsidP="00B3037A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ЦСР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целевая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статья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расходов;</w:t>
      </w:r>
    </w:p>
    <w:p w:rsidR="00BB0F6F" w:rsidRPr="008A0A49" w:rsidRDefault="00BB0F6F" w:rsidP="00B3037A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ВР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вид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расходов.</w:t>
      </w:r>
    </w:p>
    <w:p w:rsidR="00BB0F6F" w:rsidRPr="008A0A49" w:rsidRDefault="00BB0F6F" w:rsidP="00B3037A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2.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Х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код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бюджетной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классификации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отсутствует.</w:t>
      </w:r>
    </w:p>
    <w:p w:rsidR="00BB0F6F" w:rsidRPr="008A0A49" w:rsidRDefault="00BB0F6F" w:rsidP="00763B8D">
      <w:pPr>
        <w:pageBreakBefore/>
        <w:tabs>
          <w:tab w:val="left" w:pos="9610"/>
        </w:tabs>
        <w:spacing w:line="216" w:lineRule="auto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lastRenderedPageBreak/>
        <w:t>Приложение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№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6</w:t>
      </w:r>
    </w:p>
    <w:p w:rsidR="00BB0F6F" w:rsidRPr="008A0A49" w:rsidRDefault="00BB0F6F" w:rsidP="00763B8D">
      <w:pPr>
        <w:tabs>
          <w:tab w:val="left" w:pos="9610"/>
        </w:tabs>
        <w:spacing w:line="216" w:lineRule="auto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>к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государственной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</w:p>
    <w:p w:rsidR="00BB0F6F" w:rsidRPr="008A0A49" w:rsidRDefault="00BB0F6F" w:rsidP="00763B8D">
      <w:pPr>
        <w:tabs>
          <w:tab w:val="left" w:pos="9610"/>
        </w:tabs>
        <w:spacing w:line="216" w:lineRule="auto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>программе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Ростовской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области</w:t>
      </w:r>
    </w:p>
    <w:p w:rsidR="00BB0F6F" w:rsidRPr="008A0A49" w:rsidRDefault="00BB0F6F" w:rsidP="00763B8D">
      <w:pPr>
        <w:tabs>
          <w:tab w:val="left" w:pos="6416"/>
        </w:tabs>
        <w:spacing w:line="216" w:lineRule="auto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>«Развитие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культуры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и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туризма»</w:t>
      </w:r>
    </w:p>
    <w:p w:rsidR="00BB0F6F" w:rsidRPr="008A0A49" w:rsidRDefault="00BB0F6F" w:rsidP="00763B8D">
      <w:pPr>
        <w:spacing w:line="216" w:lineRule="auto"/>
        <w:jc w:val="center"/>
        <w:rPr>
          <w:rFonts w:eastAsia="Calibri"/>
          <w:kern w:val="2"/>
          <w:sz w:val="28"/>
          <w:szCs w:val="28"/>
          <w:lang w:eastAsia="en-US"/>
        </w:rPr>
      </w:pPr>
    </w:p>
    <w:p w:rsidR="00BB0F6F" w:rsidRPr="008A0A49" w:rsidRDefault="00BB0F6F" w:rsidP="00763B8D">
      <w:pPr>
        <w:spacing w:line="216" w:lineRule="auto"/>
        <w:jc w:val="center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РАСХОДЫ</w:t>
      </w:r>
    </w:p>
    <w:p w:rsidR="00BB0F6F" w:rsidRPr="008A0A49" w:rsidRDefault="00BB0F6F" w:rsidP="00763B8D">
      <w:pPr>
        <w:spacing w:line="216" w:lineRule="auto"/>
        <w:jc w:val="center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на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реализацию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государственной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программы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</w:p>
    <w:p w:rsidR="00BB0F6F" w:rsidRPr="008A0A49" w:rsidRDefault="00BB0F6F" w:rsidP="00763B8D">
      <w:pPr>
        <w:spacing w:line="216" w:lineRule="auto"/>
        <w:jc w:val="center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Ростовской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области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«Развитие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культуры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и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туризма»</w:t>
      </w:r>
    </w:p>
    <w:p w:rsidR="00BB0F6F" w:rsidRPr="008A0A49" w:rsidRDefault="00BB0F6F" w:rsidP="00763B8D">
      <w:pPr>
        <w:spacing w:line="216" w:lineRule="auto"/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"/>
        <w:gridCol w:w="2144"/>
        <w:gridCol w:w="2321"/>
        <w:gridCol w:w="1399"/>
        <w:gridCol w:w="1278"/>
        <w:gridCol w:w="1277"/>
        <w:gridCol w:w="1276"/>
        <w:gridCol w:w="1276"/>
        <w:gridCol w:w="1276"/>
        <w:gridCol w:w="1276"/>
        <w:gridCol w:w="1276"/>
        <w:gridCol w:w="1276"/>
        <w:gridCol w:w="1276"/>
        <w:gridCol w:w="1276"/>
        <w:gridCol w:w="1276"/>
        <w:gridCol w:w="1276"/>
      </w:tblGrid>
      <w:tr w:rsidR="00BB0F6F" w:rsidRPr="004A3A96" w:rsidTr="008F6C7E">
        <w:tc>
          <w:tcPr>
            <w:tcW w:w="481" w:type="dxa"/>
            <w:vMerge w:val="restart"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№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п/п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Наименование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государственной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программы,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подпрограммы</w:t>
            </w:r>
          </w:p>
        </w:tc>
        <w:tc>
          <w:tcPr>
            <w:tcW w:w="2321" w:type="dxa"/>
            <w:vMerge w:val="restart"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bCs/>
                <w:kern w:val="2"/>
                <w:sz w:val="24"/>
                <w:szCs w:val="24"/>
              </w:rPr>
              <w:t>Источник</w:t>
            </w:r>
            <w:r w:rsidR="008A0A49" w:rsidRPr="004A3A96">
              <w:rPr>
                <w:bCs/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bCs/>
                <w:kern w:val="2"/>
                <w:sz w:val="24"/>
                <w:szCs w:val="24"/>
              </w:rPr>
              <w:t>финансирования</w:t>
            </w:r>
          </w:p>
        </w:tc>
        <w:tc>
          <w:tcPr>
            <w:tcW w:w="1399" w:type="dxa"/>
            <w:vMerge w:val="restart"/>
            <w:shd w:val="clear" w:color="auto" w:fill="auto"/>
            <w:hideMark/>
          </w:tcPr>
          <w:p w:rsidR="006B3221" w:rsidRDefault="00BB0F6F" w:rsidP="00763B8D">
            <w:pPr>
              <w:spacing w:line="216" w:lineRule="auto"/>
              <w:jc w:val="center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Объем</w:t>
            </w:r>
            <w:r w:rsidR="008A0A49"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 </w:t>
            </w: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расходов,</w:t>
            </w:r>
            <w:r w:rsidR="008A0A49"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 </w:t>
            </w: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всего</w:t>
            </w:r>
            <w:r w:rsidR="008A0A49"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 </w:t>
            </w:r>
          </w:p>
          <w:p w:rsidR="00BB0F6F" w:rsidRPr="004A3A96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(тыс.</w:t>
            </w:r>
            <w:r w:rsidR="008A0A49"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 </w:t>
            </w: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рублей)</w:t>
            </w:r>
          </w:p>
        </w:tc>
        <w:tc>
          <w:tcPr>
            <w:tcW w:w="15315" w:type="dxa"/>
            <w:gridSpan w:val="12"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том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числе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годам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реализации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государственной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программы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</w:tc>
      </w:tr>
      <w:tr w:rsidR="00BB0F6F" w:rsidRPr="004A3A96" w:rsidTr="008F6C7E">
        <w:tc>
          <w:tcPr>
            <w:tcW w:w="481" w:type="dxa"/>
            <w:vMerge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vMerge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399" w:type="dxa"/>
            <w:vMerge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2028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2029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rFonts w:eastAsia="Calibri"/>
                <w:kern w:val="2"/>
                <w:sz w:val="24"/>
                <w:szCs w:val="24"/>
                <w:lang w:eastAsia="en-US"/>
              </w:rPr>
              <w:t>2030</w:t>
            </w:r>
          </w:p>
        </w:tc>
      </w:tr>
    </w:tbl>
    <w:p w:rsidR="008F6C7E" w:rsidRPr="008F6C7E" w:rsidRDefault="008F6C7E" w:rsidP="00763B8D">
      <w:pPr>
        <w:spacing w:line="216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481"/>
        <w:gridCol w:w="2144"/>
        <w:gridCol w:w="2321"/>
        <w:gridCol w:w="1399"/>
        <w:gridCol w:w="1278"/>
        <w:gridCol w:w="1277"/>
        <w:gridCol w:w="1276"/>
        <w:gridCol w:w="1276"/>
        <w:gridCol w:w="1276"/>
        <w:gridCol w:w="1276"/>
        <w:gridCol w:w="1276"/>
        <w:gridCol w:w="1276"/>
        <w:gridCol w:w="1276"/>
        <w:gridCol w:w="1276"/>
        <w:gridCol w:w="1276"/>
        <w:gridCol w:w="1276"/>
      </w:tblGrid>
      <w:tr w:rsidR="00BB0F6F" w:rsidRPr="00BD14B8" w:rsidTr="00BD14B8">
        <w:trPr>
          <w:tblHeader/>
        </w:trPr>
        <w:tc>
          <w:tcPr>
            <w:tcW w:w="48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2144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bCs/>
                <w:kern w:val="2"/>
                <w:sz w:val="24"/>
                <w:szCs w:val="24"/>
              </w:rPr>
              <w:t>3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bCs/>
                <w:kern w:val="2"/>
                <w:sz w:val="24"/>
                <w:szCs w:val="24"/>
              </w:rPr>
              <w:t>4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16</w:t>
            </w:r>
          </w:p>
        </w:tc>
      </w:tr>
      <w:tr w:rsidR="00BB0F6F" w:rsidRPr="00BD14B8" w:rsidTr="00BD14B8">
        <w:tc>
          <w:tcPr>
            <w:tcW w:w="481" w:type="dxa"/>
            <w:vMerge w:val="restart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Государственная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программа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</w:t>
            </w:r>
            <w:r w:rsidR="00BD14B8">
              <w:rPr>
                <w:kern w:val="2"/>
                <w:sz w:val="24"/>
                <w:szCs w:val="24"/>
              </w:rPr>
              <w:softHyphen/>
            </w:r>
            <w:r w:rsidRPr="00BD14B8">
              <w:rPr>
                <w:kern w:val="2"/>
                <w:sz w:val="24"/>
                <w:szCs w:val="24"/>
              </w:rPr>
              <w:t>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«Раз</w:t>
            </w:r>
            <w:r w:rsidR="00BD14B8">
              <w:rPr>
                <w:kern w:val="2"/>
                <w:sz w:val="24"/>
                <w:szCs w:val="24"/>
              </w:rPr>
              <w:softHyphen/>
            </w:r>
            <w:r w:rsidRPr="00BD14B8">
              <w:rPr>
                <w:kern w:val="2"/>
                <w:sz w:val="24"/>
                <w:szCs w:val="24"/>
              </w:rPr>
              <w:t>ви</w:t>
            </w:r>
            <w:r w:rsidR="00BD14B8">
              <w:rPr>
                <w:kern w:val="2"/>
                <w:sz w:val="24"/>
                <w:szCs w:val="24"/>
              </w:rPr>
              <w:softHyphen/>
            </w:r>
            <w:r w:rsidRPr="00BD14B8">
              <w:rPr>
                <w:kern w:val="2"/>
                <w:sz w:val="24"/>
                <w:szCs w:val="24"/>
              </w:rPr>
              <w:t>тие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туризма»</w:t>
            </w: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852FB5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2A0507" w:rsidRPr="00BD14B8">
              <w:rPr>
                <w:kern w:val="2"/>
                <w:sz w:val="24"/>
                <w:szCs w:val="24"/>
              </w:rPr>
              <w:t>182</w:t>
            </w:r>
            <w:r w:rsidR="007C304C" w:rsidRPr="00BD14B8">
              <w:rPr>
                <w:kern w:val="2"/>
                <w:sz w:val="24"/>
                <w:szCs w:val="24"/>
              </w:rPr>
              <w:t> 6</w:t>
            </w:r>
            <w:r w:rsidR="001D37A8" w:rsidRPr="00BD14B8">
              <w:rPr>
                <w:kern w:val="2"/>
                <w:sz w:val="24"/>
                <w:szCs w:val="24"/>
              </w:rPr>
              <w:t>8</w:t>
            </w:r>
            <w:r w:rsidR="00852FB5" w:rsidRPr="00BD14B8">
              <w:rPr>
                <w:kern w:val="2"/>
                <w:sz w:val="24"/>
                <w:szCs w:val="24"/>
              </w:rPr>
              <w:t>9</w:t>
            </w:r>
            <w:r w:rsidR="007C304C" w:rsidRPr="00BD14B8">
              <w:rPr>
                <w:kern w:val="2"/>
                <w:sz w:val="24"/>
                <w:szCs w:val="24"/>
              </w:rPr>
              <w:t>,</w:t>
            </w:r>
            <w:r w:rsidR="001D37A8" w:rsidRPr="00BD14B8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5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063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501,7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BB0F6F" w:rsidP="001D37A8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5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2A0507" w:rsidRPr="00BD14B8">
              <w:rPr>
                <w:kern w:val="2"/>
                <w:sz w:val="24"/>
                <w:szCs w:val="24"/>
              </w:rPr>
              <w:t>127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</w:t>
            </w:r>
            <w:r w:rsidR="002A0507" w:rsidRPr="00BD14B8">
              <w:rPr>
                <w:kern w:val="2"/>
                <w:sz w:val="24"/>
                <w:szCs w:val="24"/>
              </w:rPr>
              <w:t>24</w:t>
            </w:r>
            <w:r w:rsidRPr="00BD14B8">
              <w:rPr>
                <w:kern w:val="2"/>
                <w:sz w:val="24"/>
                <w:szCs w:val="24"/>
              </w:rPr>
              <w:t>,</w:t>
            </w:r>
            <w:r w:rsidR="001D37A8" w:rsidRPr="00BD14B8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1D37A8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2A0507" w:rsidRPr="00BD14B8">
              <w:rPr>
                <w:kern w:val="2"/>
                <w:sz w:val="24"/>
                <w:szCs w:val="24"/>
              </w:rPr>
              <w:t>675</w:t>
            </w:r>
            <w:r w:rsidR="007C304C" w:rsidRPr="00BD14B8">
              <w:rPr>
                <w:kern w:val="2"/>
                <w:sz w:val="24"/>
                <w:szCs w:val="24"/>
              </w:rPr>
              <w:t> </w:t>
            </w:r>
            <w:r w:rsidRPr="00BD14B8">
              <w:rPr>
                <w:kern w:val="2"/>
                <w:sz w:val="24"/>
                <w:szCs w:val="24"/>
              </w:rPr>
              <w:t>4</w:t>
            </w:r>
            <w:r w:rsidR="007C304C" w:rsidRPr="00BD14B8">
              <w:rPr>
                <w:kern w:val="2"/>
                <w:sz w:val="24"/>
                <w:szCs w:val="24"/>
              </w:rPr>
              <w:t>00,</w:t>
            </w:r>
            <w:r w:rsidR="001D37A8" w:rsidRPr="00BD14B8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A55572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4</w:t>
            </w:r>
            <w:r w:rsidR="00A55572" w:rsidRPr="00BD14B8">
              <w:rPr>
                <w:kern w:val="2"/>
                <w:sz w:val="24"/>
                <w:szCs w:val="24"/>
              </w:rPr>
              <w:t>83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A55572" w:rsidRPr="00BD14B8">
              <w:rPr>
                <w:kern w:val="2"/>
                <w:sz w:val="24"/>
                <w:szCs w:val="24"/>
              </w:rPr>
              <w:t>229</w:t>
            </w:r>
            <w:r w:rsidRPr="00BD14B8">
              <w:rPr>
                <w:kern w:val="2"/>
                <w:sz w:val="24"/>
                <w:szCs w:val="24"/>
              </w:rPr>
              <w:t>,3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091,8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091,8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091,8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091,8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091,8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091,8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091,8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091,8</w:t>
            </w:r>
          </w:p>
        </w:tc>
      </w:tr>
      <w:tr w:rsidR="00BB0F6F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A55572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</w:t>
            </w:r>
            <w:r w:rsidR="00A55572" w:rsidRPr="00BD14B8">
              <w:rPr>
                <w:kern w:val="2"/>
                <w:sz w:val="24"/>
                <w:szCs w:val="24"/>
              </w:rPr>
              <w:t>21 70</w:t>
            </w:r>
            <w:r w:rsidRPr="00BD14B8">
              <w:rPr>
                <w:kern w:val="2"/>
                <w:sz w:val="24"/>
                <w:szCs w:val="24"/>
              </w:rPr>
              <w:t>1</w:t>
            </w:r>
            <w:r w:rsidR="00A55572" w:rsidRPr="00BD14B8">
              <w:rPr>
                <w:kern w:val="2"/>
                <w:sz w:val="24"/>
                <w:szCs w:val="24"/>
              </w:rPr>
              <w:t>,9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438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497,6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BB0F6F" w:rsidP="00A55572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</w:t>
            </w:r>
            <w:r w:rsidR="00A55572" w:rsidRPr="00BD14B8">
              <w:rPr>
                <w:kern w:val="2"/>
                <w:sz w:val="24"/>
                <w:szCs w:val="24"/>
              </w:rPr>
              <w:t>87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</w:t>
            </w:r>
            <w:r w:rsidR="00A55572" w:rsidRPr="00BD14B8">
              <w:rPr>
                <w:kern w:val="2"/>
                <w:sz w:val="24"/>
                <w:szCs w:val="24"/>
              </w:rPr>
              <w:t>47</w:t>
            </w:r>
            <w:r w:rsidRPr="00BD14B8">
              <w:rPr>
                <w:kern w:val="2"/>
                <w:sz w:val="24"/>
                <w:szCs w:val="24"/>
              </w:rPr>
              <w:t>,</w:t>
            </w:r>
            <w:r w:rsidR="00A55572" w:rsidRPr="00BD14B8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A55572" w:rsidP="00A55572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922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</w:t>
            </w:r>
            <w:r w:rsidR="00BB0F6F" w:rsidRPr="00BD14B8">
              <w:rPr>
                <w:kern w:val="2"/>
                <w:sz w:val="24"/>
                <w:szCs w:val="24"/>
              </w:rPr>
              <w:t>8</w:t>
            </w:r>
            <w:r w:rsidRPr="00BD14B8">
              <w:rPr>
                <w:kern w:val="2"/>
                <w:sz w:val="24"/>
                <w:szCs w:val="24"/>
              </w:rPr>
              <w:t>5</w:t>
            </w:r>
            <w:r w:rsidR="00BB0F6F" w:rsidRPr="00BD14B8">
              <w:rPr>
                <w:kern w:val="2"/>
                <w:sz w:val="24"/>
                <w:szCs w:val="24"/>
              </w:rPr>
              <w:t>,</w:t>
            </w:r>
            <w:r w:rsidRPr="00BD14B8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A55572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A55572" w:rsidRPr="00BD14B8">
              <w:rPr>
                <w:kern w:val="2"/>
                <w:sz w:val="24"/>
                <w:szCs w:val="24"/>
              </w:rPr>
              <w:t>63</w:t>
            </w:r>
            <w:r w:rsidRPr="00BD14B8">
              <w:rPr>
                <w:kern w:val="2"/>
                <w:sz w:val="24"/>
                <w:szCs w:val="24"/>
              </w:rPr>
              <w:t>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A55572" w:rsidRPr="00BD14B8">
              <w:rPr>
                <w:kern w:val="2"/>
                <w:sz w:val="24"/>
                <w:szCs w:val="24"/>
              </w:rPr>
              <w:t>235</w:t>
            </w:r>
            <w:r w:rsidRPr="00BD14B8">
              <w:rPr>
                <w:kern w:val="2"/>
                <w:sz w:val="24"/>
                <w:szCs w:val="24"/>
              </w:rPr>
              <w:t>,</w:t>
            </w:r>
            <w:r w:rsidR="00A55572" w:rsidRPr="00BD14B8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979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704,6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979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704,6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979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704,6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979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704,6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979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704,6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979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704,6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979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704,6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979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704,6</w:t>
            </w:r>
          </w:p>
        </w:tc>
      </w:tr>
      <w:tr w:rsidR="00BB0F6F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безвозмездные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поступления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99" w:type="dxa"/>
            <w:shd w:val="clear" w:color="auto" w:fill="auto"/>
            <w:hideMark/>
          </w:tcPr>
          <w:p w:rsidR="00A55572" w:rsidRPr="00BD14B8" w:rsidRDefault="00BB0F6F" w:rsidP="00A55572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A55572" w:rsidRPr="00BD14B8">
              <w:rPr>
                <w:kern w:val="2"/>
                <w:sz w:val="24"/>
                <w:szCs w:val="24"/>
              </w:rPr>
              <w:t>292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</w:t>
            </w:r>
            <w:r w:rsidR="00A55572" w:rsidRPr="00BD14B8">
              <w:rPr>
                <w:kern w:val="2"/>
                <w:sz w:val="24"/>
                <w:szCs w:val="24"/>
              </w:rPr>
              <w:t>8</w:t>
            </w:r>
            <w:r w:rsidRPr="00BD14B8">
              <w:rPr>
                <w:kern w:val="2"/>
                <w:sz w:val="24"/>
                <w:szCs w:val="24"/>
              </w:rPr>
              <w:t>9</w:t>
            </w:r>
            <w:r w:rsidR="00A55572" w:rsidRPr="00BD14B8">
              <w:rPr>
                <w:kern w:val="2"/>
                <w:sz w:val="24"/>
                <w:szCs w:val="24"/>
              </w:rPr>
              <w:t>,1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171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417,0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BB0F6F" w:rsidP="00A55572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40</w:t>
            </w:r>
            <w:r w:rsidR="00A55572" w:rsidRPr="00BD14B8">
              <w:rPr>
                <w:kern w:val="2"/>
                <w:sz w:val="24"/>
                <w:szCs w:val="24"/>
              </w:rPr>
              <w:t>7 2</w:t>
            </w:r>
            <w:r w:rsidRPr="00BD14B8">
              <w:rPr>
                <w:kern w:val="2"/>
                <w:sz w:val="24"/>
                <w:szCs w:val="24"/>
              </w:rPr>
              <w:t>4</w:t>
            </w:r>
            <w:r w:rsidR="00A55572" w:rsidRPr="00BD14B8">
              <w:rPr>
                <w:kern w:val="2"/>
                <w:sz w:val="24"/>
                <w:szCs w:val="24"/>
              </w:rPr>
              <w:t>4,3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A55572" w:rsidP="00A55572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303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5</w:t>
            </w:r>
            <w:r w:rsidR="00BB0F6F" w:rsidRPr="00BD14B8">
              <w:rPr>
                <w:kern w:val="2"/>
                <w:sz w:val="24"/>
                <w:szCs w:val="24"/>
              </w:rPr>
              <w:t>90,6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410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437,2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</w:tr>
      <w:tr w:rsidR="001D66A8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1D66A8" w:rsidRPr="00BD14B8" w:rsidRDefault="001D66A8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1D66A8" w:rsidRPr="00BD14B8" w:rsidRDefault="001D66A8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1D66A8" w:rsidRPr="00BD14B8" w:rsidRDefault="001D66A8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399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7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</w:tr>
      <w:tr w:rsidR="00A55572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A55572" w:rsidRPr="00BD14B8" w:rsidRDefault="00A55572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A55572" w:rsidRPr="00BD14B8" w:rsidRDefault="00A55572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A55572" w:rsidRPr="00BD14B8" w:rsidRDefault="00A55572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федерального бюджета</w:t>
            </w:r>
          </w:p>
        </w:tc>
        <w:tc>
          <w:tcPr>
            <w:tcW w:w="1399" w:type="dxa"/>
            <w:shd w:val="clear" w:color="auto" w:fill="auto"/>
            <w:hideMark/>
          </w:tcPr>
          <w:p w:rsidR="00A55572" w:rsidRPr="00BD14B8" w:rsidRDefault="00A55572" w:rsidP="00A55572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1 292 689,1</w:t>
            </w:r>
          </w:p>
        </w:tc>
        <w:tc>
          <w:tcPr>
            <w:tcW w:w="1278" w:type="dxa"/>
            <w:shd w:val="clear" w:color="auto" w:fill="auto"/>
            <w:hideMark/>
          </w:tcPr>
          <w:p w:rsidR="00A55572" w:rsidRPr="00BD14B8" w:rsidRDefault="00A55572" w:rsidP="00A55572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171 417,0</w:t>
            </w:r>
          </w:p>
        </w:tc>
        <w:tc>
          <w:tcPr>
            <w:tcW w:w="1277" w:type="dxa"/>
            <w:shd w:val="clear" w:color="auto" w:fill="auto"/>
            <w:hideMark/>
          </w:tcPr>
          <w:p w:rsidR="00A55572" w:rsidRPr="00BD14B8" w:rsidRDefault="00A55572" w:rsidP="00A55572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407 244,3</w:t>
            </w:r>
          </w:p>
        </w:tc>
        <w:tc>
          <w:tcPr>
            <w:tcW w:w="1276" w:type="dxa"/>
            <w:shd w:val="clear" w:color="auto" w:fill="auto"/>
            <w:hideMark/>
          </w:tcPr>
          <w:p w:rsidR="00A55572" w:rsidRPr="00BD14B8" w:rsidRDefault="00A55572" w:rsidP="00A55572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303 590,6</w:t>
            </w:r>
          </w:p>
        </w:tc>
        <w:tc>
          <w:tcPr>
            <w:tcW w:w="1276" w:type="dxa"/>
            <w:shd w:val="clear" w:color="auto" w:fill="auto"/>
            <w:hideMark/>
          </w:tcPr>
          <w:p w:rsidR="00A55572" w:rsidRPr="00BD14B8" w:rsidRDefault="00A55572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410 437,2</w:t>
            </w:r>
          </w:p>
        </w:tc>
        <w:tc>
          <w:tcPr>
            <w:tcW w:w="1276" w:type="dxa"/>
            <w:shd w:val="clear" w:color="auto" w:fill="auto"/>
            <w:hideMark/>
          </w:tcPr>
          <w:p w:rsidR="00A55572" w:rsidRPr="00BD14B8" w:rsidRDefault="00A55572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A55572" w:rsidRPr="00BD14B8" w:rsidRDefault="00A55572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A55572" w:rsidRPr="00BD14B8" w:rsidRDefault="00A55572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A55572" w:rsidRPr="00BD14B8" w:rsidRDefault="00A55572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A55572" w:rsidRPr="00BD14B8" w:rsidRDefault="00A55572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A55572" w:rsidRPr="00BD14B8" w:rsidRDefault="00A55572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A55572" w:rsidRPr="00BD14B8" w:rsidRDefault="00A55572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A55572" w:rsidRPr="00BD14B8" w:rsidRDefault="00A55572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1D37A8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22</w:t>
            </w:r>
            <w:r w:rsidR="00A55572" w:rsidRPr="00BD14B8">
              <w:rPr>
                <w:kern w:val="2"/>
                <w:sz w:val="24"/>
                <w:szCs w:val="24"/>
              </w:rPr>
              <w:t>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A55572" w:rsidRPr="00BD14B8">
              <w:rPr>
                <w:kern w:val="2"/>
                <w:sz w:val="24"/>
                <w:szCs w:val="24"/>
              </w:rPr>
              <w:t>5</w:t>
            </w:r>
            <w:r w:rsidR="007C304C" w:rsidRPr="00BD14B8">
              <w:rPr>
                <w:kern w:val="2"/>
                <w:sz w:val="24"/>
                <w:szCs w:val="24"/>
              </w:rPr>
              <w:t>86</w:t>
            </w:r>
            <w:r w:rsidRPr="00BD14B8">
              <w:rPr>
                <w:kern w:val="2"/>
                <w:sz w:val="24"/>
                <w:szCs w:val="24"/>
              </w:rPr>
              <w:t>,</w:t>
            </w:r>
            <w:r w:rsidR="001D37A8" w:rsidRPr="00BD14B8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139,4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BB0F6F" w:rsidP="007C304C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A55572" w:rsidRPr="00BD14B8">
              <w:rPr>
                <w:kern w:val="2"/>
                <w:sz w:val="24"/>
                <w:szCs w:val="24"/>
              </w:rPr>
              <w:t>1</w:t>
            </w:r>
            <w:r w:rsidRPr="00BD14B8">
              <w:rPr>
                <w:kern w:val="2"/>
                <w:sz w:val="24"/>
                <w:szCs w:val="24"/>
              </w:rPr>
              <w:t>6</w:t>
            </w:r>
            <w:r w:rsidR="00A55572" w:rsidRPr="00BD14B8">
              <w:rPr>
                <w:kern w:val="2"/>
                <w:sz w:val="24"/>
                <w:szCs w:val="24"/>
              </w:rPr>
              <w:t> 53</w:t>
            </w:r>
            <w:r w:rsidRPr="00BD14B8">
              <w:rPr>
                <w:kern w:val="2"/>
                <w:sz w:val="24"/>
                <w:szCs w:val="24"/>
              </w:rPr>
              <w:t>6</w:t>
            </w:r>
            <w:r w:rsidR="00A55572" w:rsidRPr="00BD14B8">
              <w:rPr>
                <w:kern w:val="2"/>
                <w:sz w:val="24"/>
                <w:szCs w:val="24"/>
              </w:rPr>
              <w:t>,</w:t>
            </w:r>
            <w:r w:rsidR="001D37A8" w:rsidRPr="00BD14B8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1D37A8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</w:t>
            </w:r>
            <w:r w:rsidR="00A55572" w:rsidRPr="00BD14B8">
              <w:rPr>
                <w:kern w:val="2"/>
                <w:sz w:val="24"/>
                <w:szCs w:val="24"/>
              </w:rPr>
              <w:t>1</w:t>
            </w:r>
            <w:r w:rsidR="007C304C" w:rsidRPr="00BD14B8">
              <w:rPr>
                <w:kern w:val="2"/>
                <w:sz w:val="24"/>
                <w:szCs w:val="24"/>
              </w:rPr>
              <w:t> 1</w:t>
            </w:r>
            <w:r w:rsidR="00A55572" w:rsidRPr="00BD14B8">
              <w:rPr>
                <w:kern w:val="2"/>
                <w:sz w:val="24"/>
                <w:szCs w:val="24"/>
              </w:rPr>
              <w:t>45</w:t>
            </w:r>
            <w:r w:rsidR="007C304C" w:rsidRPr="00BD14B8">
              <w:rPr>
                <w:kern w:val="2"/>
                <w:sz w:val="24"/>
                <w:szCs w:val="24"/>
              </w:rPr>
              <w:t>,</w:t>
            </w:r>
            <w:r w:rsidR="001D37A8" w:rsidRPr="00BD14B8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A55572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A55572" w:rsidRPr="00BD14B8">
              <w:rPr>
                <w:kern w:val="2"/>
                <w:sz w:val="24"/>
                <w:szCs w:val="24"/>
              </w:rPr>
              <w:t>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A55572" w:rsidRPr="00BD14B8">
              <w:rPr>
                <w:kern w:val="2"/>
                <w:sz w:val="24"/>
                <w:szCs w:val="24"/>
              </w:rPr>
              <w:t>765</w:t>
            </w:r>
            <w:r w:rsidRPr="00BD14B8">
              <w:rPr>
                <w:kern w:val="2"/>
                <w:sz w:val="24"/>
                <w:szCs w:val="24"/>
              </w:rPr>
              <w:t>,</w:t>
            </w:r>
            <w:r w:rsidR="00A55572" w:rsidRPr="00BD14B8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внебюджетные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источники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639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712,7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389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447,7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416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896,6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479,2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791,6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374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387,2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374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387,2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374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387,2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374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387,2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374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387,2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374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387,2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374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387,2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374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387,2</w:t>
            </w:r>
          </w:p>
        </w:tc>
      </w:tr>
      <w:tr w:rsidR="00BB0F6F" w:rsidRPr="00BD14B8" w:rsidTr="00BD14B8">
        <w:tc>
          <w:tcPr>
            <w:tcW w:w="481" w:type="dxa"/>
            <w:vMerge w:val="restart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2.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Подпрограмма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«Развитие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культуры»</w:t>
            </w: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1D37A8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</w:t>
            </w:r>
            <w:r w:rsidR="00A55572" w:rsidRPr="00BD14B8">
              <w:rPr>
                <w:kern w:val="2"/>
                <w:sz w:val="24"/>
                <w:szCs w:val="24"/>
              </w:rPr>
              <w:t>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A55572" w:rsidRPr="00BD14B8">
              <w:rPr>
                <w:kern w:val="2"/>
                <w:sz w:val="24"/>
                <w:szCs w:val="24"/>
              </w:rPr>
              <w:t>6</w:t>
            </w:r>
            <w:r w:rsidRPr="00BD14B8">
              <w:rPr>
                <w:kern w:val="2"/>
                <w:sz w:val="24"/>
                <w:szCs w:val="24"/>
              </w:rPr>
              <w:t>2</w:t>
            </w:r>
            <w:r w:rsidR="00A55572" w:rsidRPr="00BD14B8">
              <w:rPr>
                <w:kern w:val="2"/>
                <w:sz w:val="24"/>
                <w:szCs w:val="24"/>
              </w:rPr>
              <w:t>4</w:t>
            </w:r>
            <w:r w:rsidR="0043117F" w:rsidRPr="00BD14B8">
              <w:rPr>
                <w:kern w:val="2"/>
                <w:sz w:val="24"/>
                <w:szCs w:val="24"/>
              </w:rPr>
              <w:t> 861,</w:t>
            </w:r>
            <w:r w:rsidR="001D37A8" w:rsidRPr="00BD14B8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896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780,3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A55572" w:rsidP="001D37A8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974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BB0F6F" w:rsidRPr="00BD14B8">
              <w:rPr>
                <w:kern w:val="2"/>
                <w:sz w:val="24"/>
                <w:szCs w:val="24"/>
              </w:rPr>
              <w:t>6</w:t>
            </w:r>
            <w:r w:rsidRPr="00BD14B8">
              <w:rPr>
                <w:kern w:val="2"/>
                <w:sz w:val="24"/>
                <w:szCs w:val="24"/>
              </w:rPr>
              <w:t>4</w:t>
            </w:r>
            <w:r w:rsidR="00BB0F6F" w:rsidRPr="00BD14B8">
              <w:rPr>
                <w:kern w:val="2"/>
                <w:sz w:val="24"/>
                <w:szCs w:val="24"/>
              </w:rPr>
              <w:t>7,</w:t>
            </w:r>
            <w:r w:rsidR="001D37A8" w:rsidRPr="00BD14B8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1D37A8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A55572" w:rsidRPr="00BD14B8">
              <w:rPr>
                <w:kern w:val="2"/>
                <w:sz w:val="24"/>
                <w:szCs w:val="24"/>
              </w:rPr>
              <w:t>503</w:t>
            </w:r>
            <w:r w:rsidR="0043117F" w:rsidRPr="00BD14B8">
              <w:rPr>
                <w:kern w:val="2"/>
                <w:sz w:val="24"/>
                <w:szCs w:val="24"/>
              </w:rPr>
              <w:t> 02</w:t>
            </w:r>
            <w:r w:rsidR="00A55572" w:rsidRPr="00BD14B8">
              <w:rPr>
                <w:kern w:val="2"/>
                <w:sz w:val="24"/>
                <w:szCs w:val="24"/>
              </w:rPr>
              <w:t>8</w:t>
            </w:r>
            <w:r w:rsidR="0043117F" w:rsidRPr="00BD14B8">
              <w:rPr>
                <w:kern w:val="2"/>
                <w:sz w:val="24"/>
                <w:szCs w:val="24"/>
              </w:rPr>
              <w:t>,</w:t>
            </w:r>
            <w:r w:rsidR="001D37A8" w:rsidRPr="00BD14B8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A55572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</w:t>
            </w:r>
            <w:r w:rsidR="00A55572" w:rsidRPr="00BD14B8">
              <w:rPr>
                <w:kern w:val="2"/>
                <w:sz w:val="24"/>
                <w:szCs w:val="24"/>
              </w:rPr>
              <w:t>06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A55572" w:rsidRPr="00BD14B8">
              <w:rPr>
                <w:kern w:val="2"/>
                <w:sz w:val="24"/>
                <w:szCs w:val="24"/>
              </w:rPr>
              <w:t>47</w:t>
            </w:r>
            <w:r w:rsidRPr="00BD14B8">
              <w:rPr>
                <w:kern w:val="2"/>
                <w:sz w:val="24"/>
                <w:szCs w:val="24"/>
              </w:rPr>
              <w:t>6,1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242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991,2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242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991,2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242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991,2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242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991,2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242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991,2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242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991,2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242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991,2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242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991,2</w:t>
            </w:r>
          </w:p>
        </w:tc>
      </w:tr>
      <w:tr w:rsidR="00BB0F6F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A55572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A55572" w:rsidRPr="00BD14B8">
              <w:rPr>
                <w:kern w:val="2"/>
                <w:sz w:val="24"/>
                <w:szCs w:val="24"/>
              </w:rPr>
              <w:t>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</w:t>
            </w:r>
            <w:r w:rsidR="00A55572" w:rsidRPr="00BD14B8">
              <w:rPr>
                <w:kern w:val="2"/>
                <w:sz w:val="24"/>
                <w:szCs w:val="24"/>
              </w:rPr>
              <w:t>95 423,5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326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384,2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BB0F6F" w:rsidP="00A55572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</w:t>
            </w:r>
            <w:r w:rsidR="00A55572" w:rsidRPr="00BD14B8">
              <w:rPr>
                <w:kern w:val="2"/>
                <w:sz w:val="24"/>
                <w:szCs w:val="24"/>
              </w:rPr>
              <w:t>90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A55572" w:rsidRPr="00BD14B8">
              <w:rPr>
                <w:kern w:val="2"/>
                <w:sz w:val="24"/>
                <w:szCs w:val="24"/>
              </w:rPr>
              <w:t>6</w:t>
            </w:r>
            <w:r w:rsidRPr="00BD14B8">
              <w:rPr>
                <w:kern w:val="2"/>
                <w:sz w:val="24"/>
                <w:szCs w:val="24"/>
              </w:rPr>
              <w:t>5</w:t>
            </w:r>
            <w:r w:rsidR="00A55572" w:rsidRPr="00BD14B8">
              <w:rPr>
                <w:kern w:val="2"/>
                <w:sz w:val="24"/>
                <w:szCs w:val="24"/>
              </w:rPr>
              <w:t>3</w:t>
            </w:r>
            <w:r w:rsidRPr="00BD14B8">
              <w:rPr>
                <w:kern w:val="2"/>
                <w:sz w:val="24"/>
                <w:szCs w:val="24"/>
              </w:rPr>
              <w:t>,</w:t>
            </w:r>
            <w:r w:rsidR="00A55572" w:rsidRPr="00BD14B8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A55572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A55572" w:rsidRPr="00BD14B8">
              <w:rPr>
                <w:kern w:val="2"/>
                <w:sz w:val="24"/>
                <w:szCs w:val="24"/>
              </w:rPr>
              <w:t>808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</w:t>
            </w:r>
            <w:r w:rsidR="00A55572" w:rsidRPr="00BD14B8">
              <w:rPr>
                <w:kern w:val="2"/>
                <w:sz w:val="24"/>
                <w:szCs w:val="24"/>
              </w:rPr>
              <w:t>63</w:t>
            </w:r>
            <w:r w:rsidRPr="00BD14B8">
              <w:rPr>
                <w:kern w:val="2"/>
                <w:sz w:val="24"/>
                <w:szCs w:val="24"/>
              </w:rPr>
              <w:t>,</w:t>
            </w:r>
            <w:r w:rsidR="00A55572" w:rsidRPr="00BD14B8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A55572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5</w:t>
            </w:r>
            <w:r w:rsidR="00A55572" w:rsidRPr="00BD14B8">
              <w:rPr>
                <w:kern w:val="2"/>
                <w:sz w:val="24"/>
                <w:szCs w:val="24"/>
              </w:rPr>
              <w:t>20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A55572" w:rsidRPr="00BD14B8">
              <w:rPr>
                <w:kern w:val="2"/>
                <w:sz w:val="24"/>
                <w:szCs w:val="24"/>
              </w:rPr>
              <w:t>790</w:t>
            </w:r>
            <w:r w:rsidRPr="00BD14B8">
              <w:rPr>
                <w:kern w:val="2"/>
                <w:sz w:val="24"/>
                <w:szCs w:val="24"/>
              </w:rPr>
              <w:t>,</w:t>
            </w:r>
            <w:r w:rsidR="00A55572" w:rsidRPr="00BD14B8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868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604,0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868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604,0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868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604,0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868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604,0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868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604,0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868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604,0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868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604,0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868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604,0</w:t>
            </w:r>
          </w:p>
        </w:tc>
      </w:tr>
      <w:tr w:rsidR="00BB0F6F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безвозмездные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поступления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C80AC0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</w:t>
            </w:r>
            <w:r w:rsidR="00C80AC0" w:rsidRPr="00BD14B8">
              <w:rPr>
                <w:kern w:val="2"/>
                <w:sz w:val="24"/>
                <w:szCs w:val="24"/>
              </w:rPr>
              <w:t>61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</w:t>
            </w:r>
            <w:r w:rsidR="00C80AC0" w:rsidRPr="00BD14B8">
              <w:rPr>
                <w:kern w:val="2"/>
                <w:sz w:val="24"/>
                <w:szCs w:val="24"/>
              </w:rPr>
              <w:t>38,9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116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809,0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BB0F6F" w:rsidP="00C80AC0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</w:t>
            </w:r>
            <w:r w:rsidR="00C80AC0" w:rsidRPr="00BD14B8">
              <w:rPr>
                <w:kern w:val="2"/>
                <w:sz w:val="24"/>
                <w:szCs w:val="24"/>
              </w:rPr>
              <w:t>50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C80AC0" w:rsidRPr="00BD14B8">
              <w:rPr>
                <w:kern w:val="2"/>
                <w:sz w:val="24"/>
                <w:szCs w:val="24"/>
              </w:rPr>
              <w:t>5</w:t>
            </w:r>
            <w:r w:rsidRPr="00BD14B8">
              <w:rPr>
                <w:kern w:val="2"/>
                <w:sz w:val="24"/>
                <w:szCs w:val="24"/>
              </w:rPr>
              <w:t>6</w:t>
            </w:r>
            <w:r w:rsidR="00C80AC0" w:rsidRPr="00BD14B8">
              <w:rPr>
                <w:kern w:val="2"/>
                <w:sz w:val="24"/>
                <w:szCs w:val="24"/>
              </w:rPr>
              <w:t>1</w:t>
            </w:r>
            <w:r w:rsidRPr="00BD14B8">
              <w:rPr>
                <w:kern w:val="2"/>
                <w:sz w:val="24"/>
                <w:szCs w:val="24"/>
              </w:rPr>
              <w:t>,</w:t>
            </w:r>
            <w:r w:rsidR="00C80AC0" w:rsidRPr="00BD14B8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C80AC0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  <w:r w:rsidR="00C80AC0" w:rsidRPr="00BD14B8">
              <w:rPr>
                <w:kern w:val="2"/>
                <w:sz w:val="24"/>
                <w:szCs w:val="24"/>
              </w:rPr>
              <w:t>44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C80AC0" w:rsidRPr="00BD14B8">
              <w:rPr>
                <w:kern w:val="2"/>
                <w:sz w:val="24"/>
                <w:szCs w:val="24"/>
              </w:rPr>
              <w:t>6</w:t>
            </w:r>
            <w:r w:rsidRPr="00BD14B8">
              <w:rPr>
                <w:kern w:val="2"/>
                <w:sz w:val="24"/>
                <w:szCs w:val="24"/>
              </w:rPr>
              <w:t>40,1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349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128,7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</w:tr>
      <w:tr w:rsidR="001D66A8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1D66A8" w:rsidRPr="00BD14B8" w:rsidRDefault="001D66A8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1D66A8" w:rsidRPr="00BD14B8" w:rsidRDefault="001D66A8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1D66A8" w:rsidRPr="00BD14B8" w:rsidRDefault="001D66A8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399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7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</w:tr>
      <w:tr w:rsidR="00C80AC0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C80AC0" w:rsidRPr="00BD14B8" w:rsidRDefault="00C80AC0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C80AC0" w:rsidRPr="00BD14B8" w:rsidRDefault="00C80AC0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C80AC0" w:rsidRPr="00BD14B8" w:rsidRDefault="00C80AC0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федерального бюджета</w:t>
            </w:r>
          </w:p>
        </w:tc>
        <w:tc>
          <w:tcPr>
            <w:tcW w:w="1399" w:type="dxa"/>
            <w:shd w:val="clear" w:color="auto" w:fill="auto"/>
            <w:hideMark/>
          </w:tcPr>
          <w:p w:rsidR="00C80AC0" w:rsidRPr="00BD14B8" w:rsidRDefault="00C80AC0" w:rsidP="00DE3AEC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1 061 138,9</w:t>
            </w:r>
          </w:p>
        </w:tc>
        <w:tc>
          <w:tcPr>
            <w:tcW w:w="1278" w:type="dxa"/>
            <w:shd w:val="clear" w:color="auto" w:fill="auto"/>
            <w:hideMark/>
          </w:tcPr>
          <w:p w:rsidR="00C80AC0" w:rsidRPr="00BD14B8" w:rsidRDefault="00C80AC0" w:rsidP="00DE3AEC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116 809,0</w:t>
            </w:r>
          </w:p>
        </w:tc>
        <w:tc>
          <w:tcPr>
            <w:tcW w:w="1277" w:type="dxa"/>
            <w:shd w:val="clear" w:color="auto" w:fill="auto"/>
            <w:hideMark/>
          </w:tcPr>
          <w:p w:rsidR="00C80AC0" w:rsidRPr="00BD14B8" w:rsidRDefault="00C80AC0" w:rsidP="00DE3AEC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350 561,1</w:t>
            </w:r>
          </w:p>
        </w:tc>
        <w:tc>
          <w:tcPr>
            <w:tcW w:w="1276" w:type="dxa"/>
            <w:shd w:val="clear" w:color="auto" w:fill="auto"/>
            <w:hideMark/>
          </w:tcPr>
          <w:p w:rsidR="00C80AC0" w:rsidRPr="00BD14B8" w:rsidRDefault="00C80AC0" w:rsidP="00DE3AEC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244 640,1</w:t>
            </w:r>
          </w:p>
        </w:tc>
        <w:tc>
          <w:tcPr>
            <w:tcW w:w="1276" w:type="dxa"/>
            <w:shd w:val="clear" w:color="auto" w:fill="auto"/>
            <w:hideMark/>
          </w:tcPr>
          <w:p w:rsidR="00C80AC0" w:rsidRPr="00BD14B8" w:rsidRDefault="00C80AC0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349 128,7</w:t>
            </w:r>
          </w:p>
        </w:tc>
        <w:tc>
          <w:tcPr>
            <w:tcW w:w="1276" w:type="dxa"/>
            <w:shd w:val="clear" w:color="auto" w:fill="auto"/>
            <w:hideMark/>
          </w:tcPr>
          <w:p w:rsidR="00C80AC0" w:rsidRPr="00BD14B8" w:rsidRDefault="00C80AC0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C80AC0" w:rsidRPr="00BD14B8" w:rsidRDefault="00C80AC0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C80AC0" w:rsidRPr="00BD14B8" w:rsidRDefault="00C80AC0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C80AC0" w:rsidRPr="00BD14B8" w:rsidRDefault="00C80AC0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C80AC0" w:rsidRPr="00BD14B8" w:rsidRDefault="00C80AC0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C80AC0" w:rsidRPr="00BD14B8" w:rsidRDefault="00C80AC0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C80AC0" w:rsidRPr="00BD14B8" w:rsidRDefault="00C80AC0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C80AC0" w:rsidRPr="00BD14B8" w:rsidRDefault="00C80AC0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1D37A8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22</w:t>
            </w:r>
            <w:r w:rsidR="00C80AC0" w:rsidRPr="00BD14B8">
              <w:rPr>
                <w:kern w:val="2"/>
                <w:sz w:val="24"/>
                <w:szCs w:val="24"/>
              </w:rPr>
              <w:t>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C80AC0" w:rsidRPr="00BD14B8">
              <w:rPr>
                <w:kern w:val="2"/>
                <w:sz w:val="24"/>
                <w:szCs w:val="24"/>
              </w:rPr>
              <w:t>5</w:t>
            </w:r>
            <w:r w:rsidR="0043117F" w:rsidRPr="00BD14B8">
              <w:rPr>
                <w:kern w:val="2"/>
                <w:sz w:val="24"/>
                <w:szCs w:val="24"/>
              </w:rPr>
              <w:t>86</w:t>
            </w:r>
            <w:r w:rsidRPr="00BD14B8">
              <w:rPr>
                <w:kern w:val="2"/>
                <w:sz w:val="24"/>
                <w:szCs w:val="24"/>
              </w:rPr>
              <w:t>,</w:t>
            </w:r>
            <w:r w:rsidR="001D37A8" w:rsidRPr="00BD14B8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139,4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BB0F6F" w:rsidP="001D37A8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C80AC0" w:rsidRPr="00BD14B8">
              <w:rPr>
                <w:kern w:val="2"/>
                <w:sz w:val="24"/>
                <w:szCs w:val="24"/>
              </w:rPr>
              <w:t>16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C80AC0" w:rsidRPr="00BD14B8">
              <w:rPr>
                <w:kern w:val="2"/>
                <w:sz w:val="24"/>
                <w:szCs w:val="24"/>
              </w:rPr>
              <w:t>53</w:t>
            </w:r>
            <w:r w:rsidRPr="00BD14B8">
              <w:rPr>
                <w:kern w:val="2"/>
                <w:sz w:val="24"/>
                <w:szCs w:val="24"/>
              </w:rPr>
              <w:t>6,</w:t>
            </w:r>
            <w:r w:rsidR="001D37A8" w:rsidRPr="00BD14B8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C80AC0" w:rsidP="001D37A8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31</w:t>
            </w:r>
            <w:r w:rsidR="0043117F" w:rsidRPr="00BD14B8">
              <w:rPr>
                <w:kern w:val="2"/>
                <w:sz w:val="24"/>
                <w:szCs w:val="24"/>
              </w:rPr>
              <w:t> 1</w:t>
            </w:r>
            <w:r w:rsidRPr="00BD14B8">
              <w:rPr>
                <w:kern w:val="2"/>
                <w:sz w:val="24"/>
                <w:szCs w:val="24"/>
              </w:rPr>
              <w:t>4</w:t>
            </w:r>
            <w:r w:rsidR="00BB0F6F" w:rsidRPr="00BD14B8">
              <w:rPr>
                <w:kern w:val="2"/>
                <w:sz w:val="24"/>
                <w:szCs w:val="24"/>
              </w:rPr>
              <w:t>5</w:t>
            </w:r>
            <w:r w:rsidR="0043117F" w:rsidRPr="00BD14B8">
              <w:rPr>
                <w:kern w:val="2"/>
                <w:sz w:val="24"/>
                <w:szCs w:val="24"/>
              </w:rPr>
              <w:t>,</w:t>
            </w:r>
            <w:r w:rsidR="001D37A8" w:rsidRPr="00BD14B8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C80AC0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</w:t>
            </w:r>
            <w:r w:rsidR="00C80AC0" w:rsidRPr="00BD14B8">
              <w:rPr>
                <w:kern w:val="2"/>
                <w:sz w:val="24"/>
                <w:szCs w:val="24"/>
              </w:rPr>
              <w:t>6 765,0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внебюджетные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источники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639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712,7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389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447,7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416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896,6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479,2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791,6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374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387,2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374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387,2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374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387,2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374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387,2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374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387,2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374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387,2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374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387,2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374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387,2</w:t>
            </w:r>
          </w:p>
        </w:tc>
      </w:tr>
      <w:tr w:rsidR="00BB0F6F" w:rsidRPr="00BD14B8" w:rsidTr="00BD14B8">
        <w:tc>
          <w:tcPr>
            <w:tcW w:w="481" w:type="dxa"/>
            <w:vMerge w:val="restart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3.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Подпрограмма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«Туризм»</w:t>
            </w: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C80AC0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7</w:t>
            </w:r>
            <w:r w:rsidR="00C80AC0" w:rsidRPr="00BD14B8">
              <w:rPr>
                <w:kern w:val="2"/>
                <w:sz w:val="24"/>
                <w:szCs w:val="24"/>
              </w:rPr>
              <w:t>41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</w:t>
            </w:r>
            <w:r w:rsidR="00C80AC0" w:rsidRPr="00BD14B8">
              <w:rPr>
                <w:kern w:val="2"/>
                <w:sz w:val="24"/>
                <w:szCs w:val="24"/>
              </w:rPr>
              <w:t>57</w:t>
            </w:r>
            <w:r w:rsidRPr="00BD14B8">
              <w:rPr>
                <w:kern w:val="2"/>
                <w:sz w:val="24"/>
                <w:szCs w:val="24"/>
              </w:rPr>
              <w:t>,</w:t>
            </w:r>
            <w:r w:rsidR="00C80AC0" w:rsidRPr="00BD14B8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288,1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C80AC0" w:rsidP="00C80AC0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45 </w:t>
            </w:r>
            <w:r w:rsidR="00BB0F6F" w:rsidRPr="00BD14B8">
              <w:rPr>
                <w:kern w:val="2"/>
                <w:sz w:val="24"/>
                <w:szCs w:val="24"/>
              </w:rPr>
              <w:t>5</w:t>
            </w:r>
            <w:r w:rsidRPr="00BD14B8">
              <w:rPr>
                <w:kern w:val="2"/>
                <w:sz w:val="24"/>
                <w:szCs w:val="24"/>
              </w:rPr>
              <w:t>68,4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550,1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550,1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750,1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750,1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750,1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750,1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750,1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750,1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750,1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750,1</w:t>
            </w:r>
          </w:p>
        </w:tc>
      </w:tr>
      <w:tr w:rsidR="00BB0F6F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C80AC0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741 957,5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288,1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C80AC0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45 568,4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550,1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550,1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750,1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750,1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750,1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750,1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750,1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750,1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750,1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750,1</w:t>
            </w:r>
          </w:p>
        </w:tc>
      </w:tr>
      <w:tr w:rsidR="00BB0F6F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безвозмездные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поступления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</w:tr>
      <w:tr w:rsidR="001D66A8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1D66A8" w:rsidRPr="00BD14B8" w:rsidRDefault="001D66A8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1D66A8" w:rsidRPr="00BD14B8" w:rsidRDefault="001D66A8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1D66A8" w:rsidRPr="00BD14B8" w:rsidRDefault="001D66A8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399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7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1D66A8" w:rsidRPr="00BD14B8" w:rsidRDefault="001D66A8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внебюджетные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источники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481" w:type="dxa"/>
            <w:vMerge w:val="restart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4.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Подпрограмма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«Обеспечение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реализации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lastRenderedPageBreak/>
              <w:t>государственной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программы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«Развитие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туризма»</w:t>
            </w: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815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871,1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103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433,3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107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608,3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110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822,4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115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203,1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350,5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350,5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350,5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350,5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350,5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350,5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350,5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350,5</w:t>
            </w:r>
          </w:p>
        </w:tc>
      </w:tr>
      <w:tr w:rsidR="00BB0F6F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584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320,9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825,3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50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925,1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51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871,9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53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894,6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350,5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350,5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350,5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350,5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350,5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350,5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350,5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350,5</w:t>
            </w:r>
          </w:p>
        </w:tc>
      </w:tr>
      <w:tr w:rsidR="00BB0F6F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безвозмездные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lastRenderedPageBreak/>
              <w:t>поступления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lastRenderedPageBreak/>
              <w:t>231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550,2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54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608,0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56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683,2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58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950,5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308,5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</w:tr>
      <w:tr w:rsidR="0071103D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71103D" w:rsidRPr="00BD14B8" w:rsidRDefault="0071103D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71103D" w:rsidRPr="00BD14B8" w:rsidRDefault="0071103D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71103D" w:rsidRPr="00BD14B8" w:rsidRDefault="0071103D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399" w:type="dxa"/>
            <w:shd w:val="clear" w:color="auto" w:fill="auto"/>
            <w:hideMark/>
          </w:tcPr>
          <w:p w:rsidR="0071103D" w:rsidRPr="00BD14B8" w:rsidRDefault="0071103D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shd w:val="clear" w:color="auto" w:fill="auto"/>
            <w:hideMark/>
          </w:tcPr>
          <w:p w:rsidR="0071103D" w:rsidRPr="00BD14B8" w:rsidRDefault="0071103D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7" w:type="dxa"/>
            <w:shd w:val="clear" w:color="auto" w:fill="auto"/>
            <w:hideMark/>
          </w:tcPr>
          <w:p w:rsidR="0071103D" w:rsidRPr="00BD14B8" w:rsidRDefault="0071103D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1103D" w:rsidRPr="00BD14B8" w:rsidRDefault="0071103D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1103D" w:rsidRPr="00BD14B8" w:rsidRDefault="0071103D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1103D" w:rsidRPr="00BD14B8" w:rsidRDefault="0071103D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1103D" w:rsidRPr="00BD14B8" w:rsidRDefault="0071103D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1103D" w:rsidRPr="00BD14B8" w:rsidRDefault="0071103D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1103D" w:rsidRPr="00BD14B8" w:rsidRDefault="0071103D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1103D" w:rsidRPr="00BD14B8" w:rsidRDefault="0071103D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1103D" w:rsidRPr="00BD14B8" w:rsidRDefault="0071103D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1103D" w:rsidRPr="00BD14B8" w:rsidRDefault="0071103D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1103D" w:rsidRPr="00BD14B8" w:rsidRDefault="0071103D" w:rsidP="001F13E6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231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550,2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54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608,0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56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683,2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58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950,5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61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308,5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481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</w:tr>
      <w:tr w:rsidR="00BB0F6F" w:rsidRPr="004A3A96" w:rsidTr="00BD14B8">
        <w:tc>
          <w:tcPr>
            <w:tcW w:w="481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321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внебюджетные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источники</w:t>
            </w:r>
          </w:p>
        </w:tc>
        <w:tc>
          <w:tcPr>
            <w:tcW w:w="1399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7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BD14B8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hideMark/>
          </w:tcPr>
          <w:p w:rsidR="00BB0F6F" w:rsidRPr="004A3A96" w:rsidRDefault="00BB0F6F" w:rsidP="00763B8D">
            <w:pPr>
              <w:spacing w:line="216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–».</w:t>
            </w:r>
          </w:p>
        </w:tc>
      </w:tr>
    </w:tbl>
    <w:p w:rsidR="00BB0F6F" w:rsidRPr="008A0A49" w:rsidRDefault="00BB0F6F" w:rsidP="00763B8D">
      <w:pPr>
        <w:spacing w:line="216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C22FC9" w:rsidRPr="008A0A49" w:rsidRDefault="00C22FC9" w:rsidP="00C22FC9">
      <w:pPr>
        <w:pageBreakBefore/>
        <w:tabs>
          <w:tab w:val="left" w:pos="9610"/>
        </w:tabs>
        <w:spacing w:line="216" w:lineRule="auto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lastRenderedPageBreak/>
        <w:t xml:space="preserve">Приложение № </w:t>
      </w:r>
      <w:r>
        <w:rPr>
          <w:kern w:val="2"/>
          <w:sz w:val="28"/>
          <w:szCs w:val="28"/>
          <w:lang w:eastAsia="en-US"/>
        </w:rPr>
        <w:t>7</w:t>
      </w:r>
    </w:p>
    <w:p w:rsidR="00C22FC9" w:rsidRPr="008A0A49" w:rsidRDefault="00C22FC9" w:rsidP="00C22FC9">
      <w:pPr>
        <w:tabs>
          <w:tab w:val="left" w:pos="9610"/>
        </w:tabs>
        <w:spacing w:line="216" w:lineRule="auto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 xml:space="preserve">к государственной </w:t>
      </w:r>
    </w:p>
    <w:p w:rsidR="00C22FC9" w:rsidRPr="008A0A49" w:rsidRDefault="00C22FC9" w:rsidP="00C22FC9">
      <w:pPr>
        <w:tabs>
          <w:tab w:val="left" w:pos="9610"/>
        </w:tabs>
        <w:spacing w:line="216" w:lineRule="auto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>программе Ростовской области</w:t>
      </w:r>
    </w:p>
    <w:p w:rsidR="00C22FC9" w:rsidRPr="008A0A49" w:rsidRDefault="00C22FC9" w:rsidP="00C22FC9">
      <w:pPr>
        <w:tabs>
          <w:tab w:val="left" w:pos="6416"/>
        </w:tabs>
        <w:spacing w:line="216" w:lineRule="auto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>«Развитие культуры и туризма»</w:t>
      </w:r>
    </w:p>
    <w:p w:rsidR="00C22FC9" w:rsidRDefault="00C22FC9" w:rsidP="00C22FC9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C22FC9" w:rsidRPr="00FD40F8" w:rsidRDefault="00C22FC9" w:rsidP="00C22FC9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FD40F8">
        <w:rPr>
          <w:kern w:val="2"/>
          <w:sz w:val="28"/>
          <w:szCs w:val="28"/>
        </w:rPr>
        <w:t>СВЕДЕНИЯ</w:t>
      </w:r>
    </w:p>
    <w:p w:rsidR="00C22FC9" w:rsidRPr="00FD40F8" w:rsidRDefault="00C22FC9" w:rsidP="00C22FC9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FD40F8">
        <w:rPr>
          <w:kern w:val="2"/>
          <w:sz w:val="28"/>
          <w:szCs w:val="28"/>
        </w:rPr>
        <w:t>о показателях по муниципальным образованиям</w:t>
      </w:r>
      <w:r>
        <w:rPr>
          <w:kern w:val="2"/>
          <w:sz w:val="28"/>
          <w:szCs w:val="28"/>
        </w:rPr>
        <w:t xml:space="preserve"> в</w:t>
      </w:r>
      <w:r w:rsidRPr="00FD40F8">
        <w:rPr>
          <w:kern w:val="2"/>
          <w:sz w:val="28"/>
          <w:szCs w:val="28"/>
        </w:rPr>
        <w:t xml:space="preserve"> Ростовской области</w:t>
      </w:r>
    </w:p>
    <w:p w:rsidR="00C22FC9" w:rsidRPr="00FD40F8" w:rsidRDefault="00C22FC9" w:rsidP="00C22FC9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4"/>
        <w:gridCol w:w="5302"/>
        <w:gridCol w:w="1400"/>
        <w:gridCol w:w="1386"/>
        <w:gridCol w:w="1008"/>
        <w:gridCol w:w="966"/>
        <w:gridCol w:w="1021"/>
        <w:gridCol w:w="1008"/>
        <w:gridCol w:w="980"/>
        <w:gridCol w:w="1190"/>
        <w:gridCol w:w="1008"/>
        <w:gridCol w:w="1030"/>
        <w:gridCol w:w="980"/>
        <w:gridCol w:w="1195"/>
        <w:gridCol w:w="997"/>
        <w:gridCol w:w="995"/>
      </w:tblGrid>
      <w:tr w:rsidR="00C22FC9" w:rsidRPr="005E7BBD" w:rsidTr="00BD14B8">
        <w:trPr>
          <w:trHeight w:val="391"/>
        </w:trPr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№</w:t>
            </w:r>
          </w:p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п/п</w:t>
            </w:r>
          </w:p>
        </w:tc>
        <w:tc>
          <w:tcPr>
            <w:tcW w:w="5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Наименование муници</w:t>
            </w:r>
            <w:r>
              <w:rPr>
                <w:kern w:val="2"/>
                <w:sz w:val="28"/>
                <w:szCs w:val="28"/>
              </w:rPr>
              <w:softHyphen/>
            </w:r>
            <w:r w:rsidRPr="005E7BBD">
              <w:rPr>
                <w:kern w:val="2"/>
                <w:sz w:val="28"/>
                <w:szCs w:val="28"/>
              </w:rPr>
              <w:t>пального образования</w:t>
            </w:r>
            <w:r>
              <w:rPr>
                <w:kern w:val="2"/>
                <w:sz w:val="28"/>
                <w:szCs w:val="28"/>
              </w:rPr>
              <w:t xml:space="preserve"> в </w:t>
            </w:r>
            <w:r w:rsidRPr="005E7BBD">
              <w:rPr>
                <w:kern w:val="2"/>
                <w:sz w:val="28"/>
                <w:szCs w:val="28"/>
              </w:rPr>
              <w:t>Ростовской области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Данные для расчета значений показателя</w:t>
            </w:r>
          </w:p>
        </w:tc>
        <w:tc>
          <w:tcPr>
            <w:tcW w:w="1237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Значения показателя</w:t>
            </w:r>
          </w:p>
        </w:tc>
      </w:tr>
      <w:tr w:rsidR="00C22FC9" w:rsidRPr="005E7BBD" w:rsidTr="00BD14B8">
        <w:trPr>
          <w:trHeight w:val="694"/>
        </w:trPr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5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2017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2019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2020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2021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2022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2023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2024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2025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2026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2027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2028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2029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2030</w:t>
            </w:r>
          </w:p>
        </w:tc>
      </w:tr>
    </w:tbl>
    <w:p w:rsidR="00C22FC9" w:rsidRPr="005E7BBD" w:rsidRDefault="00C22FC9" w:rsidP="00C22FC9">
      <w:pPr>
        <w:rPr>
          <w:sz w:val="2"/>
          <w:szCs w:val="2"/>
        </w:rPr>
      </w:pPr>
    </w:p>
    <w:tbl>
      <w:tblPr>
        <w:tblW w:w="5000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1"/>
        <w:gridCol w:w="5320"/>
        <w:gridCol w:w="1391"/>
        <w:gridCol w:w="1391"/>
        <w:gridCol w:w="995"/>
        <w:gridCol w:w="998"/>
        <w:gridCol w:w="998"/>
        <w:gridCol w:w="998"/>
        <w:gridCol w:w="996"/>
        <w:gridCol w:w="1194"/>
        <w:gridCol w:w="998"/>
        <w:gridCol w:w="998"/>
        <w:gridCol w:w="996"/>
        <w:gridCol w:w="1194"/>
        <w:gridCol w:w="984"/>
        <w:gridCol w:w="15"/>
        <w:gridCol w:w="1003"/>
      </w:tblGrid>
      <w:tr w:rsidR="00C22FC9" w:rsidRPr="005E7BBD" w:rsidTr="00BD14B8">
        <w:trPr>
          <w:tblHeader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9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13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14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16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05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1. Показатель 1. Количество посещений библиотек (на 1 жителя в год), единиц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1.1.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Азовский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7,1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7,3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1.2.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Аксайский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4,6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1.3.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Багаевский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1.4.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Белокалитвинский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5,1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1.5.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Боковский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8,4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8,4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9,1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9,3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9,5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9,7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9,9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10,1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10,3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10,5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1.6.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Верхнедонской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7,5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7,5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9,0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9,2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9,4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1.7.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Веселовский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4,3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1.8.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Волгодонской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5,3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5,4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1.9.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Дубовский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9,3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9,3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9,5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9,7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9,9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10,1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10,3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10,5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10,7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10,9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11,2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11,4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11,7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1.10.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Егорлыкский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4,8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4,9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1.11.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Заветинский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6,5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6,5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8,2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1.12.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Зерноградский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5,1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5,3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1.13.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Зимовниковский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6,1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6,3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1.14.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Кагальницкий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5,3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5,4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1.15.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Каменский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7,4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7,4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9,1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9,3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1.16.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Кашарский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4,3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1.17.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Константиновский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1.18.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Красносулинский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6,6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6,8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1.19.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Куйбышевский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4,8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4,9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1.20.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Мартыновский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4,6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1.21.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6,9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1.22.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Миллеровский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2,7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3,3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3,4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1.23.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Милютинский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8,3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8,3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9,0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9,2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9,4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9,6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9,8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10,0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10,2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10,4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1.24.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Морозовский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1,7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1,7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2,0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1.25.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Мясниковский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2,4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2,9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3,0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1.26.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Неклиновский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6,6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6,8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1.27.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 xml:space="preserve">Обливский район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6,9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6,9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8,7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1.28.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Октябрьский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5,3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5,4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1.29.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Орловский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6,7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lastRenderedPageBreak/>
              <w:t>1.30.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Песчанокопский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4,8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4,9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1.31.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Пролетарский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5,9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6,0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1.32.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Ремонтненский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7,1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7,1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8,9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1.33.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5,1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1.34.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Сальский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3,8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3,9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1.35.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Семикаракорский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1,3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1,4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1.36.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Советский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6,2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6,4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1.37.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Тарасовский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5,1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1.38.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Тацинский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4,8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4,9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1.39.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Усть-Донецкий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1,4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1,8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1.40.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Целинский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7,2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7,4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1.41.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Цимлянский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4,9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5,0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1.42.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Чертковский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1.43.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Шолоховский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5,8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6,8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7,1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7,3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1.44.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г. Азов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4,4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1.45.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г. Батайск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2,4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2,9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3,0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1.46.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г. Волгодонск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4,2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4,3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1.47.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г. Гуково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5,4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5,5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1.48.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г. Донецк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3,9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4,0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1.49.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г. Зверево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4,4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5,4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5,5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1.50.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г. Каменск-Шахтинский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2,4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2,5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1.51.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г. Новочеркасск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4,1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1.52.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г. Новошахтинск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3,3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4,1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1.53.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г. Ростов-на-Дону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1,9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2,0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1.54.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г. Таганрог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2,7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2,7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3,3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3,4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1.55.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both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г. Шахты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2,2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2,2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E7BBD">
              <w:rPr>
                <w:sz w:val="28"/>
                <w:szCs w:val="28"/>
              </w:rPr>
              <w:t>2,8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05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2. Показатель 2. Приобретение автобуса, штук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2.1.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Зимовниковский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05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3. </w:t>
            </w:r>
            <w:r w:rsidRPr="007C32CC">
              <w:rPr>
                <w:kern w:val="2"/>
                <w:sz w:val="28"/>
                <w:szCs w:val="28"/>
              </w:rPr>
              <w:t xml:space="preserve">Показатель 3. Выполнение работ по капитальному ремонту </w:t>
            </w:r>
          </w:p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в соответствии с графиком выполнения работ, процент</w:t>
            </w:r>
            <w:r>
              <w:rPr>
                <w:kern w:val="2"/>
                <w:sz w:val="28"/>
                <w:szCs w:val="28"/>
              </w:rPr>
              <w:t>ов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3.1.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Белокалитвинский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3.2.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Боковский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3.3.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Веселовский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3.4.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Верхнедонск</w:t>
            </w:r>
            <w:r>
              <w:rPr>
                <w:kern w:val="2"/>
                <w:sz w:val="28"/>
                <w:szCs w:val="28"/>
              </w:rPr>
              <w:t>о</w:t>
            </w:r>
            <w:r w:rsidRPr="007C32CC">
              <w:rPr>
                <w:kern w:val="2"/>
                <w:sz w:val="28"/>
                <w:szCs w:val="28"/>
              </w:rPr>
              <w:t>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3.5.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Заветинский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C22FC9" w:rsidRDefault="00C22FC9" w:rsidP="00D82D5E">
            <w:pPr>
              <w:jc w:val="center"/>
              <w:rPr>
                <w:kern w:val="2"/>
              </w:rPr>
            </w:pPr>
            <w:r w:rsidRPr="00C22FC9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3.6.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Зимовниковский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3.7.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Кагальницкий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3.8.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Кашарский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3.9.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Константиновский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3.10.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3.11.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Миллеровский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3.12.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Милютинский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D82D5E">
            <w:pPr>
              <w:tabs>
                <w:tab w:val="left" w:pos="355"/>
                <w:tab w:val="center" w:pos="450"/>
              </w:tabs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lastRenderedPageBreak/>
              <w:t>3.13.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Неклиновский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3.14.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Обливский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3.15.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Октябрьский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3.16.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Орловский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3.17.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Ремонтненский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3.18.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Сальский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3.19.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Семикаракорский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3.20.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Советский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3.21.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Целинский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3.22.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Цимлянский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3.23.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Чертковский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3.24.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Шолоховский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3.25.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C835D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г. Батайск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3.26.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г. Каменск-Шахтинский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3.27.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г. Новочеркасск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3.28.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5E7BBD">
              <w:rPr>
                <w:kern w:val="2"/>
                <w:sz w:val="28"/>
                <w:szCs w:val="28"/>
              </w:rPr>
              <w:t>г. Ростов-на-Дону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3.29.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г. Таганрог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3.30.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г. Шахты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05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jc w:val="center"/>
              <w:rPr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4. Показатель 4. Изготовление проектно-сметной документации, штук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4.1.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C835D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Азовск</w:t>
            </w:r>
            <w:r w:rsidR="00C835DF">
              <w:rPr>
                <w:kern w:val="2"/>
                <w:sz w:val="28"/>
                <w:szCs w:val="28"/>
              </w:rPr>
              <w:t>ий</w:t>
            </w:r>
            <w:r w:rsidRPr="007C32CC">
              <w:rPr>
                <w:kern w:val="2"/>
                <w:sz w:val="28"/>
                <w:szCs w:val="28"/>
              </w:rPr>
              <w:t xml:space="preserve">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C22FC9" w:rsidRPr="005E7BBD" w:rsidTr="00BD14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E7BBD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4.2.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22FC9" w:rsidRPr="007C32CC" w:rsidRDefault="00C22FC9" w:rsidP="00C835D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Цимлянск</w:t>
            </w:r>
            <w:r w:rsidR="00C835DF">
              <w:rPr>
                <w:kern w:val="2"/>
                <w:sz w:val="28"/>
                <w:szCs w:val="28"/>
              </w:rPr>
              <w:t>ий</w:t>
            </w:r>
            <w:r w:rsidRPr="007C32CC">
              <w:rPr>
                <w:kern w:val="2"/>
                <w:sz w:val="28"/>
                <w:szCs w:val="28"/>
              </w:rPr>
              <w:t xml:space="preserve">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7C32CC" w:rsidRDefault="00C22FC9" w:rsidP="00D82D5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C32CC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C22FC9" w:rsidRPr="00530D4C" w:rsidRDefault="00C22FC9" w:rsidP="00D82D5E">
            <w:pPr>
              <w:jc w:val="center"/>
              <w:rPr>
                <w:kern w:val="2"/>
              </w:rPr>
            </w:pPr>
            <w:r w:rsidRPr="00530D4C">
              <w:rPr>
                <w:rFonts w:eastAsia="Calibri"/>
                <w:kern w:val="2"/>
                <w:lang w:eastAsia="en-US"/>
              </w:rPr>
              <w:t>–</w:t>
            </w:r>
          </w:p>
        </w:tc>
      </w:tr>
    </w:tbl>
    <w:p w:rsidR="00BB0F6F" w:rsidRPr="008A0A49" w:rsidRDefault="00BB0F6F" w:rsidP="0095465F">
      <w:pPr>
        <w:pageBreakBefore/>
        <w:tabs>
          <w:tab w:val="left" w:pos="9610"/>
        </w:tabs>
        <w:autoSpaceDE w:val="0"/>
        <w:autoSpaceDN w:val="0"/>
        <w:adjustRightInd w:val="0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lastRenderedPageBreak/>
        <w:t>Приложение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№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8</w:t>
      </w:r>
    </w:p>
    <w:p w:rsidR="00BB0F6F" w:rsidRPr="008A0A49" w:rsidRDefault="00BB0F6F" w:rsidP="0095465F">
      <w:pPr>
        <w:tabs>
          <w:tab w:val="left" w:pos="9610"/>
        </w:tabs>
        <w:autoSpaceDE w:val="0"/>
        <w:autoSpaceDN w:val="0"/>
        <w:adjustRightInd w:val="0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>к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государственной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</w:p>
    <w:p w:rsidR="00BB0F6F" w:rsidRPr="008A0A49" w:rsidRDefault="00BB0F6F" w:rsidP="0095465F">
      <w:pPr>
        <w:tabs>
          <w:tab w:val="left" w:pos="9610"/>
        </w:tabs>
        <w:autoSpaceDE w:val="0"/>
        <w:autoSpaceDN w:val="0"/>
        <w:adjustRightInd w:val="0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>программе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Ростовской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области</w:t>
      </w:r>
    </w:p>
    <w:p w:rsidR="00BB0F6F" w:rsidRPr="008A0A49" w:rsidRDefault="00BB0F6F" w:rsidP="0095465F">
      <w:pPr>
        <w:tabs>
          <w:tab w:val="left" w:pos="6416"/>
        </w:tabs>
        <w:autoSpaceDE w:val="0"/>
        <w:autoSpaceDN w:val="0"/>
        <w:adjustRightInd w:val="0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>«Развитие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культуры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и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туризма»</w:t>
      </w:r>
    </w:p>
    <w:p w:rsidR="00BB0F6F" w:rsidRPr="008A0A49" w:rsidRDefault="00BB0F6F" w:rsidP="00A510D9">
      <w:pPr>
        <w:tabs>
          <w:tab w:val="left" w:pos="6416"/>
        </w:tabs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BB0F6F" w:rsidRPr="008A0A49" w:rsidRDefault="00BB0F6F" w:rsidP="00A510D9">
      <w:pPr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  <w:r w:rsidRPr="008A0A49">
        <w:rPr>
          <w:bCs/>
          <w:kern w:val="2"/>
          <w:sz w:val="28"/>
          <w:szCs w:val="28"/>
        </w:rPr>
        <w:t>РАСПРЕДЕЛЕНИЕ</w:t>
      </w:r>
    </w:p>
    <w:p w:rsidR="00BB0F6F" w:rsidRPr="008A0A49" w:rsidRDefault="00BB0F6F" w:rsidP="00A510D9">
      <w:pPr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  <w:r w:rsidRPr="008A0A49">
        <w:rPr>
          <w:bCs/>
          <w:kern w:val="2"/>
          <w:sz w:val="28"/>
          <w:szCs w:val="28"/>
        </w:rPr>
        <w:t>субсидий</w:t>
      </w:r>
      <w:r w:rsidR="008A0A49" w:rsidRPr="008A0A49">
        <w:rPr>
          <w:bCs/>
          <w:kern w:val="2"/>
          <w:sz w:val="28"/>
          <w:szCs w:val="28"/>
        </w:rPr>
        <w:t xml:space="preserve"> </w:t>
      </w:r>
      <w:r w:rsidRPr="008A0A49">
        <w:rPr>
          <w:bCs/>
          <w:kern w:val="2"/>
          <w:sz w:val="28"/>
          <w:szCs w:val="28"/>
        </w:rPr>
        <w:t>(иных</w:t>
      </w:r>
      <w:r w:rsidR="008A0A49" w:rsidRPr="008A0A49">
        <w:rPr>
          <w:bCs/>
          <w:kern w:val="2"/>
          <w:sz w:val="28"/>
          <w:szCs w:val="28"/>
        </w:rPr>
        <w:t xml:space="preserve"> </w:t>
      </w:r>
      <w:r w:rsidRPr="008A0A49">
        <w:rPr>
          <w:bCs/>
          <w:kern w:val="2"/>
          <w:sz w:val="28"/>
          <w:szCs w:val="28"/>
        </w:rPr>
        <w:t>межбюджетных</w:t>
      </w:r>
      <w:r w:rsidR="008A0A49" w:rsidRPr="008A0A49">
        <w:rPr>
          <w:bCs/>
          <w:kern w:val="2"/>
          <w:sz w:val="28"/>
          <w:szCs w:val="28"/>
        </w:rPr>
        <w:t xml:space="preserve"> </w:t>
      </w:r>
      <w:r w:rsidRPr="008A0A49">
        <w:rPr>
          <w:bCs/>
          <w:kern w:val="2"/>
          <w:sz w:val="28"/>
          <w:szCs w:val="28"/>
        </w:rPr>
        <w:t>трансфертов)</w:t>
      </w:r>
      <w:r w:rsidR="008A0A49" w:rsidRPr="008A0A49">
        <w:rPr>
          <w:bCs/>
          <w:kern w:val="2"/>
          <w:sz w:val="28"/>
          <w:szCs w:val="28"/>
        </w:rPr>
        <w:t xml:space="preserve"> </w:t>
      </w:r>
      <w:r w:rsidRPr="008A0A49">
        <w:rPr>
          <w:bCs/>
          <w:kern w:val="2"/>
          <w:sz w:val="28"/>
          <w:szCs w:val="28"/>
        </w:rPr>
        <w:t>по</w:t>
      </w:r>
      <w:r w:rsidR="008A0A49" w:rsidRPr="008A0A49">
        <w:rPr>
          <w:bCs/>
          <w:kern w:val="2"/>
          <w:sz w:val="28"/>
          <w:szCs w:val="28"/>
        </w:rPr>
        <w:t xml:space="preserve"> </w:t>
      </w:r>
      <w:r w:rsidRPr="008A0A49">
        <w:rPr>
          <w:bCs/>
          <w:kern w:val="2"/>
          <w:sz w:val="28"/>
          <w:szCs w:val="28"/>
        </w:rPr>
        <w:t>муниципальным</w:t>
      </w:r>
      <w:r w:rsidR="008A0A49" w:rsidRPr="008A0A49">
        <w:rPr>
          <w:bCs/>
          <w:kern w:val="2"/>
          <w:sz w:val="28"/>
          <w:szCs w:val="28"/>
        </w:rPr>
        <w:t xml:space="preserve"> </w:t>
      </w:r>
      <w:r w:rsidRPr="008A0A49">
        <w:rPr>
          <w:bCs/>
          <w:kern w:val="2"/>
          <w:sz w:val="28"/>
          <w:szCs w:val="28"/>
        </w:rPr>
        <w:t>образованиям</w:t>
      </w:r>
      <w:r w:rsidR="008A0A49" w:rsidRPr="008A0A49">
        <w:rPr>
          <w:bCs/>
          <w:kern w:val="2"/>
          <w:sz w:val="28"/>
          <w:szCs w:val="28"/>
        </w:rPr>
        <w:t xml:space="preserve"> </w:t>
      </w:r>
      <w:r w:rsidRPr="008A0A49">
        <w:rPr>
          <w:bCs/>
          <w:kern w:val="2"/>
          <w:sz w:val="28"/>
          <w:szCs w:val="28"/>
        </w:rPr>
        <w:t>в</w:t>
      </w:r>
      <w:r w:rsidR="008A0A49" w:rsidRPr="008A0A49">
        <w:rPr>
          <w:bCs/>
          <w:kern w:val="2"/>
          <w:sz w:val="28"/>
          <w:szCs w:val="28"/>
        </w:rPr>
        <w:t xml:space="preserve"> </w:t>
      </w:r>
      <w:r w:rsidRPr="008A0A49">
        <w:rPr>
          <w:bCs/>
          <w:kern w:val="2"/>
          <w:sz w:val="28"/>
          <w:szCs w:val="28"/>
        </w:rPr>
        <w:t>Ростовской</w:t>
      </w:r>
      <w:r w:rsidR="008A0A49" w:rsidRPr="008A0A49">
        <w:rPr>
          <w:bCs/>
          <w:kern w:val="2"/>
          <w:sz w:val="28"/>
          <w:szCs w:val="28"/>
        </w:rPr>
        <w:t xml:space="preserve"> </w:t>
      </w:r>
      <w:r w:rsidRPr="008A0A49">
        <w:rPr>
          <w:bCs/>
          <w:kern w:val="2"/>
          <w:sz w:val="28"/>
          <w:szCs w:val="28"/>
        </w:rPr>
        <w:t>области</w:t>
      </w:r>
      <w:r w:rsidR="008A0A49" w:rsidRPr="008A0A49">
        <w:rPr>
          <w:bCs/>
          <w:kern w:val="2"/>
          <w:sz w:val="28"/>
          <w:szCs w:val="28"/>
        </w:rPr>
        <w:t xml:space="preserve"> </w:t>
      </w:r>
    </w:p>
    <w:p w:rsidR="00BB0F6F" w:rsidRPr="008A0A49" w:rsidRDefault="00BB0F6F" w:rsidP="00A510D9">
      <w:pPr>
        <w:autoSpaceDE w:val="0"/>
        <w:autoSpaceDN w:val="0"/>
        <w:adjustRightInd w:val="0"/>
        <w:jc w:val="center"/>
        <w:rPr>
          <w:rFonts w:eastAsia="Calibri"/>
          <w:bCs/>
          <w:kern w:val="2"/>
          <w:sz w:val="28"/>
          <w:szCs w:val="28"/>
          <w:lang w:eastAsia="en-US"/>
        </w:rPr>
      </w:pPr>
      <w:r w:rsidRPr="008A0A49">
        <w:rPr>
          <w:bCs/>
          <w:kern w:val="2"/>
          <w:sz w:val="28"/>
          <w:szCs w:val="28"/>
        </w:rPr>
        <w:t>и</w:t>
      </w:r>
      <w:r w:rsidR="008A0A49" w:rsidRPr="008A0A49">
        <w:rPr>
          <w:bCs/>
          <w:kern w:val="2"/>
          <w:sz w:val="28"/>
          <w:szCs w:val="28"/>
        </w:rPr>
        <w:t xml:space="preserve"> </w:t>
      </w:r>
      <w:r w:rsidRPr="008A0A49">
        <w:rPr>
          <w:bCs/>
          <w:kern w:val="2"/>
          <w:sz w:val="28"/>
          <w:szCs w:val="28"/>
        </w:rPr>
        <w:t>направлениям</w:t>
      </w:r>
      <w:r w:rsidR="008A0A49" w:rsidRPr="008A0A49">
        <w:rPr>
          <w:bCs/>
          <w:kern w:val="2"/>
          <w:sz w:val="28"/>
          <w:szCs w:val="28"/>
        </w:rPr>
        <w:t xml:space="preserve"> </w:t>
      </w:r>
      <w:r w:rsidRPr="008A0A49">
        <w:rPr>
          <w:bCs/>
          <w:kern w:val="2"/>
          <w:sz w:val="28"/>
          <w:szCs w:val="28"/>
        </w:rPr>
        <w:t>расходования</w:t>
      </w:r>
      <w:r w:rsidR="008A0A49" w:rsidRPr="008A0A49">
        <w:rPr>
          <w:bCs/>
          <w:kern w:val="2"/>
          <w:sz w:val="28"/>
          <w:szCs w:val="28"/>
        </w:rPr>
        <w:t xml:space="preserve"> </w:t>
      </w:r>
      <w:r w:rsidRPr="008A0A49">
        <w:rPr>
          <w:bCs/>
          <w:kern w:val="2"/>
          <w:sz w:val="28"/>
          <w:szCs w:val="28"/>
        </w:rPr>
        <w:t>средств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государственной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программы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Ростовской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области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«Развитие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культуры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и</w:t>
      </w:r>
      <w:r w:rsidR="008A0A49" w:rsidRPr="008A0A4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bCs/>
          <w:kern w:val="2"/>
          <w:sz w:val="28"/>
          <w:szCs w:val="28"/>
          <w:lang w:eastAsia="en-US"/>
        </w:rPr>
        <w:t>туризма»</w:t>
      </w:r>
    </w:p>
    <w:p w:rsidR="00BB0F6F" w:rsidRPr="008A0A49" w:rsidRDefault="00BB0F6F" w:rsidP="00A510D9">
      <w:pPr>
        <w:autoSpaceDE w:val="0"/>
        <w:autoSpaceDN w:val="0"/>
        <w:adjustRightInd w:val="0"/>
        <w:jc w:val="center"/>
        <w:rPr>
          <w:rFonts w:eastAsia="Calibri"/>
          <w:kern w:val="2"/>
          <w:sz w:val="28"/>
          <w:szCs w:val="28"/>
          <w:lang w:eastAsia="en-US"/>
        </w:rPr>
      </w:pPr>
    </w:p>
    <w:p w:rsidR="00BB0F6F" w:rsidRPr="008A0A49" w:rsidRDefault="00BB0F6F" w:rsidP="00B3037A">
      <w:pPr>
        <w:autoSpaceDE w:val="0"/>
        <w:autoSpaceDN w:val="0"/>
        <w:adjustRightInd w:val="0"/>
        <w:jc w:val="right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Таблица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№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1</w:t>
      </w:r>
    </w:p>
    <w:p w:rsidR="00BB0F6F" w:rsidRPr="00BD14B8" w:rsidRDefault="00BB0F6F" w:rsidP="00B3037A">
      <w:pPr>
        <w:rPr>
          <w:kern w:val="2"/>
          <w:sz w:val="16"/>
          <w:szCs w:val="16"/>
        </w:rPr>
      </w:pP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77"/>
        <w:gridCol w:w="1274"/>
        <w:gridCol w:w="831"/>
        <w:gridCol w:w="830"/>
        <w:gridCol w:w="831"/>
        <w:gridCol w:w="829"/>
        <w:gridCol w:w="830"/>
        <w:gridCol w:w="829"/>
        <w:gridCol w:w="829"/>
        <w:gridCol w:w="830"/>
        <w:gridCol w:w="829"/>
        <w:gridCol w:w="830"/>
        <w:gridCol w:w="828"/>
        <w:gridCol w:w="829"/>
        <w:gridCol w:w="829"/>
        <w:gridCol w:w="829"/>
        <w:gridCol w:w="830"/>
        <w:gridCol w:w="829"/>
        <w:gridCol w:w="830"/>
        <w:gridCol w:w="829"/>
        <w:gridCol w:w="830"/>
        <w:gridCol w:w="829"/>
        <w:gridCol w:w="829"/>
        <w:gridCol w:w="830"/>
        <w:gridCol w:w="829"/>
        <w:gridCol w:w="831"/>
      </w:tblGrid>
      <w:tr w:rsidR="00BB0F6F" w:rsidRPr="00292615" w:rsidTr="00BB0CB4">
        <w:trPr>
          <w:cantSplit/>
          <w:tblHeader/>
        </w:trPr>
        <w:tc>
          <w:tcPr>
            <w:tcW w:w="477" w:type="dxa"/>
            <w:vMerge w:val="restart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№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п/п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Наименова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ние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муници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пального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образования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</w:p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Ростовской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области</w:t>
            </w:r>
          </w:p>
        </w:tc>
        <w:tc>
          <w:tcPr>
            <w:tcW w:w="3321" w:type="dxa"/>
            <w:gridSpan w:val="4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2019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год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(тыс.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рублей)</w:t>
            </w:r>
          </w:p>
        </w:tc>
        <w:tc>
          <w:tcPr>
            <w:tcW w:w="3318" w:type="dxa"/>
            <w:gridSpan w:val="4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2020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год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(тыс.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рублей)</w:t>
            </w:r>
          </w:p>
        </w:tc>
        <w:tc>
          <w:tcPr>
            <w:tcW w:w="3316" w:type="dxa"/>
            <w:gridSpan w:val="4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2021год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(тыс.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рублей)</w:t>
            </w:r>
          </w:p>
        </w:tc>
        <w:tc>
          <w:tcPr>
            <w:tcW w:w="3317" w:type="dxa"/>
            <w:gridSpan w:val="4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2022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год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(тыс.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рублей)</w:t>
            </w:r>
          </w:p>
        </w:tc>
        <w:tc>
          <w:tcPr>
            <w:tcW w:w="3318" w:type="dxa"/>
            <w:gridSpan w:val="4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2023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год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(тыс.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рублей)</w:t>
            </w:r>
          </w:p>
        </w:tc>
        <w:tc>
          <w:tcPr>
            <w:tcW w:w="3319" w:type="dxa"/>
            <w:gridSpan w:val="4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2024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год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(тыс.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рублей)</w:t>
            </w:r>
          </w:p>
        </w:tc>
      </w:tr>
      <w:tr w:rsidR="00BB0F6F" w:rsidRPr="00292615" w:rsidTr="00BB0CB4">
        <w:trPr>
          <w:cantSplit/>
          <w:tblHeader/>
        </w:trPr>
        <w:tc>
          <w:tcPr>
            <w:tcW w:w="477" w:type="dxa"/>
            <w:vMerge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31" w:type="dxa"/>
            <w:vMerge w:val="restart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490" w:type="dxa"/>
            <w:gridSpan w:val="3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том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числе</w:t>
            </w:r>
          </w:p>
        </w:tc>
        <w:tc>
          <w:tcPr>
            <w:tcW w:w="830" w:type="dxa"/>
            <w:vMerge w:val="restart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488" w:type="dxa"/>
            <w:gridSpan w:val="3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том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числе</w:t>
            </w:r>
          </w:p>
        </w:tc>
        <w:tc>
          <w:tcPr>
            <w:tcW w:w="829" w:type="dxa"/>
            <w:vMerge w:val="restart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487" w:type="dxa"/>
            <w:gridSpan w:val="3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том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числе</w:t>
            </w:r>
          </w:p>
        </w:tc>
        <w:tc>
          <w:tcPr>
            <w:tcW w:w="829" w:type="dxa"/>
            <w:vMerge w:val="restart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488" w:type="dxa"/>
            <w:gridSpan w:val="3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том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числе</w:t>
            </w:r>
          </w:p>
        </w:tc>
        <w:tc>
          <w:tcPr>
            <w:tcW w:w="830" w:type="dxa"/>
            <w:vMerge w:val="restart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488" w:type="dxa"/>
            <w:gridSpan w:val="3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том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числе</w:t>
            </w:r>
          </w:p>
        </w:tc>
        <w:tc>
          <w:tcPr>
            <w:tcW w:w="829" w:type="dxa"/>
            <w:vMerge w:val="restart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490" w:type="dxa"/>
            <w:gridSpan w:val="3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том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числе</w:t>
            </w:r>
          </w:p>
        </w:tc>
      </w:tr>
      <w:tr w:rsidR="00BB0F6F" w:rsidRPr="00292615" w:rsidTr="00BB0CB4">
        <w:trPr>
          <w:cantSplit/>
          <w:tblHeader/>
        </w:trPr>
        <w:tc>
          <w:tcPr>
            <w:tcW w:w="477" w:type="dxa"/>
            <w:vMerge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31" w:type="dxa"/>
            <w:vMerge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30" w:type="dxa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област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31" w:type="dxa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феде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раль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29" w:type="dxa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Фонда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содей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ствия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рефор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мирова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нию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ЖКХ</w:t>
            </w:r>
          </w:p>
        </w:tc>
        <w:tc>
          <w:tcPr>
            <w:tcW w:w="830" w:type="dxa"/>
            <w:vMerge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29" w:type="dxa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област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29" w:type="dxa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феде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раль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30" w:type="dxa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Фонда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содей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ствия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рефор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мирова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нию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ЖКХ</w:t>
            </w:r>
          </w:p>
        </w:tc>
        <w:tc>
          <w:tcPr>
            <w:tcW w:w="829" w:type="dxa"/>
            <w:vMerge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30" w:type="dxa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област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28" w:type="dxa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феде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раль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29" w:type="dxa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Фонда</w:t>
            </w:r>
            <w:r w:rsidR="008A0A49" w:rsidRPr="00292615">
              <w:rPr>
                <w:kern w:val="2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содей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ствия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рефор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мирова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нию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ЖКХ</w:t>
            </w:r>
          </w:p>
        </w:tc>
        <w:tc>
          <w:tcPr>
            <w:tcW w:w="829" w:type="dxa"/>
            <w:vMerge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29" w:type="dxa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област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30" w:type="dxa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феде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раль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29" w:type="dxa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Фонда</w:t>
            </w:r>
            <w:r w:rsidR="008A0A49" w:rsidRPr="00292615">
              <w:rPr>
                <w:kern w:val="2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содей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ствия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рефор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мирова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нию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ЖКХ</w:t>
            </w:r>
          </w:p>
        </w:tc>
        <w:tc>
          <w:tcPr>
            <w:tcW w:w="830" w:type="dxa"/>
            <w:vMerge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29" w:type="dxa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област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30" w:type="dxa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феде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раль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29" w:type="dxa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Фонда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содей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ствия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рефор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мирова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нию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ЖКХ</w:t>
            </w:r>
          </w:p>
        </w:tc>
        <w:tc>
          <w:tcPr>
            <w:tcW w:w="829" w:type="dxa"/>
            <w:vMerge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30" w:type="dxa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област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29" w:type="dxa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феде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раль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31" w:type="dxa"/>
            <w:shd w:val="clear" w:color="auto" w:fill="auto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Фонда</w:t>
            </w:r>
            <w:r w:rsidR="008A0A49" w:rsidRPr="00292615">
              <w:rPr>
                <w:kern w:val="2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содей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ствия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рефор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мирова</w:t>
            </w:r>
            <w:r w:rsidR="003A3E5E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нию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ЖКХ</w:t>
            </w:r>
          </w:p>
        </w:tc>
      </w:tr>
    </w:tbl>
    <w:p w:rsidR="00BB0CB4" w:rsidRPr="00BB0CB4" w:rsidRDefault="00BB0CB4">
      <w:pPr>
        <w:rPr>
          <w:sz w:val="2"/>
          <w:szCs w:val="2"/>
        </w:rPr>
      </w:pP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77"/>
        <w:gridCol w:w="1274"/>
        <w:gridCol w:w="831"/>
        <w:gridCol w:w="830"/>
        <w:gridCol w:w="808"/>
        <w:gridCol w:w="23"/>
        <w:gridCol w:w="829"/>
        <w:gridCol w:w="830"/>
        <w:gridCol w:w="829"/>
        <w:gridCol w:w="829"/>
        <w:gridCol w:w="830"/>
        <w:gridCol w:w="829"/>
        <w:gridCol w:w="830"/>
        <w:gridCol w:w="828"/>
        <w:gridCol w:w="829"/>
        <w:gridCol w:w="829"/>
        <w:gridCol w:w="829"/>
        <w:gridCol w:w="830"/>
        <w:gridCol w:w="829"/>
        <w:gridCol w:w="830"/>
        <w:gridCol w:w="829"/>
        <w:gridCol w:w="830"/>
        <w:gridCol w:w="829"/>
        <w:gridCol w:w="829"/>
        <w:gridCol w:w="830"/>
        <w:gridCol w:w="829"/>
        <w:gridCol w:w="831"/>
      </w:tblGrid>
      <w:tr w:rsidR="00BB0F6F" w:rsidRPr="00BD14B8" w:rsidTr="00BD14B8">
        <w:trPr>
          <w:cantSplit/>
          <w:tblHeader/>
        </w:trPr>
        <w:tc>
          <w:tcPr>
            <w:tcW w:w="477" w:type="dxa"/>
            <w:shd w:val="clear" w:color="auto" w:fill="auto"/>
            <w:hideMark/>
          </w:tcPr>
          <w:p w:rsidR="00BB0F6F" w:rsidRPr="00BD14B8" w:rsidRDefault="00BB0F6F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</w:t>
            </w:r>
          </w:p>
        </w:tc>
        <w:tc>
          <w:tcPr>
            <w:tcW w:w="1274" w:type="dxa"/>
            <w:shd w:val="clear" w:color="auto" w:fill="auto"/>
            <w:hideMark/>
          </w:tcPr>
          <w:p w:rsidR="00BB0F6F" w:rsidRPr="00BD14B8" w:rsidRDefault="00BB0F6F" w:rsidP="00251168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2</w:t>
            </w:r>
          </w:p>
        </w:tc>
        <w:tc>
          <w:tcPr>
            <w:tcW w:w="831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</w:t>
            </w:r>
          </w:p>
        </w:tc>
        <w:tc>
          <w:tcPr>
            <w:tcW w:w="830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</w:t>
            </w:r>
          </w:p>
        </w:tc>
        <w:tc>
          <w:tcPr>
            <w:tcW w:w="829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</w:t>
            </w:r>
          </w:p>
        </w:tc>
        <w:tc>
          <w:tcPr>
            <w:tcW w:w="830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</w:t>
            </w:r>
          </w:p>
        </w:tc>
        <w:tc>
          <w:tcPr>
            <w:tcW w:w="829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</w:t>
            </w:r>
          </w:p>
        </w:tc>
        <w:tc>
          <w:tcPr>
            <w:tcW w:w="829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</w:t>
            </w:r>
          </w:p>
        </w:tc>
        <w:tc>
          <w:tcPr>
            <w:tcW w:w="830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</w:t>
            </w:r>
          </w:p>
        </w:tc>
        <w:tc>
          <w:tcPr>
            <w:tcW w:w="829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</w:t>
            </w:r>
          </w:p>
        </w:tc>
        <w:tc>
          <w:tcPr>
            <w:tcW w:w="830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</w:t>
            </w:r>
          </w:p>
        </w:tc>
        <w:tc>
          <w:tcPr>
            <w:tcW w:w="828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</w:t>
            </w:r>
          </w:p>
        </w:tc>
        <w:tc>
          <w:tcPr>
            <w:tcW w:w="829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</w:t>
            </w:r>
          </w:p>
        </w:tc>
        <w:tc>
          <w:tcPr>
            <w:tcW w:w="829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</w:t>
            </w:r>
          </w:p>
        </w:tc>
        <w:tc>
          <w:tcPr>
            <w:tcW w:w="829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16</w:t>
            </w:r>
          </w:p>
        </w:tc>
        <w:tc>
          <w:tcPr>
            <w:tcW w:w="830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</w:t>
            </w:r>
          </w:p>
        </w:tc>
        <w:tc>
          <w:tcPr>
            <w:tcW w:w="829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</w:t>
            </w:r>
          </w:p>
        </w:tc>
        <w:tc>
          <w:tcPr>
            <w:tcW w:w="830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</w:t>
            </w:r>
          </w:p>
        </w:tc>
        <w:tc>
          <w:tcPr>
            <w:tcW w:w="829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</w:t>
            </w:r>
          </w:p>
        </w:tc>
        <w:tc>
          <w:tcPr>
            <w:tcW w:w="830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</w:t>
            </w:r>
          </w:p>
        </w:tc>
        <w:tc>
          <w:tcPr>
            <w:tcW w:w="829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</w:t>
            </w:r>
          </w:p>
        </w:tc>
        <w:tc>
          <w:tcPr>
            <w:tcW w:w="829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</w:t>
            </w:r>
          </w:p>
        </w:tc>
        <w:tc>
          <w:tcPr>
            <w:tcW w:w="830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</w:t>
            </w:r>
          </w:p>
        </w:tc>
        <w:tc>
          <w:tcPr>
            <w:tcW w:w="829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</w:t>
            </w:r>
          </w:p>
        </w:tc>
        <w:tc>
          <w:tcPr>
            <w:tcW w:w="831" w:type="dxa"/>
            <w:shd w:val="clear" w:color="auto" w:fill="auto"/>
            <w:hideMark/>
          </w:tcPr>
          <w:p w:rsidR="00BB0F6F" w:rsidRPr="00BD14B8" w:rsidRDefault="00BB0F6F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</w:t>
            </w:r>
          </w:p>
        </w:tc>
      </w:tr>
      <w:tr w:rsidR="00BB0F6F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  <w:hideMark/>
          </w:tcPr>
          <w:p w:rsidR="00BB0F6F" w:rsidRPr="00BD14B8" w:rsidRDefault="00BB0F6F" w:rsidP="001420BB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kern w:val="2"/>
                <w:lang w:eastAsia="en-US"/>
              </w:rPr>
              <w:t>1.</w:t>
            </w:r>
            <w:r w:rsidR="008A0A49" w:rsidRPr="00BD14B8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BD14B8">
              <w:rPr>
                <w:rFonts w:eastAsia="Calibri"/>
                <w:bCs/>
                <w:kern w:val="2"/>
                <w:lang w:eastAsia="en-US"/>
              </w:rPr>
              <w:t>Субсидия</w:t>
            </w:r>
            <w:r w:rsidR="008A0A49" w:rsidRPr="00BD14B8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BD14B8">
              <w:rPr>
                <w:rFonts w:eastAsia="Calibri"/>
                <w:bCs/>
                <w:kern w:val="2"/>
                <w:lang w:eastAsia="en-US"/>
              </w:rPr>
              <w:t>на</w:t>
            </w:r>
            <w:r w:rsidR="008A0A49" w:rsidRPr="00BD14B8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BD14B8">
              <w:rPr>
                <w:rFonts w:eastAsia="Calibri"/>
                <w:bCs/>
                <w:kern w:val="2"/>
                <w:lang w:eastAsia="en-US"/>
              </w:rPr>
              <w:t>капитальный</w:t>
            </w:r>
            <w:r w:rsidR="008A0A49" w:rsidRPr="00BD14B8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BD14B8">
              <w:rPr>
                <w:rFonts w:eastAsia="Calibri"/>
                <w:bCs/>
                <w:kern w:val="2"/>
                <w:lang w:eastAsia="en-US"/>
              </w:rPr>
              <w:t>ремонт</w:t>
            </w:r>
            <w:r w:rsidR="008A0A49" w:rsidRPr="00BD14B8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BD14B8">
              <w:rPr>
                <w:rFonts w:eastAsia="Calibri"/>
                <w:bCs/>
                <w:kern w:val="2"/>
                <w:lang w:eastAsia="en-US"/>
              </w:rPr>
              <w:t>муниципальных</w:t>
            </w:r>
            <w:r w:rsidR="008A0A49" w:rsidRPr="00BD14B8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BD14B8">
              <w:rPr>
                <w:rFonts w:eastAsia="Calibri"/>
                <w:bCs/>
                <w:kern w:val="2"/>
                <w:lang w:eastAsia="en-US"/>
              </w:rPr>
              <w:t>учреждений</w:t>
            </w:r>
            <w:r w:rsidR="008A0A49" w:rsidRPr="00BD14B8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BD14B8">
              <w:rPr>
                <w:rFonts w:eastAsia="Calibri"/>
                <w:bCs/>
                <w:kern w:val="2"/>
                <w:lang w:eastAsia="en-US"/>
              </w:rPr>
              <w:t>культуры</w:t>
            </w:r>
          </w:p>
        </w:tc>
      </w:tr>
      <w:tr w:rsidR="00B52B1B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216941,3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216941,3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04059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258352,</w:t>
            </w:r>
            <w:r w:rsidR="00204059" w:rsidRPr="00BD14B8">
              <w:rPr>
                <w:rFonts w:eastAsia="Calibri"/>
                <w:spacing w:val="-10"/>
                <w:kern w:val="2"/>
                <w:lang w:eastAsia="en-US"/>
              </w:rPr>
              <w:t>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04059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258352,</w:t>
            </w:r>
            <w:r w:rsidR="00204059" w:rsidRPr="00BD14B8">
              <w:rPr>
                <w:rFonts w:eastAsia="Calibri"/>
                <w:spacing w:val="-10"/>
                <w:kern w:val="2"/>
                <w:lang w:eastAsia="en-US"/>
              </w:rPr>
              <w:t>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153470,1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153470,1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66659,0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66659,0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Белокалит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винский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25414,1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25414,1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38623,8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38623,8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Боковский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8140,7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8140,7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6747BC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23 648,3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23 648,3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Веселовский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3804,7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3804,7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Заветинский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8150,0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8150,0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9549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39320,</w:t>
            </w:r>
            <w:r w:rsidR="0095491B" w:rsidRPr="00BD14B8">
              <w:rPr>
                <w:rFonts w:eastAsia="Calibri"/>
                <w:spacing w:val="-10"/>
                <w:kern w:val="2"/>
                <w:lang w:eastAsia="en-US"/>
              </w:rPr>
              <w:t>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9549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39320,</w:t>
            </w:r>
            <w:r w:rsidR="0095491B" w:rsidRPr="00BD14B8">
              <w:rPr>
                <w:rFonts w:eastAsia="Calibri"/>
                <w:spacing w:val="-10"/>
                <w:kern w:val="2"/>
                <w:lang w:eastAsia="en-US"/>
              </w:rPr>
              <w:t>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Зерноградский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5031,2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5031,2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1.6.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Зимовников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21260,0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21260,0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14562,1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14562,1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1.7.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Кагальниц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23516,0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23516,0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5403,2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5403,2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1.8.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Каменский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1651,6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1651,6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1.9.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Кашарский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8726,7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8726,7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1.10.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Константи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новский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9950,0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9950,0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33528,9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33528,9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9950,0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9950,0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1.11.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Красносу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линский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806,1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806,1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1.12.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Мартынов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1285,1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1285,1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1.13.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Матвеево-Курганский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5753,7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5753,7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1.14.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Миллеров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7193,3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7193,3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8971,6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8971,6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lastRenderedPageBreak/>
              <w:t>1.15.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Милютин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1.16.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Морозовский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6634,8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6634,8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1.17.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Неклинов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14633,6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14633,6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1.18.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Октябрьский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2732,4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2732,4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4580,2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96F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4580,2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1.19.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Сальский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24727,7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24727,7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22536,0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22536,0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22544,1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22544,1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1.20.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Семикара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корский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4774,1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4774,1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8540,1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8540,1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1.21.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Цимлянский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16960,8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16960,8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8198,6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8198,6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5E378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16647,5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5E378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16647,5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1.22.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Шолохов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6119,6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6119,6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24338,7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24338,7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1.23.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Батайск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6919,7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6919,7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1.24.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Каменск-Шахтинский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18744,8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18744,8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43464,8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43464,8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36848,8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36848,8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42320,3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42320,3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1.25.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Новочер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касск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11415,0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11415,0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20383,2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20383,2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1.26.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Таганрог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3707,3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3707,3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22959,0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22959,0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1.27.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Шахты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9A645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9A645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9A645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</w:tcPr>
          <w:p w:rsidR="00B52B1B" w:rsidRPr="00BD14B8" w:rsidRDefault="00B52B1B" w:rsidP="001420BB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 xml:space="preserve">2. </w:t>
            </w:r>
            <w:r w:rsidRPr="00BD14B8">
              <w:rPr>
                <w:kern w:val="2"/>
              </w:rPr>
              <w:t>Субсидия на поддержку отрасли культуры (строительство (реконструкция) и (или) капитальный ремонт культурно-досуговых учреждений в сельской местности)</w:t>
            </w:r>
          </w:p>
        </w:tc>
      </w:tr>
      <w:tr w:rsidR="00B52B1B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11588,4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2888,4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8700,0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35548,2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4621,3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30926,9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2.1.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Верхнедон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ской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9102,8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2268,9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6833,9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2.2.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Зерноград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5500,0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715,0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4785,0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2.3.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Каменский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4590,2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596,7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3993,5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2.4.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Матвеево-Курганский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397,2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51,6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345,6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2.5.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Обливский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5706,2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741,8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4964,4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2.6.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Октябрьский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2485,6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619,5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1866,1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2.7.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Ремонтнен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7556,0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982,3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6573,7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2.8.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Родионово-Несветай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4981,2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647,6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4333,6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2.9.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Семикара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корский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6817,4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886,3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5931,1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  <w:hideMark/>
          </w:tcPr>
          <w:p w:rsidR="00B52B1B" w:rsidRPr="00BD14B8" w:rsidRDefault="00B52B1B" w:rsidP="001420BB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kern w:val="2"/>
                <w:lang w:eastAsia="en-US"/>
              </w:rPr>
              <w:t>3. Субсидия на капитальный ремонт памятников</w:t>
            </w:r>
          </w:p>
        </w:tc>
      </w:tr>
      <w:tr w:rsidR="00B52B1B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89636,0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89636,0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99250,2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99250,2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67978,6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67978,6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Белокалит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винский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2551,6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2551,6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Боковский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8088,8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8088,8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1178,2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1178,2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Верхнедон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ской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791,1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791,1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3F5D5C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12117,7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F5D5C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12117,7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Веселовский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5291,0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5291,0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lastRenderedPageBreak/>
              <w:t>3.5.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Зимовников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2288,6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2288,6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3F5D5C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1814,7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F5D5C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1814,7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3.6.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Кашарский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623,4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623,4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3.7.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Константи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новский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5019,6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5019,6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7246,8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F5D5C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7246,8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3.8.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Куйбышев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23781,4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23781,4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3.9.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Матвеево-Курганский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2409,4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2409,4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1669,3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1669,3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3.10.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Милютин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175A17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10595,0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175A17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10595,0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3.11.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Мясников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1597,3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1597,3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3.12.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Обливский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3781,7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3781,7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1183,8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1183,8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4338,2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4338,2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3.13.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Октябрьский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6309,9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6309,9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1857,8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1857,8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11782,6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11782,6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3.14.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Орловский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13091,7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13091,7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5770,1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5770,1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3.15.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Ремонтнен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11794,5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11794,5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8416,9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8416,9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3.16.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Сальский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3F5D5C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1101,2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F5D5C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1101,2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3.17.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Советский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</w:rPr>
              <w:t>563,9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</w:rPr>
              <w:t>563,9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3F5D5C">
            <w:pPr>
              <w:ind w:left="-57" w:right="-57"/>
              <w:jc w:val="center"/>
              <w:rPr>
                <w:rFonts w:eastAsia="Calibri"/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</w:rPr>
              <w:t>1343,4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3F5D5C">
            <w:pPr>
              <w:ind w:left="-57" w:right="-57"/>
              <w:jc w:val="center"/>
              <w:rPr>
                <w:rFonts w:eastAsia="Calibri"/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</w:rPr>
              <w:t>1343,4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</w:rPr>
              <w:t>7262,7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</w:rPr>
              <w:t>7262,7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3.18.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Целинский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7191,0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7191,0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2429,5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2429,5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3.19.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Чертковский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8552,1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8552,1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32212,8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32212,8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3.20.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Шолохов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8069,5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8069,5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4514,3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4514,3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11901,9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11901,9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3.21.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Новочер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касск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4475,6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4475,6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3.22.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Шахты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11855,8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11855,8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</w:tcPr>
          <w:p w:rsidR="00B52B1B" w:rsidRPr="00BD14B8" w:rsidRDefault="00B52B1B" w:rsidP="001420BB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4. Субсидия на капитальный ремонт муниципальных образовательных учреждений дополнительного образования детей</w:t>
            </w:r>
          </w:p>
        </w:tc>
      </w:tr>
      <w:tr w:rsidR="00322314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</w:tcPr>
          <w:p w:rsidR="00322314" w:rsidRPr="00BD14B8" w:rsidRDefault="00322314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34825,7</w:t>
            </w:r>
          </w:p>
        </w:tc>
        <w:tc>
          <w:tcPr>
            <w:tcW w:w="830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34825,7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104470,2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104470,2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322314" w:rsidRPr="00BD14B8" w:rsidRDefault="00322314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322314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322314" w:rsidRPr="00BD14B8" w:rsidRDefault="00322314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4.1.</w:t>
            </w:r>
          </w:p>
        </w:tc>
        <w:tc>
          <w:tcPr>
            <w:tcW w:w="1274" w:type="dxa"/>
            <w:shd w:val="clear" w:color="auto" w:fill="auto"/>
          </w:tcPr>
          <w:p w:rsidR="00322314" w:rsidRPr="00BD14B8" w:rsidRDefault="00322314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Заветинский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322314" w:rsidRPr="00BD14B8" w:rsidRDefault="0032231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22314" w:rsidRPr="00BD14B8" w:rsidRDefault="0032231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322314" w:rsidRPr="00BD14B8" w:rsidRDefault="0032231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22314" w:rsidRPr="00BD14B8" w:rsidRDefault="0032231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22314" w:rsidRPr="00BD14B8" w:rsidRDefault="0032231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22314" w:rsidRPr="00BD14B8" w:rsidRDefault="0032231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322314" w:rsidRPr="00BD14B8" w:rsidRDefault="0032231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22314" w:rsidRPr="00BD14B8" w:rsidRDefault="00322314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22314" w:rsidRPr="00BD14B8" w:rsidRDefault="0032231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22314" w:rsidRPr="00BD14B8" w:rsidRDefault="0032231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22314" w:rsidRPr="00BD14B8" w:rsidRDefault="0032231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22314" w:rsidRPr="00BD14B8" w:rsidRDefault="0032231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322314" w:rsidRPr="00BD14B8" w:rsidRDefault="0032231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75A17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4.2.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Родионово-Несветай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 xml:space="preserve">ский район 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1170,1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1170,1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75A17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4.3.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Цимлянский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7020,6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7020,6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7958,6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7958,6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75A17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4.4.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Ростов-на-Дону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26635,0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26635,0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96511,6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96511,6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</w:tcPr>
          <w:p w:rsidR="00B52B1B" w:rsidRPr="00BD14B8" w:rsidRDefault="00B52B1B" w:rsidP="001420BB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5. Субсидия на разработку проектной документации на капитальный ремонт муниципальных учреждений культуры</w:t>
            </w:r>
          </w:p>
        </w:tc>
      </w:tr>
      <w:tr w:rsidR="00B52B1B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9684,3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9684,3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13763,8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13763,8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5.1.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Азовский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6961,2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6961,2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5.2.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Красносу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линский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1984,2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1984,2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5.3.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Мартынов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569,3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569,3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9A6451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9A6451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9A6451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5.4.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Милютин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1287,1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1287,1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lastRenderedPageBreak/>
              <w:t>5.5.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Цимлянский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1513,7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1513,7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6802,6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6802,6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5.6.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Гуково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4330,0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4330,0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  <w:hideMark/>
          </w:tcPr>
          <w:p w:rsidR="00B52B1B" w:rsidRPr="00BD14B8" w:rsidRDefault="00B52B1B" w:rsidP="001420BB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 xml:space="preserve">6. Субсидия на </w:t>
            </w:r>
            <w:r w:rsidRPr="00BD14B8">
              <w:rPr>
                <w:rFonts w:eastAsia="Calibri"/>
                <w:snapToGrid w:val="0"/>
                <w:kern w:val="2"/>
                <w:lang w:eastAsia="en-US"/>
              </w:rPr>
              <w:t>строительство и реконструкцию объектов культуры и туристических объектов</w:t>
            </w:r>
          </w:p>
        </w:tc>
      </w:tr>
      <w:tr w:rsidR="00B52B1B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30002,5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30002,5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52B1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79</w:t>
            </w:r>
            <w:r w:rsidR="00436559"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 </w:t>
            </w: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324,6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79</w:t>
            </w:r>
            <w:r w:rsidR="00436559"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 </w:t>
            </w: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324,6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304</w:t>
            </w:r>
            <w:r w:rsidR="00436559" w:rsidRPr="00BD14B8">
              <w:rPr>
                <w:rFonts w:eastAsia="Calibri"/>
                <w:spacing w:val="-10"/>
                <w:kern w:val="2"/>
                <w:lang w:eastAsia="en-US"/>
              </w:rPr>
              <w:t> </w:t>
            </w:r>
            <w:r w:rsidRPr="00BD14B8">
              <w:rPr>
                <w:rFonts w:eastAsia="Calibri"/>
                <w:spacing w:val="-10"/>
                <w:kern w:val="2"/>
                <w:lang w:eastAsia="en-US"/>
              </w:rPr>
              <w:t>942,0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304</w:t>
            </w:r>
            <w:r w:rsidR="00436559" w:rsidRPr="00BD14B8">
              <w:rPr>
                <w:rFonts w:eastAsia="Calibri"/>
                <w:spacing w:val="-10"/>
                <w:kern w:val="2"/>
                <w:lang w:eastAsia="en-US"/>
              </w:rPr>
              <w:t> </w:t>
            </w:r>
            <w:r w:rsidRPr="00BD14B8">
              <w:rPr>
                <w:rFonts w:eastAsia="Calibri"/>
                <w:spacing w:val="-10"/>
                <w:kern w:val="2"/>
                <w:lang w:eastAsia="en-US"/>
              </w:rPr>
              <w:t>942,0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140</w:t>
            </w:r>
            <w:r w:rsidR="00436559" w:rsidRPr="00BD14B8">
              <w:rPr>
                <w:rFonts w:eastAsia="Calibri"/>
                <w:spacing w:val="-10"/>
                <w:kern w:val="2"/>
                <w:lang w:eastAsia="en-US"/>
              </w:rPr>
              <w:t xml:space="preserve"> </w:t>
            </w:r>
            <w:r w:rsidRPr="00BD14B8">
              <w:rPr>
                <w:rFonts w:eastAsia="Calibri"/>
                <w:spacing w:val="-10"/>
                <w:kern w:val="2"/>
                <w:lang w:eastAsia="en-US"/>
              </w:rPr>
              <w:t>817,2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140</w:t>
            </w:r>
            <w:r w:rsidR="00436559" w:rsidRPr="00BD14B8">
              <w:rPr>
                <w:rFonts w:eastAsia="Calibri"/>
                <w:spacing w:val="-10"/>
                <w:kern w:val="2"/>
                <w:lang w:eastAsia="en-US"/>
              </w:rPr>
              <w:t xml:space="preserve"> </w:t>
            </w:r>
            <w:r w:rsidRPr="00BD14B8">
              <w:rPr>
                <w:rFonts w:eastAsia="Calibri"/>
                <w:spacing w:val="-10"/>
                <w:kern w:val="2"/>
                <w:lang w:eastAsia="en-US"/>
              </w:rPr>
              <w:t>817,2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6.1.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Аксайский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25002,5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25002,5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6.2.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Волгодон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ской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5000,0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61</w:t>
            </w:r>
            <w:r w:rsidR="00436559" w:rsidRPr="00BD14B8">
              <w:rPr>
                <w:rFonts w:eastAsia="Calibri"/>
                <w:spacing w:val="-10"/>
                <w:kern w:val="2"/>
                <w:lang w:eastAsia="en-US"/>
              </w:rPr>
              <w:t> </w:t>
            </w:r>
            <w:r w:rsidRPr="00BD14B8">
              <w:rPr>
                <w:rFonts w:eastAsia="Calibri"/>
                <w:spacing w:val="-10"/>
                <w:kern w:val="2"/>
                <w:lang w:eastAsia="en-US"/>
              </w:rPr>
              <w:t>449,4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61</w:t>
            </w:r>
            <w:r w:rsidR="00436559" w:rsidRPr="00BD14B8">
              <w:rPr>
                <w:rFonts w:eastAsia="Calibri"/>
                <w:spacing w:val="-10"/>
                <w:kern w:val="2"/>
                <w:lang w:eastAsia="en-US"/>
              </w:rPr>
              <w:t> </w:t>
            </w:r>
            <w:r w:rsidRPr="00BD14B8">
              <w:rPr>
                <w:rFonts w:eastAsia="Calibri"/>
                <w:spacing w:val="-10"/>
                <w:kern w:val="2"/>
                <w:lang w:eastAsia="en-US"/>
              </w:rPr>
              <w:t>449,4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6.3.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Красносу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линский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</w:t>
            </w:r>
            <w:r w:rsidR="00436559" w:rsidRPr="00BD14B8">
              <w:rPr>
                <w:rFonts w:eastAsia="Calibri"/>
                <w:spacing w:val="-10"/>
                <w:kern w:val="2"/>
                <w:lang w:eastAsia="en-US"/>
              </w:rPr>
              <w:t xml:space="preserve"> </w:t>
            </w:r>
            <w:r w:rsidRPr="00BD14B8">
              <w:rPr>
                <w:rFonts w:eastAsia="Calibri"/>
                <w:spacing w:val="-10"/>
                <w:kern w:val="2"/>
                <w:lang w:eastAsia="en-US"/>
              </w:rPr>
              <w:t>875,2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</w:t>
            </w:r>
            <w:r w:rsidR="00436559" w:rsidRPr="00BD14B8">
              <w:rPr>
                <w:rFonts w:eastAsia="Calibri"/>
                <w:spacing w:val="-10"/>
                <w:kern w:val="2"/>
                <w:lang w:eastAsia="en-US"/>
              </w:rPr>
              <w:t xml:space="preserve"> </w:t>
            </w:r>
            <w:r w:rsidRPr="00BD14B8">
              <w:rPr>
                <w:rFonts w:eastAsia="Calibri"/>
                <w:spacing w:val="-10"/>
                <w:kern w:val="2"/>
                <w:lang w:eastAsia="en-US"/>
              </w:rPr>
              <w:t>875,2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D618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70</w:t>
            </w:r>
            <w:r w:rsidR="00436559" w:rsidRPr="00BD14B8">
              <w:rPr>
                <w:rFonts w:eastAsia="Calibri"/>
                <w:spacing w:val="-10"/>
                <w:kern w:val="2"/>
                <w:lang w:eastAsia="en-US"/>
              </w:rPr>
              <w:t xml:space="preserve"> </w:t>
            </w:r>
            <w:r w:rsidRPr="00BD14B8">
              <w:rPr>
                <w:rFonts w:eastAsia="Calibri"/>
                <w:spacing w:val="-10"/>
                <w:kern w:val="2"/>
                <w:lang w:eastAsia="en-US"/>
              </w:rPr>
              <w:t>246,5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D618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70</w:t>
            </w:r>
            <w:r w:rsidR="00436559" w:rsidRPr="00BD14B8">
              <w:rPr>
                <w:rFonts w:eastAsia="Calibri"/>
                <w:spacing w:val="-10"/>
                <w:kern w:val="2"/>
                <w:lang w:eastAsia="en-US"/>
              </w:rPr>
              <w:t xml:space="preserve"> </w:t>
            </w:r>
            <w:r w:rsidRPr="00BD14B8">
              <w:rPr>
                <w:rFonts w:eastAsia="Calibri"/>
                <w:spacing w:val="-10"/>
                <w:kern w:val="2"/>
                <w:lang w:eastAsia="en-US"/>
              </w:rPr>
              <w:t>246,5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6.4.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Донецк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234</w:t>
            </w:r>
            <w:r w:rsidR="00436559" w:rsidRPr="00BD14B8">
              <w:rPr>
                <w:rFonts w:eastAsia="Calibri"/>
                <w:spacing w:val="-10"/>
                <w:kern w:val="2"/>
                <w:lang w:eastAsia="en-US"/>
              </w:rPr>
              <w:t> </w:t>
            </w:r>
            <w:r w:rsidRPr="00BD14B8">
              <w:rPr>
                <w:rFonts w:eastAsia="Calibri"/>
                <w:spacing w:val="-10"/>
                <w:kern w:val="2"/>
                <w:lang w:eastAsia="en-US"/>
              </w:rPr>
              <w:t>695,5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234</w:t>
            </w:r>
            <w:r w:rsidR="00436559" w:rsidRPr="00BD14B8">
              <w:rPr>
                <w:rFonts w:eastAsia="Calibri"/>
                <w:spacing w:val="-10"/>
                <w:kern w:val="2"/>
                <w:lang w:eastAsia="en-US"/>
              </w:rPr>
              <w:t xml:space="preserve"> </w:t>
            </w:r>
            <w:r w:rsidRPr="00BD14B8">
              <w:rPr>
                <w:rFonts w:eastAsia="Calibri"/>
                <w:spacing w:val="-10"/>
                <w:kern w:val="2"/>
                <w:lang w:eastAsia="en-US"/>
              </w:rPr>
              <w:t>695,5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140</w:t>
            </w:r>
            <w:r w:rsidR="00436559" w:rsidRPr="00BD14B8">
              <w:rPr>
                <w:rFonts w:eastAsia="Calibri"/>
                <w:spacing w:val="-10"/>
                <w:kern w:val="2"/>
                <w:lang w:eastAsia="en-US"/>
              </w:rPr>
              <w:t xml:space="preserve"> </w:t>
            </w:r>
            <w:r w:rsidRPr="00BD14B8">
              <w:rPr>
                <w:rFonts w:eastAsia="Calibri"/>
                <w:spacing w:val="-10"/>
                <w:kern w:val="2"/>
                <w:lang w:eastAsia="en-US"/>
              </w:rPr>
              <w:t>817,2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140</w:t>
            </w:r>
            <w:r w:rsidR="00436559" w:rsidRPr="00BD14B8">
              <w:rPr>
                <w:rFonts w:eastAsia="Calibri"/>
                <w:spacing w:val="-10"/>
                <w:kern w:val="2"/>
                <w:lang w:eastAsia="en-US"/>
              </w:rPr>
              <w:t xml:space="preserve"> </w:t>
            </w:r>
            <w:r w:rsidRPr="00BD14B8">
              <w:rPr>
                <w:rFonts w:eastAsia="Calibri"/>
                <w:spacing w:val="-10"/>
                <w:kern w:val="2"/>
                <w:lang w:eastAsia="en-US"/>
              </w:rPr>
              <w:t>817,2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  <w:hideMark/>
          </w:tcPr>
          <w:p w:rsidR="00B52B1B" w:rsidRPr="00BD14B8" w:rsidRDefault="00B52B1B" w:rsidP="001420BB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7. Комплектование книжных фондов библиотек муниципальных образований</w:t>
            </w:r>
          </w:p>
        </w:tc>
      </w:tr>
      <w:tr w:rsidR="00B52B1B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24804,2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24804,2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23889,1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23889,1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24650,0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24650,0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52B1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7.1.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Азовский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570,5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570,5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567,0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567,0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567,0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567,0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Аксайский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669,7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669,7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690,2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690,2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690,2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690,2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Багаевский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Белокалит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винский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545,7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545,7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542,3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542,3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Боковский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74,5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74,5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74,0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74,0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74,0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74,0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7.6.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Верхнедон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ской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99,3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99,3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98,6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98,6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98,6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98,6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7.7.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Веселовский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148,8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148,8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147,9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147,9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147,9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147,9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7.8.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Волгодон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ской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7.9.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Дубовский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124,0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124,0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123,3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123,3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123,3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123,3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7.10.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Егорлыкский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7.11.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Заветинский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99,3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99,3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98,6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98,6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98,6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98,6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7.12.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Зерноград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322,5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322,5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295,8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295,8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295,8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295,8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7.13.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Зимовников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223,2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223,2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221,9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221,9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221,9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221,9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7.14.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Кагальниц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173,6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173,6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172,6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172,6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172,6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172,6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7.15.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Каменский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248,0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248,0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246,5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246,5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246,5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246,5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7.16.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Кашарский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148,8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148,8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123,3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123,3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123,3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123,3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7.17.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Константи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новский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173,6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173,6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172,6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172,6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172,6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172,6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7.18.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Красносу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линский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446,5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446,5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443,7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443,7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443,7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443,7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7.19.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Куйбышев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74,5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74,5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74,0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74,0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74,0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74,0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7.20.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Мартынов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lastRenderedPageBreak/>
              <w:t>7.21.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Матвеево-Курганский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248,0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248,0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246,5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246,5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246,5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246,5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7.22.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Миллеров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372,1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372,1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369,7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369,7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369,7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369,7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7.23.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Милютин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74,5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74,5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74,0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74,0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74,0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74,0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7.24.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Морозовский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223,2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223,2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221,9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221,9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221,9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221,9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7.25.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Мясников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272,8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272,8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271,2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271,2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271,2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271,2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7.26.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Неклинов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496,1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496,1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493,0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493,0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493,0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493,0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7.27.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Обливский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99,3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99,3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98,6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98,6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98,6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98,6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7.28.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Октябрьский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421,7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421,7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419,0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419,0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419,0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419,0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7.29.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Орловский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223,2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223,2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221,8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221,8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221,8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221,8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7.30.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Песчанокоп-ский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173,6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173,6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147,9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147,9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147,9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147,9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7.31.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Пролетар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01C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175,8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01C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175,8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7.32.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Ремонтнен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99,3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99,3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98,6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98,6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98,6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98,6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7.33.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Родионово-Несветай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124,0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124,0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123,2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123,2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123,2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123,2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7.34.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Сальский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595,3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595,3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591,6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591,6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591,6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591,6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7.35.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Семикара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корский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297,6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297,6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295,8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295,8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295,8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295,8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7.36.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Советский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24,7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24,7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24,7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24,7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7.37.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Тарасовский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173,6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173,6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172,5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172,5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172,5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172,5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7.38.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Тацинский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7.39.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Усть-Донец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7.40.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Целинский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173,6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173,6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172,5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172,5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172,5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172,5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7.41.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Цимлянский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7.42.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Чертковский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197,2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7.43.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Шолохов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148,8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148,8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147,9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147,9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147,9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147,9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7.44.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Азов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471,3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471,3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468,3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468,3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468,3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468,3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7.45.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Батайск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744,1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744,1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739,5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739,5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739,5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739,5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7.46.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Волгодонск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1017,0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1017,0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1010,6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1010,6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1010,6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1010,6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7.47.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Гуково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372,1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372,1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369,7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369,7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369,7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369,7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7.48.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Донецк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272,8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272,8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271,1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271,1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271,1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271,1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7.49.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Зверево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124,0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124,0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123,2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123,2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123,2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123,2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7.50.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Каменск-Шахтинский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520,9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520,9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517,6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517,6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517,6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517,6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7.51.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Новочер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касск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992,2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992,2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986,0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986,0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986,0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986,0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lastRenderedPageBreak/>
              <w:t>7.52.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Новошах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тинск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644,9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644,9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640,9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640,9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640,9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640,9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7.53.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Ростов-на-Дону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6647,6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6647,6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6655,5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6655,5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6655,5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6655,5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7.54.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Таганрог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1463,4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1463,4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1454,3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1454,3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1454,3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1454,3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7.55.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Шахты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1364,2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1364,2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1355,8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1355,8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1355,8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1355,8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  <w:hideMark/>
          </w:tcPr>
          <w:p w:rsidR="00B52B1B" w:rsidRPr="00BD14B8" w:rsidRDefault="00B52B1B" w:rsidP="001420BB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8. Субсидия на приобретение основных средств для муниципальных учреждений культуры</w:t>
            </w:r>
          </w:p>
        </w:tc>
      </w:tr>
      <w:tr w:rsidR="003503A5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  <w:hideMark/>
          </w:tcPr>
          <w:p w:rsidR="003503A5" w:rsidRPr="00BD14B8" w:rsidRDefault="003503A5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39923,6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39923,6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35806,7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35806,7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Азовский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517,7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517,7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01C81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524,2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01C81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524,2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Аксайский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440,7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440,7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01C81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343,9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01C81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343,9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Багаевский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1998,7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1998,7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01C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184,9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01C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184,9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Белокалит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винский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255,4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255,4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01C81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2075,2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0E4EE1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</w:t>
            </w:r>
            <w:r w:rsidR="000E4EE1" w:rsidRPr="00BD14B8">
              <w:rPr>
                <w:rFonts w:eastAsia="Calibri"/>
                <w:spacing w:val="-10"/>
                <w:kern w:val="2"/>
                <w:lang w:eastAsia="en-US"/>
              </w:rPr>
              <w:t>0</w:t>
            </w:r>
            <w:r w:rsidRPr="00BD14B8">
              <w:rPr>
                <w:rFonts w:eastAsia="Calibri"/>
                <w:spacing w:val="-10"/>
                <w:kern w:val="2"/>
                <w:lang w:eastAsia="en-US"/>
              </w:rPr>
              <w:t>75,2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Боковский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222,4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222,4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01C81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01C81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8.6.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Верхнедон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ской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1978,1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1978,1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229,3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229,3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8.7.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Веселовский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1981,1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1981,1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01C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179,5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01C8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179,5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8.8.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Волгодон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ской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1445,9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1445,9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983CF5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347,4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A3BDF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347,4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8.9.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Дубовский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2123,0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2123,0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8.10.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Егорлыкский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2311,7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2311,7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8.11.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Заветинский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A3BDF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1926,0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A3BDF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1926,0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8.12.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Зерноград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2069,9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2069,9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A3BDF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2390,3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A3BDF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2390,3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8.13.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Зимовников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323,3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323,3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A3BDF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5525,8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A3BDF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5525,8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8.14.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Кагальниц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273,5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273,5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A3BDF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2249,3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A3BDF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2249,3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8.15.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Каменский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2326,6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2326,6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382,3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382,3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8.16.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Кашарский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A3BDF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148,6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A3BDF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148,6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8.17.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Константи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новский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378,6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378,6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273,9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273,9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8.18.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Красносу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линский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2056,9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2056,9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8.19.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Куйбышев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214,6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214,6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A3BDF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2202,3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A3BDF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2202,3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8.20.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Мартынов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608,9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608,9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139,6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A3BDF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139,6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8.21.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Матвеево-Курганский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416,6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416,6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416,6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416,6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8.22.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Миллеров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682,5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682,5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8.23.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Милютин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261,0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261,0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2371,2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2371,2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lastRenderedPageBreak/>
              <w:t>8.24.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Морозовский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1753,5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1753,5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2117,5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2117,5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8.25.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Мясников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271,8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271,8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282,3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282,3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8.26.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Неклинов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553,4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553,4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586,0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586,0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8.27.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bCs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kern w:val="2"/>
                <w:lang w:eastAsia="en-US"/>
              </w:rPr>
              <w:t>Обливский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1994,2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1994,2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196,2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196,2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8.28.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bCs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kern w:val="2"/>
                <w:lang w:eastAsia="en-US"/>
              </w:rPr>
              <w:t>Октябрьский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492,4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492,4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396,7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396,7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8.29.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bCs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kern w:val="2"/>
                <w:lang w:eastAsia="en-US"/>
              </w:rPr>
              <w:t>Орловский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291,8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291,8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324,3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324,3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8.30.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bCs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kern w:val="2"/>
                <w:lang w:eastAsia="en-US"/>
              </w:rPr>
              <w:t>Песчанокоп</w:t>
            </w:r>
            <w:r w:rsidRPr="00BD14B8">
              <w:rPr>
                <w:rFonts w:eastAsia="Calibri"/>
                <w:bCs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212,6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212,6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2086,3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2086,3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8.31.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bCs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kern w:val="2"/>
                <w:lang w:eastAsia="en-US"/>
              </w:rPr>
              <w:t>Пролетар</w:t>
            </w:r>
            <w:r w:rsidRPr="00BD14B8">
              <w:rPr>
                <w:rFonts w:eastAsia="Calibri"/>
                <w:bCs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323,2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323,2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2225,7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2225,7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8.32.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bCs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kern w:val="2"/>
                <w:lang w:eastAsia="en-US"/>
              </w:rPr>
              <w:t>Ремонтнен</w:t>
            </w:r>
            <w:r w:rsidRPr="00BD14B8">
              <w:rPr>
                <w:rFonts w:eastAsia="Calibri"/>
                <w:bCs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194,5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194,5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182,6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182,6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8.33.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bCs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kern w:val="2"/>
                <w:lang w:eastAsia="en-US"/>
              </w:rPr>
              <w:t>Родионово-Несветай</w:t>
            </w:r>
            <w:r w:rsidRPr="00BD14B8">
              <w:rPr>
                <w:rFonts w:eastAsia="Calibri"/>
                <w:bCs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313,3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313,3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308,2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308,2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8.34.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bCs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kern w:val="2"/>
                <w:lang w:eastAsia="en-US"/>
              </w:rPr>
              <w:t>Сальский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408,7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408,7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280,8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280,8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8.35.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bCs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kern w:val="2"/>
                <w:lang w:eastAsia="en-US"/>
              </w:rPr>
              <w:t>Советский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65,5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65,5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77,5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77,5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8.36.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Тарасовский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2061,0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2061,0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293,6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293,6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8.37.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Тацинский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320,6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320,6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236,6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236,6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8.38.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Усть-Донец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1736,5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1736,5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52,9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52,9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8.39.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Целинский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224,8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224,8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213,9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213,9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8.40.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Цимлянский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3241,6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3241,6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296,0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296,0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8.41.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Чертковский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227,4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227,4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191,0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191,0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8.42.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Шолохов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219,5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219,5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203,7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203,7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8.43.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Батайск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148,9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148,9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151,8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151,8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8C0A36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8C0A36" w:rsidRPr="00BD14B8" w:rsidRDefault="008C0A36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8.44.</w:t>
            </w:r>
          </w:p>
        </w:tc>
        <w:tc>
          <w:tcPr>
            <w:tcW w:w="1274" w:type="dxa"/>
            <w:shd w:val="clear" w:color="auto" w:fill="auto"/>
            <w:hideMark/>
          </w:tcPr>
          <w:p w:rsidR="008C0A36" w:rsidRPr="00BD14B8" w:rsidRDefault="008C0A36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Волгодонск</w:t>
            </w:r>
          </w:p>
        </w:tc>
        <w:tc>
          <w:tcPr>
            <w:tcW w:w="831" w:type="dxa"/>
            <w:shd w:val="clear" w:color="auto" w:fill="auto"/>
            <w:hideMark/>
          </w:tcPr>
          <w:p w:rsidR="008C0A36" w:rsidRPr="00BD14B8" w:rsidRDefault="008C0A36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2797,3</w:t>
            </w:r>
          </w:p>
        </w:tc>
        <w:tc>
          <w:tcPr>
            <w:tcW w:w="830" w:type="dxa"/>
            <w:shd w:val="clear" w:color="auto" w:fill="auto"/>
            <w:hideMark/>
          </w:tcPr>
          <w:p w:rsidR="008C0A36" w:rsidRPr="00BD14B8" w:rsidRDefault="008C0A36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2797,3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8C0A36" w:rsidRPr="00BD14B8" w:rsidRDefault="008C0A36" w:rsidP="008C0A36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8.45.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Гуково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194,2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194,2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164,5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164,5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8.46.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Донецк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107,0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83,6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83,6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8.47.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Зверево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28,5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28,5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8.48.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Новошах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тинск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388,6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388,6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202,8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ED049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202,8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8.49.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Таганрог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146,6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146,6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8.50.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Шахты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244,1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244,1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201,7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201,7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  <w:hideMark/>
          </w:tcPr>
          <w:p w:rsidR="00B52B1B" w:rsidRPr="00BD14B8" w:rsidRDefault="00B52B1B" w:rsidP="001420BB">
            <w:pPr>
              <w:jc w:val="center"/>
              <w:rPr>
                <w:kern w:val="2"/>
              </w:rPr>
            </w:pPr>
            <w:r w:rsidRPr="00BD14B8">
              <w:rPr>
                <w:kern w:val="2"/>
              </w:rPr>
              <w:t>9. Субсидия на поддержку отрасли культуры (комплектование книжных фондов библиотек муниципальных общедоступных библиотек и государственных центральных библиотек субъектов Российской Федерации)</w:t>
            </w:r>
          </w:p>
        </w:tc>
      </w:tr>
      <w:tr w:rsidR="003503A5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  <w:hideMark/>
          </w:tcPr>
          <w:p w:rsidR="003503A5" w:rsidRPr="00BD14B8" w:rsidRDefault="003503A5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 xml:space="preserve">Итого 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1444,5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187,8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1256,7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9.1.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Азовский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33,2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28,9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Аксайский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39,0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33,9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Багаевский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Белокалит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винский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31,7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lastRenderedPageBreak/>
              <w:t>9.5.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Боковский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0,6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9.6.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Верхнедон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ской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0,8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9.7.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Веселовский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9.8.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Волгодон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ской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9.9.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Дубовский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0,9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9.10.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Егорлыкский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9.11.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Заветинский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0,8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9.12.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Зерноград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16,3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9.13.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Зимовников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9.14.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Кагальниц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9.15.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Каменский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9.16.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Кашарский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9.17.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Константи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новский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9.18.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Красносу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линский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9.19.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Куйбышев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0,6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9.20.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Мартынов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9.21.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Матвеево-Курганский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9.22.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Миллеров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9.23.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Милютин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0,6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9.24.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Морозовский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9.25.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Мясников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9.26.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Неклинов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28,9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9.27.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Обливский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0,8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9.28.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Октябрьский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3,2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9.29.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Орловский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9.30.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Песчанокоп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9.31.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Пролетар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9.32.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Ремонтнен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0,8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lastRenderedPageBreak/>
              <w:t>9.33.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Родионово-Несветай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0,9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9.34.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Сальский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34,7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9.35.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Семикара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корский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9.36.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Советский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0,2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9.37.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Тарасовский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9.38.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Тацинский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9.39.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Усть-Донец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9.40.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Целинский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9.41.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Цимлянский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9.42.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Чертковский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9.43.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Шолохов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9.44.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Азов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9.45.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Батайск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37,7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9.46.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Волгодонск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59,2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51,5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9.47.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Гуково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9.48.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Донецк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9.49.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Зверево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0,9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9.50.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Каменск-Шахтинский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30,3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9.51.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Новочер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касск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57,8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9.52.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Новошах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тинск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37,6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32,7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9.53.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Ростов-на-Дону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386,9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50,2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336,7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9.54.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Таганрог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85,1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74,0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9.55.</w:t>
            </w:r>
          </w:p>
        </w:tc>
        <w:tc>
          <w:tcPr>
            <w:tcW w:w="1274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Шахты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79,4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69,1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10. Субсидия на разработку проектной документации на строительство и реконструкцию объектов культуры и туристических объектов</w:t>
            </w:r>
          </w:p>
        </w:tc>
      </w:tr>
      <w:tr w:rsidR="003503A5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</w:tcPr>
          <w:p w:rsidR="003503A5" w:rsidRPr="00BD14B8" w:rsidRDefault="003503A5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21492,8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21492,8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34 467,8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34 467,8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10.1.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Азовский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3631,7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3631,7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3631,7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3631,7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10.2.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Волгодон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ской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5515,7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5515,7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10.3.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Каменский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6759,2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6759,2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10.4.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Красносу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линский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8592,8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8592,8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10.5.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Пролетар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5135,4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5135,4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5135,4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5135,4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10.6.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Семикара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корский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4420,2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4420,2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10.7.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Усть-Донец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2789,8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2789,8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2789,8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2789,8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lastRenderedPageBreak/>
              <w:t>10.8.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Цимлянский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7558,9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7558,9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11. Субсидия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3503A5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</w:tcPr>
          <w:p w:rsidR="003503A5" w:rsidRPr="00BD14B8" w:rsidRDefault="003503A5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28735,7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3735,7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25000,0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23623,2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3071,2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20552,0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11.1.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Волгодонск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5368,6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697,9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4670,7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4838,4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629,0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4209,4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11.2.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Новочер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касск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5368,5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697,9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4670,6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5692,5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740,1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4952,4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11.3.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Новошах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тинск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6315,0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821,0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5494,0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4838,4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629,0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4209,4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11.4.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Таганрог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5368,6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697,9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4670,7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3415,5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444,1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2971,4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11.5.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BD14B8">
            <w:pPr>
              <w:spacing w:line="245" w:lineRule="auto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Шахты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6315,0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821,0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5494,0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4838,4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629,0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4209,4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BD14B8">
            <w:pPr>
              <w:spacing w:line="245" w:lineRule="auto"/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</w:tcPr>
          <w:p w:rsidR="00B52B1B" w:rsidRPr="00BD14B8" w:rsidRDefault="00B52B1B" w:rsidP="001420BB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12. Расходы на поддержку творческой деятельности и техническое оснащение детских и кукольных театров</w:t>
            </w:r>
          </w:p>
        </w:tc>
      </w:tr>
      <w:tr w:rsidR="003503A5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</w:tcPr>
          <w:p w:rsidR="003503A5" w:rsidRPr="00BD14B8" w:rsidRDefault="003503A5" w:rsidP="003503A5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7639,1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993,1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6646,0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5804,6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754,6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5050,0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12.1.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Ростов-на-Дону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7639,1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993,1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6646,0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5804,6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754,6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5050,0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</w:tcPr>
          <w:p w:rsidR="00B52B1B" w:rsidRPr="00BD14B8" w:rsidRDefault="00B52B1B" w:rsidP="001420BB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13. 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3503A5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</w:tcPr>
          <w:p w:rsidR="003503A5" w:rsidRPr="00BD14B8" w:rsidRDefault="003503A5" w:rsidP="003503A5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50129,6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6516,9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43612,7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50130,7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6518,0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43612,7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13.1.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Аксайский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6112,0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794,6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5317,4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13.2.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Белокалит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винский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5858,3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761,6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5096,7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1936,8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251,8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1685,0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13.3.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Боковский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3228,6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419,8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2808,8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13.4.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Верхнедон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ской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3132,6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407,3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2725,3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13.5.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Веселовский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767,6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99,8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667,8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327,5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42,6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284,9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13.6.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Волгодон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ской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3537,2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459,9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3077,3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1126,8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146,5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980,3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13.7.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Дубовский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74,1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64,5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2113,3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274,8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1838,5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13.8.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Егорлыкский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808,4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105,1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703,3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13.9.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Зимовников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2039,1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265,1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1774,0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1784,5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232,0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1552,5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13.10.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Каменский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1681,5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218,6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1462,9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13.11.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Константи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новский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903,7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117,5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786,2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13.12.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Красносу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линский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2594,8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337,3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2257,5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13.13.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Матвеево-Курганский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1156,3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150,3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1006,0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13.14.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Мартынов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546,3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71,0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475,3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308,1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268,0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13.15.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Миллеров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551,0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71,6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479,4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1480,5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192,5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1288,0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13.16.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Морозовский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3210,5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417,4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2793,1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2834,2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368,5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2465,7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13.17.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Мясников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2218,3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288,4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1929,9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13.18.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Неклинов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5256,6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683,4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4573,2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2647,4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344,3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2303,1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13.19.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Обливский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626,2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81,4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544,8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lastRenderedPageBreak/>
              <w:t>13.20.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Орловский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3537,7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460,0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3077,7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13.21.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Песчанокоп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5605,7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728,8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4876,9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13.22.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Пролетар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1207,0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156,9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1050,1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2603,0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338,4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2264,6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13.23.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Ремонтнен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1413,6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183,7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1229,9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1162,1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151,1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1011,0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13.24.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Сальский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2205,6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286,7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1918,9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2844,6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369,8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2474,8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13.25.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Семикара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корский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2044,9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265,9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1779,0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13.26.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Тарасовский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1008,2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131,1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877,1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13.27.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Тацинский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1201,4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156,2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1045,2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13.28.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Усть-Донец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462,9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60,2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402,7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773,4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672,8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13.29.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Целинский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145,6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18,9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126,7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2164,6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281,4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1883,2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13.30.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Цимлянский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402,8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52,4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350,4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5421,2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704,8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4716,4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13.31.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Чертковский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1433,7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186,4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1247,3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2284,0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297,0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13.32.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Шолохов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1348,0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175,2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1172,8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769,2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669,2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13.33.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Донецк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604,0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78,5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525,5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13.34.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Зверево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754,9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98,1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656,8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</w:tcPr>
          <w:p w:rsidR="00B52B1B" w:rsidRPr="00BD14B8" w:rsidRDefault="00B52B1B" w:rsidP="001420BB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14. Субсидия на приобретение автобусов для муниципальных учреждений дополнительного образования детей</w:t>
            </w:r>
          </w:p>
        </w:tc>
      </w:tr>
      <w:tr w:rsidR="003503A5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</w:tcPr>
          <w:p w:rsidR="003503A5" w:rsidRPr="00BD14B8" w:rsidRDefault="003503A5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9100,5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9100,5</w:t>
            </w:r>
          </w:p>
        </w:tc>
        <w:tc>
          <w:tcPr>
            <w:tcW w:w="808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52" w:type="dxa"/>
            <w:gridSpan w:val="2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14.1.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Гуково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9100,5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9100,5</w:t>
            </w:r>
          </w:p>
        </w:tc>
        <w:tc>
          <w:tcPr>
            <w:tcW w:w="80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52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</w:tcPr>
          <w:p w:rsidR="00B52B1B" w:rsidRPr="00BD14B8" w:rsidRDefault="00B52B1B" w:rsidP="001420BB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15. Субсидия на восстановление (ремонт, реставрация, благоустройство) воинских захоронений</w:t>
            </w:r>
          </w:p>
        </w:tc>
      </w:tr>
      <w:tr w:rsidR="003503A5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</w:tcPr>
          <w:p w:rsidR="003503A5" w:rsidRPr="00BD14B8" w:rsidRDefault="003503A5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1459,8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1459,8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15.1.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Багаевский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74,1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74,1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15.2.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Верхнедон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ской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49,5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49,5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15.3.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Зерноград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74,4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74,4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15.4.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Константи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новский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49,5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49,5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15.5.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Красносу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линский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15.6.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Куйбышев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321,6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321,6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15.7.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Мартынов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74,4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74,4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15.8.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Миллеров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247,4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247,4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15.9.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Морозовский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15.10.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Песчанокоп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15.11.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Пролетар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49,5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49,5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lastRenderedPageBreak/>
              <w:t>15.12.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Ремонтнен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15.13.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Сальский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272,2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272,2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15.14.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 xml:space="preserve">Тарасовский район 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49,5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49,5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15.15.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 xml:space="preserve">Целинский район 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49,5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49,5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15.16.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Батайск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15.17.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Зверево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24,7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</w:tcPr>
          <w:p w:rsidR="00B52B1B" w:rsidRPr="00BD14B8" w:rsidRDefault="00B52B1B" w:rsidP="001420BB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16. Субсидия на поддержку отрасли культуры (государственная поддержка лучших работников сельских учреждений культуры)</w:t>
            </w:r>
          </w:p>
        </w:tc>
      </w:tr>
      <w:tr w:rsidR="003503A5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</w:tcPr>
          <w:p w:rsidR="003503A5" w:rsidRPr="00BD14B8" w:rsidRDefault="003503A5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2150,0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279,5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1870,5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2154,3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283,8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1870,5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Азовский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Аксайский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Багаевский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Белокалит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винский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Верхнедон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ской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200,4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174,0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Веселовский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Волгодон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ской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16.8.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Егорлыкский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16.9.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Заветинский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16.10.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Зимовников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16.11.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Кагальниц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150,3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130,5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16.12.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Кашарский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16.13.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Красносу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линский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16.14.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Куйбышев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16.15.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Матвеево-Курганский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174,0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350,7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46,2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304,5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16.16.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Морозовский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16.17.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Мясников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16.18.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Неклинов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174,0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16.19.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Обливский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16.20.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Октябрьский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16.21.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Орловский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39,0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261,0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16.22.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Песчанокоп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lastRenderedPageBreak/>
              <w:t>16.23.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Пролетар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16.24.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Ремонтнен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16.25.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Сальский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16.26.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Семикара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корский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16.27.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Целинский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16.28.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Цимлянский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16.29.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Чертковский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16.30.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Шолохов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</w:tcPr>
          <w:p w:rsidR="00B52B1B" w:rsidRPr="00BD14B8" w:rsidRDefault="00B52B1B" w:rsidP="001420BB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17. Субсидия на поддержку отрасли культуры (государственная поддержка лучших сельских учреждений культуры)</w:t>
            </w:r>
          </w:p>
        </w:tc>
      </w:tr>
      <w:tr w:rsidR="007F23B1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</w:tcPr>
          <w:p w:rsidR="007F23B1" w:rsidRPr="00BD14B8" w:rsidRDefault="007F23B1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3300,0</w:t>
            </w:r>
          </w:p>
        </w:tc>
        <w:tc>
          <w:tcPr>
            <w:tcW w:w="830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429,0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2871,0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CB6101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3303,3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432,3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2871,0</w:t>
            </w:r>
          </w:p>
        </w:tc>
        <w:tc>
          <w:tcPr>
            <w:tcW w:w="830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7F23B1" w:rsidRPr="00BD14B8" w:rsidRDefault="007F23B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7F23B1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7F23B1" w:rsidRPr="00BD14B8" w:rsidRDefault="007F23B1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17.1.</w:t>
            </w:r>
          </w:p>
        </w:tc>
        <w:tc>
          <w:tcPr>
            <w:tcW w:w="1274" w:type="dxa"/>
            <w:shd w:val="clear" w:color="auto" w:fill="auto"/>
          </w:tcPr>
          <w:p w:rsidR="007F23B1" w:rsidRPr="00BD14B8" w:rsidRDefault="007F23B1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Азовский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100,0</w:t>
            </w:r>
          </w:p>
        </w:tc>
        <w:tc>
          <w:tcPr>
            <w:tcW w:w="830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7F23B1" w:rsidRPr="00BD14B8" w:rsidRDefault="00630854" w:rsidP="00CB6101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7F23B1" w:rsidRPr="00BD14B8" w:rsidRDefault="007F23B1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Аксайский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39,0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261,0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174,0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Багаевский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630854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Белокалит-винский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Верхнедон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ской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174,0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Веселовский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Волгодон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ской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65,0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435,0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  <w:r w:rsidR="00630854"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500,5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65,5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435,0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17.8.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Егорлыкский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17.9.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Заветинский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174,0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17.10.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Зимовников-ский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174,0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174,0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17.11.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Куйбышев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17.12.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Матвеево-Курганский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17.13.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Мартынов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17.14.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Милютин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17.15.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Морозовский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174,0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17.16.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Мясников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17.17.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Неклинов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52,0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348,0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400,4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52,4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348,0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17.18.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Обливский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17.19.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Октябрьский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lastRenderedPageBreak/>
              <w:t>17.20.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Орловский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17.21.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Песчанокоп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174,0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174,0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17.22.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Пролетар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174,0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17.23.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Ремонтнен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17.24.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Усть-Донец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17.25.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Целинский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17.26.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Чертковский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bCs/>
                <w:spacing w:val="-10"/>
                <w:kern w:val="2"/>
                <w:lang w:eastAsia="en-US"/>
              </w:rPr>
              <w:t>17.27.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Шолохов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26,0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174,0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13,1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87,0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</w:tcPr>
          <w:p w:rsidR="00B52B1B" w:rsidRPr="00BD14B8" w:rsidRDefault="00B52B1B" w:rsidP="001420BB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 xml:space="preserve">18. Субсидия на поддержку отрасли культуры (подключение муниципальных общедоступных библиотек и государственных центральных библиотек в субъектах </w:t>
            </w:r>
          </w:p>
          <w:p w:rsidR="00B52B1B" w:rsidRPr="00BD14B8" w:rsidRDefault="00B52B1B" w:rsidP="001420BB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Российской Федерации к информационно-телекоммуникационной сети «Интернет» и развитие системы библиотечного дела с учетом задачи расширения информационных технологий и оцифровки)</w:t>
            </w:r>
          </w:p>
        </w:tc>
      </w:tr>
      <w:tr w:rsidR="003503A5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</w:tcPr>
          <w:p w:rsidR="003503A5" w:rsidRPr="00BD14B8" w:rsidRDefault="003503A5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1123,8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146,2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977,6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830,7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108,1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722,6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18.1.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Белокалит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винский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397,3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51,7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345,6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18.2.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Волгодон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ской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252,8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32,9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219,9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18.3.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Кагальниц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187,3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24,4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162,9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18.4.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Красносу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линский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224,8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29,3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195,5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108,4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14,1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94,3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18.5.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Миллеров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711,7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92,5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619,2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18.6.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Милютин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72,2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62,8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</w:tcPr>
          <w:p w:rsidR="00B52B1B" w:rsidRPr="00BD14B8" w:rsidRDefault="00B52B1B" w:rsidP="001420BB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19. Иные межбюджетные трансферты на создание модельных муниципальных библиотек</w:t>
            </w:r>
          </w:p>
        </w:tc>
      </w:tr>
      <w:tr w:rsidR="003503A5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</w:tcPr>
          <w:p w:rsidR="003503A5" w:rsidRPr="00BD14B8" w:rsidRDefault="003503A5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15000,0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15000,0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25000,0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25000,0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3503A5" w:rsidRPr="00BD14B8" w:rsidRDefault="003503A5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19.1.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Аксайский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5000,0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5000,0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19.2.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Батайск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10000,0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19.3.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Зверево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10000,0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19.4.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Ростов-на-Дону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5000,0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19.5.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Таганрог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5000,0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5000,0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</w:tcPr>
          <w:p w:rsidR="00B52B1B" w:rsidRPr="00BD14B8" w:rsidRDefault="00B52B1B" w:rsidP="001420BB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20. Иные межбюджетные трансферты на создание виртуальных концертных залов</w:t>
            </w:r>
          </w:p>
        </w:tc>
      </w:tr>
      <w:tr w:rsidR="00AD4CA1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</w:tcPr>
          <w:p w:rsidR="00AD4CA1" w:rsidRPr="00BD14B8" w:rsidRDefault="00AD4CA1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3000,0</w:t>
            </w:r>
          </w:p>
        </w:tc>
        <w:tc>
          <w:tcPr>
            <w:tcW w:w="829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3000,0</w:t>
            </w:r>
          </w:p>
        </w:tc>
        <w:tc>
          <w:tcPr>
            <w:tcW w:w="830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AD4CA1" w:rsidRPr="00BD14B8" w:rsidRDefault="00AD4CA1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20.1.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Донецк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1000,0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20.2.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Новочер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касск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1000,0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20.3.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Таганрог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1000,0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1000,0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</w:tcPr>
          <w:p w:rsidR="00BD14B8" w:rsidRDefault="00B52B1B" w:rsidP="001420BB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 xml:space="preserve">21.Субсидия </w:t>
            </w:r>
            <w:r w:rsidRPr="00BD14B8">
              <w:rPr>
                <w:kern w:val="2"/>
              </w:rPr>
              <w:t>на поддержку отрасли культуры</w:t>
            </w:r>
            <w:r w:rsidRPr="00BD14B8">
              <w:rPr>
                <w:rFonts w:eastAsia="Calibri"/>
                <w:kern w:val="2"/>
                <w:lang w:eastAsia="en-US"/>
              </w:rPr>
              <w:t xml:space="preserve"> (оснащение образовательных учреждений в сфере культуры </w:t>
            </w:r>
          </w:p>
          <w:p w:rsidR="00B52B1B" w:rsidRPr="00BD14B8" w:rsidRDefault="00B52B1B" w:rsidP="001420BB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(детских школ искусств по видам искусств и училищ) музыкальными инструментами, оборудованием и учебными материалами)</w:t>
            </w:r>
          </w:p>
        </w:tc>
      </w:tr>
      <w:tr w:rsidR="00C80E9C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</w:tcPr>
          <w:p w:rsidR="00C80E9C" w:rsidRPr="00BD14B8" w:rsidRDefault="00C80E9C" w:rsidP="00C80E9C">
            <w:pPr>
              <w:rPr>
                <w:kern w:val="2"/>
              </w:rPr>
            </w:pPr>
            <w:r w:rsidRPr="00BD14B8">
              <w:rPr>
                <w:kern w:val="2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68965,3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bCs/>
                <w:spacing w:val="-10"/>
                <w:kern w:val="2"/>
              </w:rPr>
            </w:pPr>
            <w:r w:rsidRPr="00BD14B8">
              <w:rPr>
                <w:bCs/>
                <w:spacing w:val="-10"/>
                <w:kern w:val="2"/>
              </w:rPr>
              <w:t>8965,4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bCs/>
                <w:spacing w:val="-10"/>
                <w:kern w:val="2"/>
              </w:rPr>
            </w:pPr>
            <w:r w:rsidRPr="00BD14B8">
              <w:rPr>
                <w:bCs/>
                <w:spacing w:val="-10"/>
                <w:kern w:val="2"/>
              </w:rPr>
              <w:t>59999,9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106097,9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18036,7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88061,2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Аксайский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5774,2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750,7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5023,5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Заветинский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1566,5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266,3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1300,2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Каменский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1 885,4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245,1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1640,3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lastRenderedPageBreak/>
              <w:t>21.4.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Константи</w:t>
            </w:r>
            <w:r w:rsidRPr="00BD14B8">
              <w:rPr>
                <w:kern w:val="2"/>
              </w:rPr>
              <w:softHyphen/>
              <w:t>новский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3 446,8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448,1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2998,7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Куйбышев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1533,9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260,8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1273,1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Миллеров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4568,9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776,7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3792,2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Милютин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1370,7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233,0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1137,7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21.8.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Морозовский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1925,5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327,3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1598,2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21.9.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Мясников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5 391,1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700,8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4690,3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21.10.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Обливский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2 091,6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271,9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1819,7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21.11.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Октябрьский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3 270,0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425,1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2844,9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1077,0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183,1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893,9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21.12.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Орловский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1 473,0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191,5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1281,5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21.13.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Пролетар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2578,2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438,3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2139,9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21.14.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Ремонтнен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2 504,1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325,5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2178,6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21.15.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Родионово-Несветай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1436,0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244,1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1191,9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21.16.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Сальский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3589,9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610,3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2979,6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21.17.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Усть-Донец</w:t>
            </w:r>
            <w:r w:rsidRPr="00BD14B8">
              <w:rPr>
                <w:kern w:val="2"/>
              </w:rPr>
              <w:softHyphen/>
              <w:t>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2 975,4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386,8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2588,6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21.18.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Целинский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1533,9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260,8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1273,1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21.19.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Шолохов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2 415,7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314,0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2101,7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21.20.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г. Азов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8 013,1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1 041,7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6971,4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21.21.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г. Батайск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8 926,3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1 160,4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7765,9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21.22.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г. Волгодонск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6690,2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1137,3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5552,9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21.23.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г. Зверево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2 857,6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371,5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2486,1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21.24.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г. Каменск-Шахтинский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7799,9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1326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6473,9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21.25.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г. Новочер</w:t>
            </w:r>
            <w:r w:rsidRPr="00BD14B8">
              <w:rPr>
                <w:kern w:val="2"/>
              </w:rPr>
              <w:softHyphen/>
              <w:t>касск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824,8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107,2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717,6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2774,0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471,6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2302,4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21.26.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г. Новошах</w:t>
            </w:r>
            <w:r w:rsidRPr="00BD14B8">
              <w:rPr>
                <w:kern w:val="2"/>
              </w:rPr>
              <w:softHyphen/>
              <w:t>тинск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1501,3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255,3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1246,0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21.27.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г. Ростов-на-Дону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42001,8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7140,3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34861,5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21.28.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г. Таганрог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17 116,2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2 225,1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14891,1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7604,1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1292,7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6311,4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21.29.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г. Шахты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16546,1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2812,8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13733,3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</w:tcPr>
          <w:p w:rsidR="00B52B1B" w:rsidRPr="00BD14B8" w:rsidRDefault="00B52B1B" w:rsidP="001420BB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22.</w:t>
            </w:r>
            <w:r w:rsidRPr="00BD14B8">
              <w:rPr>
                <w:kern w:val="2"/>
              </w:rPr>
              <w:t xml:space="preserve"> Субсидия на поддержку отрасли культуры</w:t>
            </w:r>
            <w:r w:rsidRPr="00BD14B8">
              <w:rPr>
                <w:rFonts w:eastAsia="Calibri"/>
                <w:kern w:val="2"/>
                <w:lang w:eastAsia="en-US"/>
              </w:rPr>
              <w:t xml:space="preserve"> (приобретение передвижных многофункциональных культурных центров (автоклубов) для обслуживания сельского населения)</w:t>
            </w:r>
          </w:p>
        </w:tc>
      </w:tr>
      <w:tr w:rsidR="00C80E9C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</w:tcPr>
          <w:p w:rsidR="00C80E9C" w:rsidRPr="00BD14B8" w:rsidRDefault="00C80E9C" w:rsidP="00C80E9C">
            <w:pPr>
              <w:rPr>
                <w:kern w:val="2"/>
              </w:rPr>
            </w:pPr>
            <w:r w:rsidRPr="00BD14B8">
              <w:rPr>
                <w:kern w:val="2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42383,3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847,7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41535,6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42387,7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847,8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41539,9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22.1.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Азовский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4709,3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94,2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4615,1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22.2.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Багаевский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4709,3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94,2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4615,1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22.3.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Белокалит</w:t>
            </w:r>
            <w:r w:rsidRPr="00BD14B8">
              <w:rPr>
                <w:kern w:val="2"/>
              </w:rPr>
              <w:softHyphen/>
              <w:t>винский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4709,3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94,2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4615,1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22.4.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Верхнедон</w:t>
            </w:r>
            <w:r w:rsidRPr="00BD14B8">
              <w:rPr>
                <w:kern w:val="2"/>
              </w:rPr>
              <w:softHyphen/>
              <w:t>ской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4709,3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94,2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4615,1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lastRenderedPageBreak/>
              <w:t>22.5.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Веселовский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4709,3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94,2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4615,1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22.6.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Волгодон</w:t>
            </w:r>
            <w:r w:rsidRPr="00BD14B8">
              <w:rPr>
                <w:kern w:val="2"/>
              </w:rPr>
              <w:softHyphen/>
              <w:t>ской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4709,7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94,2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4615,5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22.7.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Дубовский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4709,7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94,2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4615,5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22.8.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Заветинский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4709,3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94,2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4615,1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22.9.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Зимовников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4709,7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94,2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4615,5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22.10.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Кашарский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4709,3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94,2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4615,1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22.11.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Куйбышев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4709,3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94,2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4615,1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22.12.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Мартынов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4709,8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94,2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4615,6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22.13.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Миллеров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4708,9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94,1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4614,8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22.14.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Неклинов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4709,8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94,2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4615,6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22.15.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Октябрьский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4709,8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94,2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4615,6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22.16.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Ремонтнен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4709,7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94,2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4615,5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22.17.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Советский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4709,7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94,2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4615,5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22.18.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Тарасовский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4709,8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94,2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spacing w:val="-10"/>
                <w:kern w:val="2"/>
              </w:rPr>
              <w:t>4615,6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</w:tcPr>
          <w:p w:rsidR="00BD14B8" w:rsidRDefault="00B52B1B" w:rsidP="00BD14B8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23. Иные межбюджетные трансферты на комплексное развитие моногородов и промышленных зон Ростовской области</w:t>
            </w:r>
          </w:p>
          <w:p w:rsidR="00B52B1B" w:rsidRPr="00BD14B8" w:rsidRDefault="00B52B1B" w:rsidP="00BD14B8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для софинансирования расходов областного бюджета, связанных с созданием социальной и инженерной инфраструктуры</w:t>
            </w:r>
          </w:p>
        </w:tc>
      </w:tr>
      <w:tr w:rsidR="00C80E9C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</w:tcPr>
          <w:p w:rsidR="00C80E9C" w:rsidRPr="00BD14B8" w:rsidRDefault="00C80E9C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29601,2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29601,2</w:t>
            </w:r>
          </w:p>
        </w:tc>
        <w:tc>
          <w:tcPr>
            <w:tcW w:w="828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17760,7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17760,7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23.1.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Донецк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29601,2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29601,2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17760,7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17760,7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</w:tcPr>
          <w:p w:rsidR="00B52B1B" w:rsidRPr="00BD14B8" w:rsidRDefault="00B52B1B" w:rsidP="001420BB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24. Расходы, связанные с реализацией федеральной целевой программы «Увековечение памяти погибших при защите Отечества на 2019-2024 годы»</w:t>
            </w:r>
          </w:p>
        </w:tc>
      </w:tr>
      <w:tr w:rsidR="00C80E9C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</w:tcPr>
          <w:p w:rsidR="00C80E9C" w:rsidRPr="00BD14B8" w:rsidRDefault="00C80E9C" w:rsidP="00251168">
            <w:pPr>
              <w:rPr>
                <w:kern w:val="2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86272,8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11216,6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75056,2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C80E9C" w:rsidRPr="00BD14B8" w:rsidRDefault="00C80E9C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Азовский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4792,0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623,0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4169,0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Багаевский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3594,1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467,3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3126,8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Боковский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2396,0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311,5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2084,5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Веселовский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4792,0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623,0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4169,0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Егорлыкский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1198,1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155,8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1042,3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Зерноград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2995,1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389,4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2605,7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kern w:val="2"/>
              </w:rPr>
              <w:t>Зимовников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2995,1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389,4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2605,7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24.8.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Кагальниц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2995,1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389,4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2605,7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24.9.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Константи</w:t>
            </w:r>
            <w:r w:rsidRPr="00BD14B8">
              <w:rPr>
                <w:kern w:val="2"/>
              </w:rPr>
              <w:softHyphen/>
              <w:t>новский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2995,1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389,4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2605,7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24.10.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Красносу</w:t>
            </w:r>
            <w:r w:rsidRPr="00BD14B8">
              <w:rPr>
                <w:kern w:val="2"/>
              </w:rPr>
              <w:softHyphen/>
              <w:t>линский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2396,0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311,5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2084,5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24.11.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kern w:val="2"/>
              </w:rPr>
              <w:t>Куйбышев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8385,9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1090,2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7295,7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lastRenderedPageBreak/>
              <w:t>24.12.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Мартынов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1797,1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233,7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1563,4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24.13.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Матвеево-Курганский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2396,0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311,5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2084,5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24.14.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kern w:val="2"/>
              </w:rPr>
              <w:t>Миллеров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4792,0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623,0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4169,0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24.15.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Морозовский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2396,0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311,5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2084,5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24.16.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Неклинов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7088,4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921,5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6166,9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24.17.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Октябрьский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2995,1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389,4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2605,7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24.18.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Орловский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1198,1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155,8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1042,3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24.19.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Пролетар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2995,1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389,4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2605,7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24.20.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Ремонтнен</w:t>
            </w:r>
            <w:r w:rsidRPr="00BD14B8">
              <w:rPr>
                <w:kern w:val="2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1198,1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155,8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1042,3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24.21.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Сальский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2995,1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389,4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2605,7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24.22.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Семикара</w:t>
            </w:r>
            <w:r w:rsidRPr="00BD14B8">
              <w:rPr>
                <w:kern w:val="2"/>
              </w:rPr>
              <w:softHyphen/>
              <w:t>корский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5391,1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700,9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4690,2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24.23.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kern w:val="2"/>
              </w:rPr>
            </w:pPr>
            <w:r w:rsidRPr="00BD14B8">
              <w:rPr>
                <w:kern w:val="2"/>
              </w:rPr>
              <w:t>Усть-Донец</w:t>
            </w:r>
            <w:r w:rsidRPr="00BD14B8">
              <w:rPr>
                <w:kern w:val="2"/>
              </w:rPr>
              <w:softHyphen/>
              <w:t>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2995,1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389,4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2605,7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24.24.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Цимлянский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4193,0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545,1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3647,9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24.25.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Шолохов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1797,1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233,7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1563,4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24.26.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Батайск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99,0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12,9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86,1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24.27.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Гуково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532,0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69,2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462,8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24.28.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Зверево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599,0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77,9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521,1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24.29.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ind w:firstLine="57"/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Новошах</w:t>
            </w:r>
            <w:r w:rsidRPr="00BD14B8">
              <w:rPr>
                <w:rFonts w:eastAsia="Calibri"/>
                <w:kern w:val="2"/>
                <w:lang w:eastAsia="en-US"/>
              </w:rPr>
              <w:softHyphen/>
              <w:t>тинск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599,0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77,9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521,1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1420BB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24.30.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251168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Ростов-на-Дону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682,0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88,7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593,3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BD14B8" w:rsidTr="00BD14B8">
        <w:trPr>
          <w:cantSplit/>
        </w:trPr>
        <w:tc>
          <w:tcPr>
            <w:tcW w:w="21660" w:type="dxa"/>
            <w:gridSpan w:val="27"/>
            <w:shd w:val="clear" w:color="auto" w:fill="auto"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 xml:space="preserve">25. </w:t>
            </w:r>
            <w:r w:rsidR="00C80E9C" w:rsidRPr="00BD14B8">
              <w:rPr>
                <w:kern w:val="2"/>
              </w:rPr>
              <w:t>Субсидия</w:t>
            </w:r>
            <w:r w:rsidRPr="00BD14B8">
              <w:t xml:space="preserve"> на реализацию мероприятий по модернизации региональных и муниципальных детских школ искусств по видам искусств</w:t>
            </w:r>
          </w:p>
        </w:tc>
      </w:tr>
      <w:tr w:rsidR="005D762E" w:rsidRPr="00BD14B8" w:rsidTr="00BD14B8">
        <w:trPr>
          <w:cantSplit/>
        </w:trPr>
        <w:tc>
          <w:tcPr>
            <w:tcW w:w="1751" w:type="dxa"/>
            <w:gridSpan w:val="2"/>
            <w:shd w:val="clear" w:color="auto" w:fill="auto"/>
          </w:tcPr>
          <w:p w:rsidR="005D762E" w:rsidRPr="00BD14B8" w:rsidRDefault="005D762E" w:rsidP="00862203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831" w:type="dxa"/>
            <w:shd w:val="clear" w:color="auto" w:fill="auto"/>
            <w:hideMark/>
          </w:tcPr>
          <w:p w:rsidR="005D762E" w:rsidRPr="00BD14B8" w:rsidRDefault="005D762E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5D762E" w:rsidRPr="00BD14B8" w:rsidRDefault="005D762E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5D762E" w:rsidRPr="00BD14B8" w:rsidRDefault="005D762E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5D762E" w:rsidRPr="00BD14B8" w:rsidRDefault="005D762E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8269,0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1075,1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7193,9</w:t>
            </w:r>
          </w:p>
        </w:tc>
        <w:tc>
          <w:tcPr>
            <w:tcW w:w="830" w:type="dxa"/>
            <w:shd w:val="clear" w:color="auto" w:fill="auto"/>
            <w:hideMark/>
          </w:tcPr>
          <w:p w:rsidR="005D762E" w:rsidRPr="00BD14B8" w:rsidRDefault="005D762E" w:rsidP="0063085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63085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19310,4</w:t>
            </w:r>
          </w:p>
        </w:tc>
        <w:tc>
          <w:tcPr>
            <w:tcW w:w="830" w:type="dxa"/>
            <w:shd w:val="clear" w:color="auto" w:fill="auto"/>
            <w:hideMark/>
          </w:tcPr>
          <w:p w:rsidR="005D762E" w:rsidRPr="00BD14B8" w:rsidRDefault="005D762E" w:rsidP="0063085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2510,4</w:t>
            </w:r>
          </w:p>
        </w:tc>
        <w:tc>
          <w:tcPr>
            <w:tcW w:w="828" w:type="dxa"/>
            <w:shd w:val="clear" w:color="auto" w:fill="auto"/>
            <w:hideMark/>
          </w:tcPr>
          <w:p w:rsidR="005D762E" w:rsidRPr="00BD14B8" w:rsidRDefault="005D762E" w:rsidP="0063085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16800,0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63085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5D762E" w:rsidRPr="00BD14B8" w:rsidRDefault="005D762E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5D762E" w:rsidRPr="00BD14B8" w:rsidRDefault="005D762E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5D762E" w:rsidRPr="00BD14B8" w:rsidRDefault="005D762E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5D762E" w:rsidRPr="00BD14B8" w:rsidRDefault="005D762E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5D762E" w:rsidRPr="00BD14B8" w:rsidRDefault="005D762E" w:rsidP="00F716E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5D762E" w:rsidRPr="00BD14B8" w:rsidTr="00BD14B8">
        <w:trPr>
          <w:cantSplit/>
        </w:trPr>
        <w:tc>
          <w:tcPr>
            <w:tcW w:w="477" w:type="dxa"/>
            <w:shd w:val="clear" w:color="auto" w:fill="auto"/>
          </w:tcPr>
          <w:p w:rsidR="005D762E" w:rsidRPr="00BD14B8" w:rsidRDefault="005D762E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25.1.</w:t>
            </w:r>
          </w:p>
        </w:tc>
        <w:tc>
          <w:tcPr>
            <w:tcW w:w="1274" w:type="dxa"/>
            <w:shd w:val="clear" w:color="auto" w:fill="auto"/>
          </w:tcPr>
          <w:p w:rsidR="005D762E" w:rsidRPr="00BD14B8" w:rsidRDefault="005D762E" w:rsidP="00862203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Заветинский район</w:t>
            </w:r>
          </w:p>
        </w:tc>
        <w:tc>
          <w:tcPr>
            <w:tcW w:w="831" w:type="dxa"/>
            <w:shd w:val="clear" w:color="auto" w:fill="auto"/>
            <w:hideMark/>
          </w:tcPr>
          <w:p w:rsidR="005D762E" w:rsidRPr="00BD14B8" w:rsidRDefault="005D762E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5D762E" w:rsidRPr="00BD14B8" w:rsidRDefault="005D762E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5D762E" w:rsidRPr="00BD14B8" w:rsidRDefault="005D762E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5D762E" w:rsidRPr="00BD14B8" w:rsidRDefault="005D762E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63085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5D762E" w:rsidRPr="00BD14B8" w:rsidRDefault="005D762E" w:rsidP="0063085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63085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19310,4</w:t>
            </w:r>
          </w:p>
        </w:tc>
        <w:tc>
          <w:tcPr>
            <w:tcW w:w="830" w:type="dxa"/>
            <w:shd w:val="clear" w:color="auto" w:fill="auto"/>
            <w:hideMark/>
          </w:tcPr>
          <w:p w:rsidR="005D762E" w:rsidRPr="00BD14B8" w:rsidRDefault="005D762E" w:rsidP="0063085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2510,4</w:t>
            </w:r>
          </w:p>
        </w:tc>
        <w:tc>
          <w:tcPr>
            <w:tcW w:w="828" w:type="dxa"/>
            <w:shd w:val="clear" w:color="auto" w:fill="auto"/>
            <w:hideMark/>
          </w:tcPr>
          <w:p w:rsidR="005D762E" w:rsidRPr="00BD14B8" w:rsidRDefault="005D762E" w:rsidP="00630854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16800,0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5D762E">
            <w:pPr>
              <w:jc w:val="center"/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5D762E">
            <w:pPr>
              <w:jc w:val="center"/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5D762E" w:rsidRPr="00BD14B8" w:rsidRDefault="005D762E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5D762E" w:rsidRPr="00BD14B8" w:rsidRDefault="005D762E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5D762E" w:rsidRPr="00BD14B8" w:rsidRDefault="005D762E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5D762E" w:rsidRPr="00BD14B8" w:rsidRDefault="005D762E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5D762E" w:rsidRPr="00BD14B8" w:rsidRDefault="005D762E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5D762E" w:rsidRPr="00BD14B8" w:rsidRDefault="005D762E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  <w:tr w:rsidR="00B52B1B" w:rsidRPr="00251168" w:rsidTr="00BD14B8">
        <w:trPr>
          <w:cantSplit/>
        </w:trPr>
        <w:tc>
          <w:tcPr>
            <w:tcW w:w="477" w:type="dxa"/>
            <w:shd w:val="clear" w:color="auto" w:fill="auto"/>
          </w:tcPr>
          <w:p w:rsidR="00B52B1B" w:rsidRPr="00BD14B8" w:rsidRDefault="00B52B1B" w:rsidP="00F0122D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25.2.</w:t>
            </w:r>
          </w:p>
        </w:tc>
        <w:tc>
          <w:tcPr>
            <w:tcW w:w="1274" w:type="dxa"/>
            <w:shd w:val="clear" w:color="auto" w:fill="auto"/>
          </w:tcPr>
          <w:p w:rsidR="00B52B1B" w:rsidRPr="00BD14B8" w:rsidRDefault="00B52B1B" w:rsidP="00862203">
            <w:pPr>
              <w:rPr>
                <w:rFonts w:eastAsia="Calibri"/>
                <w:kern w:val="2"/>
                <w:lang w:eastAsia="en-US"/>
              </w:rPr>
            </w:pPr>
            <w:r w:rsidRPr="00BD14B8">
              <w:rPr>
                <w:rFonts w:eastAsia="Calibri"/>
                <w:kern w:val="2"/>
                <w:lang w:eastAsia="en-US"/>
              </w:rPr>
              <w:t>г. Новошах-тинск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gridSpan w:val="2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8269,0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1075,1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251168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7193,9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shd w:val="clear" w:color="auto" w:fill="auto"/>
            <w:hideMark/>
          </w:tcPr>
          <w:p w:rsidR="00B52B1B" w:rsidRPr="00BD14B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shd w:val="clear" w:color="auto" w:fill="auto"/>
            <w:hideMark/>
          </w:tcPr>
          <w:p w:rsidR="00B52B1B" w:rsidRPr="00251168" w:rsidRDefault="00B52B1B" w:rsidP="00F0122D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BD14B8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</w:tbl>
    <w:p w:rsidR="00BB0F6F" w:rsidRPr="008A0A49" w:rsidRDefault="00BB0F6F" w:rsidP="00B3037A">
      <w:pPr>
        <w:autoSpaceDE w:val="0"/>
        <w:autoSpaceDN w:val="0"/>
        <w:adjustRightInd w:val="0"/>
        <w:jc w:val="right"/>
        <w:rPr>
          <w:rFonts w:eastAsia="Calibri"/>
          <w:kern w:val="2"/>
          <w:sz w:val="28"/>
          <w:szCs w:val="28"/>
          <w:lang w:eastAsia="en-US"/>
        </w:rPr>
      </w:pPr>
    </w:p>
    <w:p w:rsidR="00BB0F6F" w:rsidRDefault="00BB0F6F" w:rsidP="00B3037A">
      <w:pPr>
        <w:autoSpaceDE w:val="0"/>
        <w:autoSpaceDN w:val="0"/>
        <w:adjustRightInd w:val="0"/>
        <w:jc w:val="right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Таблица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№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2</w:t>
      </w:r>
    </w:p>
    <w:p w:rsidR="00186464" w:rsidRPr="008A0A49" w:rsidRDefault="00186464" w:rsidP="00B3037A">
      <w:pPr>
        <w:autoSpaceDE w:val="0"/>
        <w:autoSpaceDN w:val="0"/>
        <w:adjustRightInd w:val="0"/>
        <w:jc w:val="right"/>
        <w:rPr>
          <w:rFonts w:eastAsia="Calibri"/>
          <w:kern w:val="2"/>
          <w:sz w:val="28"/>
          <w:szCs w:val="28"/>
          <w:lang w:eastAsia="en-US"/>
        </w:rPr>
      </w:pP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77"/>
        <w:gridCol w:w="1561"/>
        <w:gridCol w:w="708"/>
        <w:gridCol w:w="708"/>
        <w:gridCol w:w="851"/>
        <w:gridCol w:w="850"/>
        <w:gridCol w:w="747"/>
        <w:gridCol w:w="829"/>
        <w:gridCol w:w="829"/>
        <w:gridCol w:w="830"/>
        <w:gridCol w:w="829"/>
        <w:gridCol w:w="830"/>
        <w:gridCol w:w="828"/>
        <w:gridCol w:w="829"/>
        <w:gridCol w:w="829"/>
        <w:gridCol w:w="829"/>
        <w:gridCol w:w="830"/>
        <w:gridCol w:w="829"/>
        <w:gridCol w:w="830"/>
        <w:gridCol w:w="829"/>
        <w:gridCol w:w="830"/>
        <w:gridCol w:w="829"/>
        <w:gridCol w:w="829"/>
        <w:gridCol w:w="830"/>
        <w:gridCol w:w="829"/>
        <w:gridCol w:w="831"/>
      </w:tblGrid>
      <w:tr w:rsidR="00BB0F6F" w:rsidRPr="00292615" w:rsidTr="00A84D68">
        <w:trPr>
          <w:cantSplit/>
          <w:tblHeader/>
        </w:trPr>
        <w:tc>
          <w:tcPr>
            <w:tcW w:w="477" w:type="dxa"/>
            <w:vMerge w:val="restart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№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п/п</w:t>
            </w:r>
          </w:p>
        </w:tc>
        <w:tc>
          <w:tcPr>
            <w:tcW w:w="1561" w:type="dxa"/>
            <w:vMerge w:val="restart"/>
          </w:tcPr>
          <w:p w:rsidR="00862203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Наименование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муниципального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образования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</w:p>
          <w:p w:rsidR="00862203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Ростовской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</w:p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об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ласти</w:t>
            </w:r>
          </w:p>
        </w:tc>
        <w:tc>
          <w:tcPr>
            <w:tcW w:w="3117" w:type="dxa"/>
            <w:gridSpan w:val="4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2025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год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(тыс.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рублей)</w:t>
            </w:r>
          </w:p>
        </w:tc>
        <w:tc>
          <w:tcPr>
            <w:tcW w:w="3235" w:type="dxa"/>
            <w:gridSpan w:val="4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2026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год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(тыс.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рублей)</w:t>
            </w:r>
          </w:p>
        </w:tc>
        <w:tc>
          <w:tcPr>
            <w:tcW w:w="3316" w:type="dxa"/>
            <w:gridSpan w:val="4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2027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год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(тыс.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рублей)</w:t>
            </w:r>
          </w:p>
        </w:tc>
        <w:tc>
          <w:tcPr>
            <w:tcW w:w="3317" w:type="dxa"/>
            <w:gridSpan w:val="4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2028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год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(тыс.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рублей)</w:t>
            </w:r>
          </w:p>
        </w:tc>
        <w:tc>
          <w:tcPr>
            <w:tcW w:w="3318" w:type="dxa"/>
            <w:gridSpan w:val="4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2029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год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(тыс.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рублей)</w:t>
            </w:r>
          </w:p>
        </w:tc>
        <w:tc>
          <w:tcPr>
            <w:tcW w:w="3319" w:type="dxa"/>
            <w:gridSpan w:val="4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2030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год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(тыс.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рублей)</w:t>
            </w:r>
          </w:p>
        </w:tc>
      </w:tr>
      <w:tr w:rsidR="00BB0F6F" w:rsidRPr="00292615" w:rsidTr="00A84D68">
        <w:trPr>
          <w:cantSplit/>
          <w:tblHeader/>
        </w:trPr>
        <w:tc>
          <w:tcPr>
            <w:tcW w:w="477" w:type="dxa"/>
            <w:vMerge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1561" w:type="dxa"/>
            <w:vMerge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708" w:type="dxa"/>
            <w:vMerge w:val="restart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409" w:type="dxa"/>
            <w:gridSpan w:val="3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том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числе</w:t>
            </w:r>
          </w:p>
        </w:tc>
        <w:tc>
          <w:tcPr>
            <w:tcW w:w="747" w:type="dxa"/>
            <w:vMerge w:val="restart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488" w:type="dxa"/>
            <w:gridSpan w:val="3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том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числе</w:t>
            </w:r>
          </w:p>
        </w:tc>
        <w:tc>
          <w:tcPr>
            <w:tcW w:w="829" w:type="dxa"/>
            <w:vMerge w:val="restart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487" w:type="dxa"/>
            <w:gridSpan w:val="3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том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числе</w:t>
            </w:r>
          </w:p>
        </w:tc>
        <w:tc>
          <w:tcPr>
            <w:tcW w:w="829" w:type="dxa"/>
            <w:vMerge w:val="restart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488" w:type="dxa"/>
            <w:gridSpan w:val="3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том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числе</w:t>
            </w:r>
          </w:p>
        </w:tc>
        <w:tc>
          <w:tcPr>
            <w:tcW w:w="830" w:type="dxa"/>
            <w:vMerge w:val="restart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488" w:type="dxa"/>
            <w:gridSpan w:val="3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том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числе</w:t>
            </w:r>
          </w:p>
        </w:tc>
        <w:tc>
          <w:tcPr>
            <w:tcW w:w="829" w:type="dxa"/>
            <w:vMerge w:val="restart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490" w:type="dxa"/>
            <w:gridSpan w:val="3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том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числе</w:t>
            </w:r>
          </w:p>
        </w:tc>
      </w:tr>
      <w:tr w:rsidR="00BB0F6F" w:rsidRPr="00292615" w:rsidTr="00A84D68">
        <w:trPr>
          <w:cantSplit/>
          <w:tblHeader/>
        </w:trPr>
        <w:tc>
          <w:tcPr>
            <w:tcW w:w="477" w:type="dxa"/>
            <w:vMerge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1561" w:type="dxa"/>
            <w:vMerge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708" w:type="dxa"/>
            <w:vMerge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708" w:type="dxa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об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ласт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51" w:type="dxa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феде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раль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50" w:type="dxa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Фонда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содей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ствия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рефор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мирова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нию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ЖКХ</w:t>
            </w:r>
          </w:p>
        </w:tc>
        <w:tc>
          <w:tcPr>
            <w:tcW w:w="747" w:type="dxa"/>
            <w:vMerge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29" w:type="dxa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област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29" w:type="dxa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феде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раль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30" w:type="dxa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Фонда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содей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ствия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рефор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мирова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нию</w:t>
            </w:r>
          </w:p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ЖКХ</w:t>
            </w:r>
          </w:p>
        </w:tc>
        <w:tc>
          <w:tcPr>
            <w:tcW w:w="829" w:type="dxa"/>
            <w:vMerge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30" w:type="dxa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област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28" w:type="dxa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</w:p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феде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раль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29" w:type="dxa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Фонда</w:t>
            </w:r>
            <w:r w:rsidR="008A0A49" w:rsidRPr="00292615">
              <w:rPr>
                <w:kern w:val="2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содей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ствия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рефор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мирова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нию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ЖКХ</w:t>
            </w:r>
          </w:p>
        </w:tc>
        <w:tc>
          <w:tcPr>
            <w:tcW w:w="829" w:type="dxa"/>
            <w:vMerge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29" w:type="dxa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област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30" w:type="dxa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</w:p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феде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раль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29" w:type="dxa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Фонда</w:t>
            </w:r>
            <w:r w:rsidR="008A0A49" w:rsidRPr="00292615">
              <w:rPr>
                <w:kern w:val="2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содей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ствия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рефор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мирова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нию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ЖКХ</w:t>
            </w:r>
          </w:p>
        </w:tc>
        <w:tc>
          <w:tcPr>
            <w:tcW w:w="830" w:type="dxa"/>
            <w:vMerge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29" w:type="dxa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област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30" w:type="dxa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</w:p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феде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раль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29" w:type="dxa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Фонда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содей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ствия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рефор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мирова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нию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ЖКХ</w:t>
            </w:r>
          </w:p>
        </w:tc>
        <w:tc>
          <w:tcPr>
            <w:tcW w:w="829" w:type="dxa"/>
            <w:vMerge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30" w:type="dxa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област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29" w:type="dxa"/>
          </w:tcPr>
          <w:p w:rsidR="00BB0F6F" w:rsidRPr="00292615" w:rsidRDefault="00BB0F6F" w:rsidP="00B3037A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</w:p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феде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раль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ного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бюд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жета</w:t>
            </w:r>
          </w:p>
        </w:tc>
        <w:tc>
          <w:tcPr>
            <w:tcW w:w="831" w:type="dxa"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bCs/>
                <w:kern w:val="2"/>
                <w:lang w:eastAsia="en-US"/>
              </w:rPr>
              <w:t>за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счет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средств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Фонда</w:t>
            </w:r>
            <w:r w:rsidR="008A0A49" w:rsidRPr="00292615">
              <w:rPr>
                <w:kern w:val="2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содей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ствия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рефор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мирова</w:t>
            </w:r>
            <w:r w:rsidR="00864C97">
              <w:rPr>
                <w:rFonts w:eastAsia="Calibri"/>
                <w:bCs/>
                <w:kern w:val="2"/>
                <w:lang w:eastAsia="en-US"/>
              </w:rPr>
              <w:softHyphen/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нию</w:t>
            </w:r>
            <w:r w:rsidR="008A0A49" w:rsidRPr="00292615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292615">
              <w:rPr>
                <w:rFonts w:eastAsia="Calibri"/>
                <w:bCs/>
                <w:kern w:val="2"/>
                <w:lang w:eastAsia="en-US"/>
              </w:rPr>
              <w:t>ЖКХ</w:t>
            </w:r>
          </w:p>
        </w:tc>
      </w:tr>
    </w:tbl>
    <w:p w:rsidR="00825926" w:rsidRPr="00825926" w:rsidRDefault="00825926">
      <w:pPr>
        <w:rPr>
          <w:sz w:val="2"/>
          <w:szCs w:val="2"/>
        </w:rPr>
      </w:pP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77"/>
        <w:gridCol w:w="1561"/>
        <w:gridCol w:w="708"/>
        <w:gridCol w:w="708"/>
        <w:gridCol w:w="851"/>
        <w:gridCol w:w="850"/>
        <w:gridCol w:w="747"/>
        <w:gridCol w:w="829"/>
        <w:gridCol w:w="829"/>
        <w:gridCol w:w="830"/>
        <w:gridCol w:w="829"/>
        <w:gridCol w:w="830"/>
        <w:gridCol w:w="828"/>
        <w:gridCol w:w="829"/>
        <w:gridCol w:w="829"/>
        <w:gridCol w:w="829"/>
        <w:gridCol w:w="830"/>
        <w:gridCol w:w="829"/>
        <w:gridCol w:w="830"/>
        <w:gridCol w:w="829"/>
        <w:gridCol w:w="830"/>
        <w:gridCol w:w="829"/>
        <w:gridCol w:w="829"/>
        <w:gridCol w:w="830"/>
        <w:gridCol w:w="829"/>
        <w:gridCol w:w="831"/>
      </w:tblGrid>
      <w:tr w:rsidR="00BB0F6F" w:rsidRPr="00292615" w:rsidTr="00A84D68">
        <w:trPr>
          <w:cantSplit/>
          <w:tblHeader/>
        </w:trPr>
        <w:tc>
          <w:tcPr>
            <w:tcW w:w="477" w:type="dxa"/>
            <w:hideMark/>
          </w:tcPr>
          <w:p w:rsidR="00BB0F6F" w:rsidRPr="003264C2" w:rsidRDefault="00BB0F6F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</w:t>
            </w:r>
          </w:p>
        </w:tc>
        <w:tc>
          <w:tcPr>
            <w:tcW w:w="1561" w:type="dxa"/>
            <w:hideMark/>
          </w:tcPr>
          <w:p w:rsidR="00BB0F6F" w:rsidRPr="003264C2" w:rsidRDefault="00BB0F6F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2</w:t>
            </w:r>
          </w:p>
        </w:tc>
        <w:tc>
          <w:tcPr>
            <w:tcW w:w="708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3</w:t>
            </w:r>
          </w:p>
        </w:tc>
        <w:tc>
          <w:tcPr>
            <w:tcW w:w="708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4</w:t>
            </w:r>
          </w:p>
        </w:tc>
        <w:tc>
          <w:tcPr>
            <w:tcW w:w="851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5</w:t>
            </w:r>
          </w:p>
        </w:tc>
        <w:tc>
          <w:tcPr>
            <w:tcW w:w="850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6</w:t>
            </w:r>
          </w:p>
        </w:tc>
        <w:tc>
          <w:tcPr>
            <w:tcW w:w="747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7</w:t>
            </w:r>
          </w:p>
        </w:tc>
        <w:tc>
          <w:tcPr>
            <w:tcW w:w="829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8</w:t>
            </w:r>
          </w:p>
        </w:tc>
        <w:tc>
          <w:tcPr>
            <w:tcW w:w="829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9</w:t>
            </w:r>
          </w:p>
        </w:tc>
        <w:tc>
          <w:tcPr>
            <w:tcW w:w="830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10</w:t>
            </w:r>
          </w:p>
        </w:tc>
        <w:tc>
          <w:tcPr>
            <w:tcW w:w="829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11</w:t>
            </w:r>
          </w:p>
        </w:tc>
        <w:tc>
          <w:tcPr>
            <w:tcW w:w="830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12</w:t>
            </w:r>
          </w:p>
        </w:tc>
        <w:tc>
          <w:tcPr>
            <w:tcW w:w="828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13</w:t>
            </w:r>
          </w:p>
        </w:tc>
        <w:tc>
          <w:tcPr>
            <w:tcW w:w="829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14</w:t>
            </w:r>
          </w:p>
        </w:tc>
        <w:tc>
          <w:tcPr>
            <w:tcW w:w="829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15</w:t>
            </w:r>
          </w:p>
        </w:tc>
        <w:tc>
          <w:tcPr>
            <w:tcW w:w="829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16</w:t>
            </w:r>
          </w:p>
        </w:tc>
        <w:tc>
          <w:tcPr>
            <w:tcW w:w="830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17</w:t>
            </w:r>
          </w:p>
        </w:tc>
        <w:tc>
          <w:tcPr>
            <w:tcW w:w="829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18</w:t>
            </w:r>
          </w:p>
        </w:tc>
        <w:tc>
          <w:tcPr>
            <w:tcW w:w="830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19</w:t>
            </w:r>
          </w:p>
        </w:tc>
        <w:tc>
          <w:tcPr>
            <w:tcW w:w="829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20</w:t>
            </w:r>
          </w:p>
        </w:tc>
        <w:tc>
          <w:tcPr>
            <w:tcW w:w="830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21</w:t>
            </w:r>
          </w:p>
        </w:tc>
        <w:tc>
          <w:tcPr>
            <w:tcW w:w="829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22</w:t>
            </w:r>
          </w:p>
        </w:tc>
        <w:tc>
          <w:tcPr>
            <w:tcW w:w="829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23</w:t>
            </w:r>
          </w:p>
        </w:tc>
        <w:tc>
          <w:tcPr>
            <w:tcW w:w="830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24</w:t>
            </w:r>
          </w:p>
        </w:tc>
        <w:tc>
          <w:tcPr>
            <w:tcW w:w="829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25</w:t>
            </w:r>
          </w:p>
        </w:tc>
        <w:tc>
          <w:tcPr>
            <w:tcW w:w="831" w:type="dxa"/>
            <w:hideMark/>
          </w:tcPr>
          <w:p w:rsidR="00BB0F6F" w:rsidRPr="00292615" w:rsidRDefault="00BB0F6F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26</w:t>
            </w:r>
          </w:p>
        </w:tc>
      </w:tr>
      <w:tr w:rsidR="00BB0F6F" w:rsidRPr="00292615" w:rsidTr="00A84D68">
        <w:trPr>
          <w:cantSplit/>
        </w:trPr>
        <w:tc>
          <w:tcPr>
            <w:tcW w:w="21660" w:type="dxa"/>
            <w:gridSpan w:val="26"/>
            <w:hideMark/>
          </w:tcPr>
          <w:p w:rsidR="00BB0F6F" w:rsidRPr="003264C2" w:rsidRDefault="00BB0F6F" w:rsidP="003264C2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kern w:val="2"/>
                <w:lang w:eastAsia="en-US"/>
              </w:rPr>
              <w:t>1.</w:t>
            </w:r>
            <w:r w:rsidR="008A0A49" w:rsidRPr="003264C2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3264C2">
              <w:rPr>
                <w:rFonts w:eastAsia="Calibri"/>
                <w:bCs/>
                <w:kern w:val="2"/>
                <w:lang w:eastAsia="en-US"/>
              </w:rPr>
              <w:t>Субсидия</w:t>
            </w:r>
            <w:r w:rsidR="008A0A49" w:rsidRPr="003264C2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3264C2">
              <w:rPr>
                <w:rFonts w:eastAsia="Calibri"/>
                <w:bCs/>
                <w:kern w:val="2"/>
                <w:lang w:eastAsia="en-US"/>
              </w:rPr>
              <w:t>на</w:t>
            </w:r>
            <w:r w:rsidR="008A0A49" w:rsidRPr="003264C2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3264C2">
              <w:rPr>
                <w:rFonts w:eastAsia="Calibri"/>
                <w:bCs/>
                <w:kern w:val="2"/>
                <w:lang w:eastAsia="en-US"/>
              </w:rPr>
              <w:t>капитальный</w:t>
            </w:r>
            <w:r w:rsidR="008A0A49" w:rsidRPr="003264C2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3264C2">
              <w:rPr>
                <w:rFonts w:eastAsia="Calibri"/>
                <w:bCs/>
                <w:kern w:val="2"/>
                <w:lang w:eastAsia="en-US"/>
              </w:rPr>
              <w:t>ремонт</w:t>
            </w:r>
            <w:r w:rsidR="008A0A49" w:rsidRPr="003264C2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3264C2">
              <w:rPr>
                <w:rFonts w:eastAsia="Calibri"/>
                <w:bCs/>
                <w:kern w:val="2"/>
                <w:lang w:eastAsia="en-US"/>
              </w:rPr>
              <w:t>муниципальных</w:t>
            </w:r>
            <w:r w:rsidR="008A0A49" w:rsidRPr="003264C2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3264C2">
              <w:rPr>
                <w:rFonts w:eastAsia="Calibri"/>
                <w:bCs/>
                <w:kern w:val="2"/>
                <w:lang w:eastAsia="en-US"/>
              </w:rPr>
              <w:t>учреждений</w:t>
            </w:r>
            <w:r w:rsidR="008A0A49" w:rsidRPr="003264C2">
              <w:rPr>
                <w:rFonts w:eastAsia="Calibri"/>
                <w:bCs/>
                <w:kern w:val="2"/>
                <w:lang w:eastAsia="en-US"/>
              </w:rPr>
              <w:t xml:space="preserve"> </w:t>
            </w:r>
            <w:r w:rsidRPr="003264C2">
              <w:rPr>
                <w:rFonts w:eastAsia="Calibri"/>
                <w:bCs/>
                <w:kern w:val="2"/>
                <w:lang w:eastAsia="en-US"/>
              </w:rPr>
              <w:t>культуры</w:t>
            </w:r>
          </w:p>
        </w:tc>
      </w:tr>
      <w:tr w:rsidR="00D16D53" w:rsidRPr="00292615" w:rsidTr="00F716E4">
        <w:trPr>
          <w:cantSplit/>
        </w:trPr>
        <w:tc>
          <w:tcPr>
            <w:tcW w:w="2038" w:type="dxa"/>
            <w:gridSpan w:val="2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1.1.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Белокалитвин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1.2.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Боковский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1.3.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Веселовский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1.4.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Заветинский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1.5.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Зерноградский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1.6.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Зимовниковский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1.7.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Кагальницкий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1.8.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Каменский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1.9.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Кашарский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1.10.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Константинов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1.11.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Красносулин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1.12.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Мартыновский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1.13.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Матвеево-Кур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ганский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1.14.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Миллеровский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1.15.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Милютинский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1.16.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Морозовский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1.17.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Неклиновский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1.18.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Октябрьский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1.19.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Сальский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1.20.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Семикаракор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1.21.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Цимлянский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1.22.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Шолоховский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1.23.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Батайск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1.24.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Каменск-Шах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тинский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1.25.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Новочеркасск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1.26.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Таганрог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1.27.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Шахты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21660" w:type="dxa"/>
            <w:gridSpan w:val="26"/>
          </w:tcPr>
          <w:p w:rsidR="00D16D53" w:rsidRPr="003264C2" w:rsidRDefault="00D16D53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 xml:space="preserve">2. </w:t>
            </w:r>
            <w:r w:rsidRPr="003264C2">
              <w:rPr>
                <w:kern w:val="2"/>
              </w:rPr>
              <w:t>Субсидия на поддержку отрасли культуры (строительство (реконструкция) и (или) капитальный ремонт культурно-досуговых учреждений в сельской местности)</w:t>
            </w:r>
          </w:p>
        </w:tc>
      </w:tr>
      <w:tr w:rsidR="00D16D53" w:rsidRPr="00292615" w:rsidTr="00F716E4">
        <w:trPr>
          <w:cantSplit/>
        </w:trPr>
        <w:tc>
          <w:tcPr>
            <w:tcW w:w="2038" w:type="dxa"/>
            <w:gridSpan w:val="2"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2.1.</w:t>
            </w:r>
          </w:p>
        </w:tc>
        <w:tc>
          <w:tcPr>
            <w:tcW w:w="1561" w:type="dxa"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Верхнедонской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2.2.</w:t>
            </w:r>
          </w:p>
        </w:tc>
        <w:tc>
          <w:tcPr>
            <w:tcW w:w="1561" w:type="dxa"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Зерноградский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</w:tcPr>
          <w:p w:rsidR="00D16D53" w:rsidRPr="003264C2" w:rsidRDefault="00D16D53" w:rsidP="00E442C9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2.3.</w:t>
            </w:r>
          </w:p>
        </w:tc>
        <w:tc>
          <w:tcPr>
            <w:tcW w:w="1561" w:type="dxa"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Каменский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</w:tcPr>
          <w:p w:rsidR="00D16D53" w:rsidRPr="003264C2" w:rsidRDefault="00D16D53" w:rsidP="00E442C9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2.4.</w:t>
            </w:r>
          </w:p>
        </w:tc>
        <w:tc>
          <w:tcPr>
            <w:tcW w:w="1561" w:type="dxa"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Матвеево-Кур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ганский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</w:tcPr>
          <w:p w:rsidR="00D16D53" w:rsidRPr="003264C2" w:rsidRDefault="00D16D53" w:rsidP="00E442C9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2.5.</w:t>
            </w:r>
          </w:p>
        </w:tc>
        <w:tc>
          <w:tcPr>
            <w:tcW w:w="1561" w:type="dxa"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Обливский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</w:tcPr>
          <w:p w:rsidR="00D16D53" w:rsidRPr="003264C2" w:rsidRDefault="00D16D53" w:rsidP="00E442C9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2.6.</w:t>
            </w:r>
          </w:p>
        </w:tc>
        <w:tc>
          <w:tcPr>
            <w:tcW w:w="1561" w:type="dxa"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Октябрьский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</w:tcPr>
          <w:p w:rsidR="00D16D53" w:rsidRPr="003264C2" w:rsidRDefault="00D16D53" w:rsidP="00E442C9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2.7.</w:t>
            </w:r>
          </w:p>
        </w:tc>
        <w:tc>
          <w:tcPr>
            <w:tcW w:w="1561" w:type="dxa"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Ремонтненский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</w:tcPr>
          <w:p w:rsidR="00D16D53" w:rsidRPr="003264C2" w:rsidRDefault="00D16D53" w:rsidP="00E442C9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2.8.</w:t>
            </w:r>
          </w:p>
        </w:tc>
        <w:tc>
          <w:tcPr>
            <w:tcW w:w="1561" w:type="dxa"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Родионово-Несветайский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</w:tcPr>
          <w:p w:rsidR="00D16D53" w:rsidRPr="003264C2" w:rsidRDefault="00D16D53" w:rsidP="00E442C9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2.9.</w:t>
            </w:r>
          </w:p>
        </w:tc>
        <w:tc>
          <w:tcPr>
            <w:tcW w:w="1561" w:type="dxa"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Семикаракор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21660" w:type="dxa"/>
            <w:gridSpan w:val="26"/>
            <w:hideMark/>
          </w:tcPr>
          <w:p w:rsidR="00D16D53" w:rsidRPr="003264C2" w:rsidRDefault="00D16D53" w:rsidP="003264C2">
            <w:pPr>
              <w:jc w:val="center"/>
              <w:rPr>
                <w:rFonts w:eastAsia="Calibri"/>
                <w:bCs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kern w:val="2"/>
                <w:lang w:eastAsia="en-US"/>
              </w:rPr>
              <w:t>3. Субсидия на капитальный ремонт памятников</w:t>
            </w:r>
          </w:p>
        </w:tc>
      </w:tr>
      <w:tr w:rsidR="00D16D53" w:rsidRPr="00292615" w:rsidTr="00F716E4">
        <w:trPr>
          <w:cantSplit/>
        </w:trPr>
        <w:tc>
          <w:tcPr>
            <w:tcW w:w="2038" w:type="dxa"/>
            <w:gridSpan w:val="2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3.1.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Белокалитвин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3.2.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Боковский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3.3.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Верхнедонской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3.4.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Веселовский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3.5.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Зимовниковский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3.6.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Кашарский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3.7.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Константинов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3.8.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Куйбышевский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3.9.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Матвеево-Кур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ганский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3.10.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Милютинский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3.11.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Мясниковский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3.12.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Обливский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3.13.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Октябрьский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3.14.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Орловский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3.15.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Ремонтненский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3.16.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Сальский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3.17.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Советский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3.18.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Целинский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3.19.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Чертковский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3.20.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Шолоховский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3.21.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Новочеркасск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  <w:hideMark/>
          </w:tcPr>
          <w:p w:rsidR="00D16D53" w:rsidRPr="003264C2" w:rsidRDefault="00D16D53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3.22.</w:t>
            </w:r>
          </w:p>
        </w:tc>
        <w:tc>
          <w:tcPr>
            <w:tcW w:w="1561" w:type="dxa"/>
            <w:hideMark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Шахты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21660" w:type="dxa"/>
            <w:gridSpan w:val="26"/>
          </w:tcPr>
          <w:p w:rsidR="00D16D53" w:rsidRPr="003264C2" w:rsidRDefault="00D16D53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4. Субсидия на капитальный ремонт муниципальных образовательных учреждений дополнительного образования детей</w:t>
            </w:r>
          </w:p>
        </w:tc>
      </w:tr>
      <w:tr w:rsidR="00D16D53" w:rsidRPr="00292615" w:rsidTr="00F716E4">
        <w:trPr>
          <w:cantSplit/>
        </w:trPr>
        <w:tc>
          <w:tcPr>
            <w:tcW w:w="2038" w:type="dxa"/>
            <w:gridSpan w:val="2"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</w:tcPr>
          <w:p w:rsidR="00D16D53" w:rsidRPr="003264C2" w:rsidRDefault="00D16D53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4.1.</w:t>
            </w:r>
          </w:p>
        </w:tc>
        <w:tc>
          <w:tcPr>
            <w:tcW w:w="1561" w:type="dxa"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Заветинский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</w:tcPr>
          <w:p w:rsidR="00D16D53" w:rsidRPr="003264C2" w:rsidRDefault="00D16D53" w:rsidP="009A6451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4.2.</w:t>
            </w:r>
          </w:p>
        </w:tc>
        <w:tc>
          <w:tcPr>
            <w:tcW w:w="1561" w:type="dxa"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 xml:space="preserve">Родионово-Несветайский район 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</w:tcPr>
          <w:p w:rsidR="00D16D53" w:rsidRPr="003264C2" w:rsidRDefault="00D16D53" w:rsidP="009A6451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4.3.</w:t>
            </w:r>
          </w:p>
        </w:tc>
        <w:tc>
          <w:tcPr>
            <w:tcW w:w="1561" w:type="dxa"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Цимлянский район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477" w:type="dxa"/>
          </w:tcPr>
          <w:p w:rsidR="00D16D53" w:rsidRPr="003264C2" w:rsidRDefault="00D16D53" w:rsidP="009A6451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4.4.</w:t>
            </w:r>
          </w:p>
        </w:tc>
        <w:tc>
          <w:tcPr>
            <w:tcW w:w="1561" w:type="dxa"/>
          </w:tcPr>
          <w:p w:rsidR="00D16D53" w:rsidRPr="003264C2" w:rsidRDefault="00D16D53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Ростов-на-Дону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D16D53" w:rsidRPr="00292615" w:rsidRDefault="00D16D53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D16D53" w:rsidRPr="00292615" w:rsidTr="00A84D68">
        <w:trPr>
          <w:cantSplit/>
        </w:trPr>
        <w:tc>
          <w:tcPr>
            <w:tcW w:w="21660" w:type="dxa"/>
            <w:gridSpan w:val="26"/>
          </w:tcPr>
          <w:p w:rsidR="00D16D53" w:rsidRPr="003264C2" w:rsidRDefault="00D16D53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5. Субсидия на разработку проектной документации на капитальный ремонт муниципальных учреждений культуры</w:t>
            </w:r>
          </w:p>
        </w:tc>
      </w:tr>
      <w:tr w:rsidR="00F716E4" w:rsidRPr="00292615" w:rsidTr="00F716E4">
        <w:trPr>
          <w:cantSplit/>
        </w:trPr>
        <w:tc>
          <w:tcPr>
            <w:tcW w:w="2038" w:type="dxa"/>
            <w:gridSpan w:val="2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5.1.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Азовский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5.2.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Красносулин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5.3.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Мартыновский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5.4.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Милютинский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5.5.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Цимлянский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5.6.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Гуково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21660" w:type="dxa"/>
            <w:gridSpan w:val="26"/>
            <w:hideMark/>
          </w:tcPr>
          <w:p w:rsidR="00F716E4" w:rsidRPr="003264C2" w:rsidRDefault="00F716E4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 xml:space="preserve">6. Субсидия на </w:t>
            </w:r>
            <w:r w:rsidRPr="003264C2">
              <w:rPr>
                <w:rFonts w:eastAsia="Calibri"/>
                <w:snapToGrid w:val="0"/>
                <w:kern w:val="2"/>
                <w:lang w:eastAsia="en-US"/>
              </w:rPr>
              <w:t>строительство и реконструкцию объектов культуры и туристических объектов</w:t>
            </w:r>
          </w:p>
        </w:tc>
      </w:tr>
      <w:tr w:rsidR="00F716E4" w:rsidRPr="00292615" w:rsidTr="00F716E4">
        <w:trPr>
          <w:cantSplit/>
        </w:trPr>
        <w:tc>
          <w:tcPr>
            <w:tcW w:w="2038" w:type="dxa"/>
            <w:gridSpan w:val="2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6.1.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Аксайский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6.2.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Волгодонской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6.3.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Красносулин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6.4.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Донецк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21660" w:type="dxa"/>
            <w:gridSpan w:val="26"/>
            <w:hideMark/>
          </w:tcPr>
          <w:p w:rsidR="00F716E4" w:rsidRPr="003264C2" w:rsidRDefault="00F716E4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7. Комплектование книжных фондов библиотек муниципальных образований</w:t>
            </w:r>
          </w:p>
        </w:tc>
      </w:tr>
      <w:tr w:rsidR="00F716E4" w:rsidRPr="00292615" w:rsidTr="00F716E4">
        <w:trPr>
          <w:cantSplit/>
        </w:trPr>
        <w:tc>
          <w:tcPr>
            <w:tcW w:w="2038" w:type="dxa"/>
            <w:gridSpan w:val="2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7.1.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Азовский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7.2.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Аксайский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7.3.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Багаевский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7.4.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Белокалитвин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7.5.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Боковский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7.6.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Верхнедонской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7.7.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Веселовский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7.8.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Волгодонской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7.9.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Дубовский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7.10.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Егорлыкский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7.11.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Заветинский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7.12.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Зерноградский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7.13.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Зимовниковский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7.14.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Кагальницкий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7.15.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Каменский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7.16.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Кашарский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7.17.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Константинов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7.18.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Красносулин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7.19.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Куйбышевский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7.20.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Мартыновский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7.21.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Матвеево-Кур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ганский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7.22.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Миллеровский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7.23.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Милютинский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7.24.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Морозовский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7.25.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Мясниковский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7.26.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Неклиновский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7.27.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Обливский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7.28.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Октябрьский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7.29.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Орловский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7.30.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Песчанокопский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7.31.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Пролетарский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7.32.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Ремонтненский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7.33.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Родионово-Несветайский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7.34.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Сальский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7.35.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Семикаракор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7.36.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Советский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7.37.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Тарасовский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7.38.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Тацинский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7.39.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Усть-Донецкий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7.40.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Целинский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7.41.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Цимлянский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7.42.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Чертковский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7.43.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Шолоховский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7.44.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Азов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7.45.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Батайск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7.46.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Волгодонск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7.47.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Гуково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7.48.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Донецк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7.49.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Зверево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7.50.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Каменск-Шах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тинский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7.51.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Новочеркасск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7.52.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Новошахтинск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7.53.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Ростов-на-Дону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7.54.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Таганрог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7.55.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Шахты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21660" w:type="dxa"/>
            <w:gridSpan w:val="26"/>
            <w:hideMark/>
          </w:tcPr>
          <w:p w:rsidR="00F716E4" w:rsidRPr="003264C2" w:rsidRDefault="00F716E4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8. Субсидия на приобретение основных средств для муниципальных учреждений культуры</w:t>
            </w:r>
          </w:p>
        </w:tc>
      </w:tr>
      <w:tr w:rsidR="00F716E4" w:rsidRPr="00292615" w:rsidTr="00F716E4">
        <w:trPr>
          <w:cantSplit/>
        </w:trPr>
        <w:tc>
          <w:tcPr>
            <w:tcW w:w="2038" w:type="dxa"/>
            <w:gridSpan w:val="2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8.1.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Азовский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8.2.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Аксайский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8.3.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Багаевский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8.4.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Белокалитвин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8.5.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Боковский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8.6.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Верхнедонской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8.7.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Веселовский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8.8.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Волгодонской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8.9.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Дубовский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8.10.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Егорлыкский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8.11.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Заветинский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8.12.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Зерноградский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8.13.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Зимовниковский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8.14.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Кагальницкий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8.15.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Каменский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8.16.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Кашарский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8.17.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Константинов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 xml:space="preserve">ский район 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8.18.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Красносулин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8.19.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Куйбышевский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8.20.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Мартыновский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8.21.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Матвеево-Кур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ганский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8.22.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Миллеровский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8.23.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Милютинский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8.24.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Морозовский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8.25.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Мясниковский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8.26.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Неклиновский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8.27.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bCs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kern w:val="2"/>
                <w:lang w:eastAsia="en-US"/>
              </w:rPr>
              <w:t>Обливский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8.28.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bCs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kern w:val="2"/>
                <w:lang w:eastAsia="en-US"/>
              </w:rPr>
              <w:t>Октябрьский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8.29.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bCs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kern w:val="2"/>
                <w:lang w:eastAsia="en-US"/>
              </w:rPr>
              <w:t>Орловский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8.30.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bCs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kern w:val="2"/>
                <w:lang w:eastAsia="en-US"/>
              </w:rPr>
              <w:t>Песчанокопский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8.31.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bCs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kern w:val="2"/>
                <w:lang w:eastAsia="en-US"/>
              </w:rPr>
              <w:t>Пролетарский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8.32.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bCs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kern w:val="2"/>
                <w:lang w:eastAsia="en-US"/>
              </w:rPr>
              <w:t>Ремонтненский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8.33.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bCs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kern w:val="2"/>
                <w:lang w:eastAsia="en-US"/>
              </w:rPr>
              <w:t>Родионово-Несветайский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8.34.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bCs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kern w:val="2"/>
                <w:lang w:eastAsia="en-US"/>
              </w:rPr>
              <w:t>Сальский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8.35.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bCs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kern w:val="2"/>
                <w:lang w:eastAsia="en-US"/>
              </w:rPr>
              <w:t>Советский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8.36.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Тарасовский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8.37.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Тацинский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8.38.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Усть-Донецкий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8.39.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Целинский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8.40.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Цимлянский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8.41.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Чертковский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8.42.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Шолоховский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8.43.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Батайск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8.44.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Волгодонск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8.45.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Гуково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8.46.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Донецк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8.47.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Зверево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8.48.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Новошахтинск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8.49.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Таганрог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8.50.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Шахты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21660" w:type="dxa"/>
            <w:gridSpan w:val="26"/>
            <w:hideMark/>
          </w:tcPr>
          <w:p w:rsidR="00BD14B8" w:rsidRDefault="00F716E4" w:rsidP="003264C2">
            <w:pPr>
              <w:jc w:val="center"/>
              <w:rPr>
                <w:kern w:val="2"/>
              </w:rPr>
            </w:pPr>
            <w:r w:rsidRPr="003264C2">
              <w:rPr>
                <w:kern w:val="2"/>
              </w:rPr>
              <w:t xml:space="preserve">9. Субсидия на поддержку отрасли культуры (комплектование книжных фондов библиотек </w:t>
            </w:r>
          </w:p>
          <w:p w:rsidR="00F716E4" w:rsidRPr="003264C2" w:rsidRDefault="00F716E4" w:rsidP="003264C2">
            <w:pPr>
              <w:jc w:val="center"/>
              <w:rPr>
                <w:kern w:val="2"/>
              </w:rPr>
            </w:pPr>
            <w:r w:rsidRPr="003264C2">
              <w:rPr>
                <w:kern w:val="2"/>
              </w:rPr>
              <w:t>муниципальных общедоступных библиотек и государственных центральных библиотек субъектов Российской Федерации)</w:t>
            </w:r>
          </w:p>
        </w:tc>
      </w:tr>
      <w:tr w:rsidR="00F716E4" w:rsidRPr="00292615" w:rsidTr="00F716E4">
        <w:trPr>
          <w:cantSplit/>
        </w:trPr>
        <w:tc>
          <w:tcPr>
            <w:tcW w:w="2038" w:type="dxa"/>
            <w:gridSpan w:val="2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9.1.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Азовский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9.2.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Аксайский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9.3.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Багаевский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9.4.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Белокалитвин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9.5.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Боковский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9.6.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Верхнедонской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9.7.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Веселовский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9.8.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Волгодонской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9.9.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Дубовский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9.10.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Егорлыкский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9.11.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Заветинский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9.12.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Зерноградский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9.13.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Зимовниковский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9.14.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Кагальницкий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9.15.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Каменский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9.16.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Кашарский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9.17.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Константинов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9.18.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Красносулин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9.19.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Куйбышевский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9.20.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Мартыновский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9.21.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Матвеево-Кур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ганский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9.22.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Миллеровский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9.23.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Милютинский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9.24.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Морозовский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9.25.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Мясниковский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9.26.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Неклиновский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9.27.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Обливский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9.28.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Октябрьский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9.29.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Орловский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9.30.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Песчанокопский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9.31.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Пролетарский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9.32.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Ремонтненский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9.33.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Родионово-Несветайский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9.34.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Сальский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9.35.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Семикаракор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9.36.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Советский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9.37.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Тарасовский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9.38.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Тацинский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9.39.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Усть-Донецкий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9.40.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Целинский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9.41.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Цимлянский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9.42.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Чертковский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9.43.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Шолоховский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9.44.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Азов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9.45.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Батайск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9.46.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Волгодонск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9.47.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Гуково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9.48.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Донецк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9.49.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Зверево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9.50.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Каменск-Шах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тинский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9.51.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Новочеркасск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9.52.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Новошахтинск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9.53.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Ростов-на-Дону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9.54.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Таганрог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  <w:hideMark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9.55.</w:t>
            </w:r>
          </w:p>
        </w:tc>
        <w:tc>
          <w:tcPr>
            <w:tcW w:w="1561" w:type="dxa"/>
            <w:hideMark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Шахты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21660" w:type="dxa"/>
            <w:gridSpan w:val="26"/>
          </w:tcPr>
          <w:p w:rsidR="00F716E4" w:rsidRPr="003264C2" w:rsidRDefault="00F716E4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10. Субсидия на разработку проектной документации на строительство и реконструкцию объектов культуры и туристических объектов</w:t>
            </w:r>
          </w:p>
        </w:tc>
      </w:tr>
      <w:tr w:rsidR="00F716E4" w:rsidRPr="00292615" w:rsidTr="00F716E4">
        <w:trPr>
          <w:cantSplit/>
        </w:trPr>
        <w:tc>
          <w:tcPr>
            <w:tcW w:w="2038" w:type="dxa"/>
            <w:gridSpan w:val="2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10.1.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Азовский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10.2.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Волгодонской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10.3.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Каменский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 w:hanging="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10.4.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Красносулин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 w:hanging="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10.5.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Пролетарский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 w:hanging="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10.6.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Семикаракор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 w:hanging="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10.7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Усть-Донецкий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 w:hanging="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10.8.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Цимлянский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21660" w:type="dxa"/>
            <w:gridSpan w:val="26"/>
          </w:tcPr>
          <w:p w:rsidR="00BD14B8" w:rsidRDefault="00F716E4" w:rsidP="005D140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 xml:space="preserve">11. Субсидия на поддержку творческой деятельности и укрепление </w:t>
            </w:r>
          </w:p>
          <w:p w:rsidR="00F716E4" w:rsidRPr="003264C2" w:rsidRDefault="00F716E4" w:rsidP="005D140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F716E4" w:rsidRPr="00292615" w:rsidTr="00F716E4">
        <w:trPr>
          <w:cantSplit/>
        </w:trPr>
        <w:tc>
          <w:tcPr>
            <w:tcW w:w="2038" w:type="dxa"/>
            <w:gridSpan w:val="2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 w:hanging="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11.1.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Волгодонск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 w:hanging="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11.2.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Новочеркасск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11.3.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Новошахтинск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11.4.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Таганрог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11.5.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Шахты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21660" w:type="dxa"/>
            <w:gridSpan w:val="26"/>
          </w:tcPr>
          <w:p w:rsidR="00F716E4" w:rsidRPr="003264C2" w:rsidRDefault="00F716E4" w:rsidP="00750AA2">
            <w:pPr>
              <w:pageBreakBefore/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12. Расходы на поддержку творческой деятельности и техническое оснащение детских и кукольных театров</w:t>
            </w:r>
          </w:p>
        </w:tc>
      </w:tr>
      <w:tr w:rsidR="00F716E4" w:rsidRPr="00292615" w:rsidTr="00F716E4">
        <w:trPr>
          <w:cantSplit/>
        </w:trPr>
        <w:tc>
          <w:tcPr>
            <w:tcW w:w="2038" w:type="dxa"/>
            <w:gridSpan w:val="2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12.1.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Ростов-на-Дону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21660" w:type="dxa"/>
            <w:gridSpan w:val="26"/>
          </w:tcPr>
          <w:p w:rsidR="00F716E4" w:rsidRPr="003264C2" w:rsidRDefault="00F716E4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13. 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F716E4" w:rsidRPr="00292615" w:rsidTr="00F716E4">
        <w:trPr>
          <w:cantSplit/>
        </w:trPr>
        <w:tc>
          <w:tcPr>
            <w:tcW w:w="2038" w:type="dxa"/>
            <w:gridSpan w:val="2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13.1.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Аксайский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13.2.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Белокалитвин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13.3.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Боковский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13.4.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Верхнедонской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13.5.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Веселовский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13.6.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Волгодонской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13.7.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Дубовский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13.8.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Егорлыкский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13.9.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Зимовниковский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13.10.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Каменский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13.11.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Константинов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13.12.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Красносулин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13.13.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Матвеево-Кур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ганский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13.14.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Мартыновский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13.15.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Миллеровский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13.16.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Морозовский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13.17.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Мясниковский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13.18.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Неклиновский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13.19.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Обливский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13.20.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Орловский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13.21.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Песчанокопский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13.22.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Пролетарский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13.23.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Ремонтненский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13.24.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Сальский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13.25.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Семикаракор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13.26.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Тарасовский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13.27.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Тацинский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13.28.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Усть-Донецкий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13.29.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Целинский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13.30.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Цимлянский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13.31.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Чертковский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13.32.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Шолоховский район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13.33.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Донецк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13.34.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Зверево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21660" w:type="dxa"/>
            <w:gridSpan w:val="26"/>
          </w:tcPr>
          <w:p w:rsidR="00F716E4" w:rsidRPr="003264C2" w:rsidRDefault="00F716E4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14. Субсидия на приобретение автобусов для муниципальных учреждений дополнительного образования детей</w:t>
            </w:r>
          </w:p>
        </w:tc>
      </w:tr>
      <w:tr w:rsidR="00F716E4" w:rsidRPr="00292615" w:rsidTr="00F716E4">
        <w:trPr>
          <w:cantSplit/>
        </w:trPr>
        <w:tc>
          <w:tcPr>
            <w:tcW w:w="2038" w:type="dxa"/>
            <w:gridSpan w:val="2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F716E4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477" w:type="dxa"/>
          </w:tcPr>
          <w:p w:rsidR="00F716E4" w:rsidRPr="003264C2" w:rsidRDefault="00F716E4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14.1.</w:t>
            </w:r>
          </w:p>
        </w:tc>
        <w:tc>
          <w:tcPr>
            <w:tcW w:w="1561" w:type="dxa"/>
          </w:tcPr>
          <w:p w:rsidR="00F716E4" w:rsidRPr="003264C2" w:rsidRDefault="00F716E4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Гуково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716E4" w:rsidRPr="00292615" w:rsidRDefault="00F716E4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716E4" w:rsidRPr="00292615" w:rsidTr="00A84D68">
        <w:trPr>
          <w:cantSplit/>
        </w:trPr>
        <w:tc>
          <w:tcPr>
            <w:tcW w:w="21660" w:type="dxa"/>
            <w:gridSpan w:val="26"/>
          </w:tcPr>
          <w:p w:rsidR="00F716E4" w:rsidRPr="003264C2" w:rsidRDefault="00F716E4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15. Субсидия на восстановление (ремонт, реставрация, благоустройство) воинских захоронений</w:t>
            </w:r>
          </w:p>
        </w:tc>
      </w:tr>
      <w:tr w:rsidR="00F3119E" w:rsidRPr="00292615" w:rsidTr="00F716E4">
        <w:trPr>
          <w:cantSplit/>
        </w:trPr>
        <w:tc>
          <w:tcPr>
            <w:tcW w:w="2038" w:type="dxa"/>
            <w:gridSpan w:val="2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15.1.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Багаевский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15.2.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Верхнедонской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15.3.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Зерноградский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15.4.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Константинов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15.5.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Красносулин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15.6.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Куйбышевский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15.7.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Мартыновский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15.8.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Миллеровский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15.9.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Морозовский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15.10.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Песчанокопский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15.11.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Пролетарский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15.12.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Ремонтненский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15.13.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Сальский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15.14.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 xml:space="preserve">Тарасовский район 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15.15.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 xml:space="preserve">Целинский район 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15.16.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Батайск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15.17.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Зверево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21660" w:type="dxa"/>
            <w:gridSpan w:val="26"/>
          </w:tcPr>
          <w:p w:rsidR="00F3119E" w:rsidRPr="003264C2" w:rsidRDefault="00F3119E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16. Субсидия на поддержку отрасли культуры (государственная поддержка лучших работников сельских учреждений культуры)</w:t>
            </w:r>
          </w:p>
        </w:tc>
      </w:tr>
      <w:tr w:rsidR="00F3119E" w:rsidRPr="00292615" w:rsidTr="00997C3C">
        <w:trPr>
          <w:cantSplit/>
        </w:trPr>
        <w:tc>
          <w:tcPr>
            <w:tcW w:w="2038" w:type="dxa"/>
            <w:gridSpan w:val="2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16.1.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Азовский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16.2.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Аксайский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16.3.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Багаевский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16.4.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Белокалитвин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16.5.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Верхнедонской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16.6.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Веселовский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16.7.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Волгодонской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16.8.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Егорлыкский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16.9.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Заветинский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16.10.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Зимовниковский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16.11.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Кагальницкий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16.12.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Кашарский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16.13.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Красносулин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16.14.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Куйбышевский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16.15.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Матвеево-Кур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ганский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16.16.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Морозовский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16.17.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Мясниковский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16.18.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Неклиновский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16.19.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Обливский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16.20.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Октябрьский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16.21.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Орловский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16.22.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Песчанокопский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16.23.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Пролетарский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16.24.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Ремонтненский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16.25.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Сальский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16.26.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Семикаракор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16.27.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Целинский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16.28.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Цимлянский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16.29.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Чертковский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16.30.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Шолоховский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21660" w:type="dxa"/>
            <w:gridSpan w:val="26"/>
          </w:tcPr>
          <w:p w:rsidR="00F3119E" w:rsidRPr="003264C2" w:rsidRDefault="00F3119E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17. Субсидия на поддержку отрасли культуры (государственная поддержка лучших сельских учреждений культуры)</w:t>
            </w:r>
          </w:p>
        </w:tc>
      </w:tr>
      <w:tr w:rsidR="00F3119E" w:rsidRPr="00292615" w:rsidTr="00997C3C">
        <w:trPr>
          <w:cantSplit/>
        </w:trPr>
        <w:tc>
          <w:tcPr>
            <w:tcW w:w="2038" w:type="dxa"/>
            <w:gridSpan w:val="2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17.1.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Азовский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17.2.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Аксайский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17.3.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Багаевский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17.4.</w:t>
            </w:r>
          </w:p>
        </w:tc>
        <w:tc>
          <w:tcPr>
            <w:tcW w:w="1561" w:type="dxa"/>
          </w:tcPr>
          <w:p w:rsidR="00F3119E" w:rsidRPr="003264C2" w:rsidRDefault="00F3119E" w:rsidP="00750AA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Белокалитвин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17.5.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Верхнедонской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17.6.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Веселовский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17.7.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Волгодонской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17.8.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Егорлыкский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17.9.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Заветинский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17.10.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Зимовников-ский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17.11.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Куйбышевский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17.12.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Матвеево-Кур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ганский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17.13.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Мартыновский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17.14.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Милютинский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17.15.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Морозовский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17.16.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Мясниковский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17.17.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Неклиновский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17.18.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Обливский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17.19.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Октябрьский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17.20.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Орловский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17.21.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Песчанокопский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17.22.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Пролетарский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17.23.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Ремонтненский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17.24.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Усть-Донецкий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17.25.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Целинский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17.26.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Чертковский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bCs/>
                <w:spacing w:val="-10"/>
                <w:kern w:val="2"/>
                <w:lang w:eastAsia="en-US"/>
              </w:rPr>
              <w:t>17.27.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Шолоховский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21660" w:type="dxa"/>
            <w:gridSpan w:val="26"/>
          </w:tcPr>
          <w:p w:rsidR="00F3119E" w:rsidRDefault="00F3119E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 xml:space="preserve">18. Субсидия на поддержку отрасли культуры (подключение муниципальных общедоступных библиотек и государственных центральных библиотек </w:t>
            </w:r>
          </w:p>
          <w:p w:rsidR="00F3119E" w:rsidRPr="003264C2" w:rsidRDefault="00F3119E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 субъектах Российской Федерации к информационно-телекоммуникационной сети «Интернет» и развитие системы библиотечного дела с учетом задачи расширения информационных технологий и оцифровки)</w:t>
            </w:r>
          </w:p>
        </w:tc>
      </w:tr>
      <w:tr w:rsidR="00F3119E" w:rsidRPr="00292615" w:rsidTr="00997C3C">
        <w:trPr>
          <w:cantSplit/>
        </w:trPr>
        <w:tc>
          <w:tcPr>
            <w:tcW w:w="2038" w:type="dxa"/>
            <w:gridSpan w:val="2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18.1.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Белокалитвин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18.2.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Волгодонской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18.3.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Кагальницкий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18.4.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Красносулин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18.5.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Миллеровский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18.6.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Милютинский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21660" w:type="dxa"/>
            <w:gridSpan w:val="26"/>
          </w:tcPr>
          <w:p w:rsidR="00F3119E" w:rsidRPr="003264C2" w:rsidRDefault="00F3119E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19. Иные межбюджетные трансферты на создание модельных муниципальных библиотек</w:t>
            </w:r>
          </w:p>
        </w:tc>
      </w:tr>
      <w:tr w:rsidR="00F3119E" w:rsidRPr="00292615" w:rsidTr="00997C3C">
        <w:trPr>
          <w:cantSplit/>
        </w:trPr>
        <w:tc>
          <w:tcPr>
            <w:tcW w:w="2038" w:type="dxa"/>
            <w:gridSpan w:val="2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19.1.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Аксайский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19.2.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Батайск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19.3.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Зверево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19.4.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Ростов-на-Дону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19.5.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Таганрог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21660" w:type="dxa"/>
            <w:gridSpan w:val="26"/>
          </w:tcPr>
          <w:p w:rsidR="00F3119E" w:rsidRPr="003264C2" w:rsidRDefault="00F3119E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20. Иные межбюджетные трансферты на создание виртуальных концертных залов</w:t>
            </w:r>
          </w:p>
        </w:tc>
      </w:tr>
      <w:tr w:rsidR="00F3119E" w:rsidRPr="00292615" w:rsidTr="00997C3C">
        <w:trPr>
          <w:cantSplit/>
        </w:trPr>
        <w:tc>
          <w:tcPr>
            <w:tcW w:w="2038" w:type="dxa"/>
            <w:gridSpan w:val="2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20.1.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Донецк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20.2.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Новочеркасск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20.3.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Таганрог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21660" w:type="dxa"/>
            <w:gridSpan w:val="26"/>
          </w:tcPr>
          <w:p w:rsidR="00F3119E" w:rsidRPr="003264C2" w:rsidRDefault="00F3119E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21.</w:t>
            </w:r>
            <w:r w:rsidRPr="003264C2">
              <w:rPr>
                <w:kern w:val="2"/>
              </w:rPr>
              <w:t xml:space="preserve"> Субсидия на поддержку отрасли культуры (</w:t>
            </w:r>
            <w:r w:rsidRPr="003264C2">
              <w:rPr>
                <w:rFonts w:eastAsia="Calibri"/>
                <w:kern w:val="2"/>
                <w:lang w:eastAsia="en-US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материалами)</w:t>
            </w:r>
          </w:p>
        </w:tc>
      </w:tr>
      <w:tr w:rsidR="00F3119E" w:rsidRPr="00292615" w:rsidTr="00997C3C">
        <w:trPr>
          <w:cantSplit/>
        </w:trPr>
        <w:tc>
          <w:tcPr>
            <w:tcW w:w="2038" w:type="dxa"/>
            <w:gridSpan w:val="2"/>
          </w:tcPr>
          <w:p w:rsidR="00F3119E" w:rsidRPr="003264C2" w:rsidRDefault="00F3119E" w:rsidP="003264C2">
            <w:pPr>
              <w:rPr>
                <w:kern w:val="2"/>
              </w:rPr>
            </w:pPr>
            <w:r>
              <w:rPr>
                <w:kern w:val="2"/>
              </w:rPr>
              <w:t>Итого</w:t>
            </w:r>
          </w:p>
        </w:tc>
        <w:tc>
          <w:tcPr>
            <w:tcW w:w="70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21.1.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Аксайский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21.2.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Заветинский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21.3.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Каменский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21.4.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Константинов</w:t>
            </w:r>
            <w:r>
              <w:rPr>
                <w:kern w:val="2"/>
              </w:rPr>
              <w:softHyphen/>
            </w:r>
            <w:r w:rsidRPr="003264C2">
              <w:rPr>
                <w:kern w:val="2"/>
              </w:rPr>
              <w:t>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21.5.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Куйбышевский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21.6.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Миллеровский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21.7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Милютинский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21.8.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Морозовский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21.9.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Мясниковский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21.10.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Обливский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21.11.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Октябрьский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21.12.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Орловский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21.13.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Пролетарский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21.14.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Ремонтненский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21.15.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Родионово-Несветайский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21.16.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Сальский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21.17.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Усть-Донецкий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21.18.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Целинский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21.19.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Шолоховский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21.20.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г. Азов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21.21.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г. Батайск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21.22.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г. Волгодонск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21.23.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г. Зверево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21.24.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г. Каменск-Шах</w:t>
            </w:r>
            <w:r>
              <w:rPr>
                <w:kern w:val="2"/>
              </w:rPr>
              <w:softHyphen/>
            </w:r>
            <w:r w:rsidRPr="003264C2">
              <w:rPr>
                <w:kern w:val="2"/>
              </w:rPr>
              <w:t>тинский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21.25.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г. Новочеркасск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21.26.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г. Новошахтинск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21.27.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г. Ростов-на-Дону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21.28.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г. Таганрог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21.29.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г. Шахты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21660" w:type="dxa"/>
            <w:gridSpan w:val="26"/>
          </w:tcPr>
          <w:p w:rsidR="00F3119E" w:rsidRPr="003264C2" w:rsidRDefault="00F3119E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 xml:space="preserve">22. </w:t>
            </w:r>
            <w:r w:rsidRPr="003264C2">
              <w:rPr>
                <w:kern w:val="2"/>
              </w:rPr>
              <w:t>Субсидия на поддержку отрасли культуры (</w:t>
            </w:r>
            <w:r w:rsidRPr="003264C2">
              <w:rPr>
                <w:rFonts w:eastAsia="Calibri"/>
                <w:kern w:val="2"/>
                <w:lang w:eastAsia="en-US"/>
              </w:rPr>
              <w:t>приобретение передвижных многофункциональных культурных центров (автоклубов) для обслуживания сельского населения)</w:t>
            </w:r>
          </w:p>
        </w:tc>
      </w:tr>
      <w:tr w:rsidR="00F3119E" w:rsidRPr="00292615" w:rsidTr="00997C3C">
        <w:trPr>
          <w:cantSplit/>
        </w:trPr>
        <w:tc>
          <w:tcPr>
            <w:tcW w:w="2038" w:type="dxa"/>
            <w:gridSpan w:val="2"/>
          </w:tcPr>
          <w:p w:rsidR="00F3119E" w:rsidRPr="003264C2" w:rsidRDefault="00F3119E" w:rsidP="003264C2">
            <w:pPr>
              <w:rPr>
                <w:kern w:val="2"/>
              </w:rPr>
            </w:pPr>
            <w:r>
              <w:rPr>
                <w:kern w:val="2"/>
              </w:rPr>
              <w:t>Итого</w:t>
            </w:r>
          </w:p>
        </w:tc>
        <w:tc>
          <w:tcPr>
            <w:tcW w:w="70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22.1.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Азовский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22.2.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Багаевский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22.3.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Белокалитвин</w:t>
            </w:r>
            <w:r>
              <w:rPr>
                <w:kern w:val="2"/>
              </w:rPr>
              <w:softHyphen/>
            </w:r>
            <w:r w:rsidRPr="003264C2">
              <w:rPr>
                <w:kern w:val="2"/>
              </w:rPr>
              <w:t>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22.4.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Верхнедонской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22.5.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Веселовский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22.6.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Волгодонской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22.7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Дубовский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22.8.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Заветинский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22.9.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Зимовниковский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22.10.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Кашарский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22.11.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Куйбышевский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22.12.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Мартыновский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22.13.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Миллеровский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22.14.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Неклиновский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22.15.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Октябрьский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22.16.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Ремонтненский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22.17.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Советский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22.18.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Тарасовский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21660" w:type="dxa"/>
            <w:gridSpan w:val="26"/>
          </w:tcPr>
          <w:p w:rsidR="00BD14B8" w:rsidRDefault="00F3119E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 xml:space="preserve">23. Иные межбюджетные трансферты на комплексное развитие моногородов и промышленных зон Ростовской области </w:t>
            </w:r>
          </w:p>
          <w:p w:rsidR="00F3119E" w:rsidRPr="003264C2" w:rsidRDefault="00F3119E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 xml:space="preserve">для софинансирования расходов областного бюджета, связанных с созданием социальной и инженерной инфраструктуры </w:t>
            </w:r>
          </w:p>
        </w:tc>
      </w:tr>
      <w:tr w:rsidR="00F3119E" w:rsidRPr="00292615" w:rsidTr="00997C3C">
        <w:trPr>
          <w:cantSplit/>
        </w:trPr>
        <w:tc>
          <w:tcPr>
            <w:tcW w:w="2038" w:type="dxa"/>
            <w:gridSpan w:val="2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Итого</w:t>
            </w:r>
          </w:p>
        </w:tc>
        <w:tc>
          <w:tcPr>
            <w:tcW w:w="70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23.1.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Донецк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21660" w:type="dxa"/>
            <w:gridSpan w:val="26"/>
          </w:tcPr>
          <w:p w:rsidR="00F3119E" w:rsidRPr="003264C2" w:rsidRDefault="00F3119E" w:rsidP="003264C2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24. Расходы, связанные с реализацией федеральной целевой программы «Увековечение памяти погибших при защите Отечества на 2019-2024 годы»</w:t>
            </w:r>
          </w:p>
        </w:tc>
      </w:tr>
      <w:tr w:rsidR="00F3119E" w:rsidRPr="00292615" w:rsidTr="00997C3C">
        <w:trPr>
          <w:cantSplit/>
        </w:trPr>
        <w:tc>
          <w:tcPr>
            <w:tcW w:w="2038" w:type="dxa"/>
            <w:gridSpan w:val="2"/>
          </w:tcPr>
          <w:p w:rsidR="00F3119E" w:rsidRPr="003264C2" w:rsidRDefault="00F3119E" w:rsidP="003264C2">
            <w:pPr>
              <w:rPr>
                <w:kern w:val="2"/>
              </w:rPr>
            </w:pPr>
            <w:r>
              <w:rPr>
                <w:kern w:val="2"/>
              </w:rPr>
              <w:t>Итого</w:t>
            </w:r>
          </w:p>
        </w:tc>
        <w:tc>
          <w:tcPr>
            <w:tcW w:w="70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997C3C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964BDC">
            <w:pPr>
              <w:ind w:left="-57" w:right="-57"/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24.1.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Азовский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964BDC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24.2.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Багаевский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964BDC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24.3.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Боковский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964BDC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24.4.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Веселовский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964BDC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24.5.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Егорлыкский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964BDC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24.6.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Зерноградский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964BDC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24.7.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kern w:val="2"/>
              </w:rPr>
              <w:t>Зимовниковский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964BDC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24.8.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Кагальницкий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964BDC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24.9.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Константинов</w:t>
            </w:r>
            <w:r>
              <w:rPr>
                <w:kern w:val="2"/>
              </w:rPr>
              <w:softHyphen/>
            </w:r>
            <w:r w:rsidRPr="003264C2">
              <w:rPr>
                <w:kern w:val="2"/>
              </w:rPr>
              <w:t>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964BDC">
            <w:pPr>
              <w:ind w:left="-57" w:right="-57"/>
              <w:jc w:val="center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24.10.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Красносулин</w:t>
            </w:r>
            <w:r>
              <w:rPr>
                <w:kern w:val="2"/>
              </w:rPr>
              <w:softHyphen/>
            </w:r>
            <w:r w:rsidRPr="003264C2">
              <w:rPr>
                <w:kern w:val="2"/>
              </w:rPr>
              <w:t>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24.11.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kern w:val="2"/>
              </w:rPr>
              <w:t>Куйбышевский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24.12.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Мартыновский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24.13.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Матвеево-Кур</w:t>
            </w:r>
            <w:r>
              <w:rPr>
                <w:kern w:val="2"/>
              </w:rPr>
              <w:softHyphen/>
            </w:r>
            <w:r w:rsidRPr="003264C2">
              <w:rPr>
                <w:kern w:val="2"/>
              </w:rPr>
              <w:t>ганский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24.14.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kern w:val="2"/>
              </w:rPr>
              <w:t>Миллеровский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24.15.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Морозовский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24.16.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Неклиновский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24.17.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Октябрьский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24.18.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Орловский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24.19.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Пролетарский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24.20.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Ремонтненский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24.21.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Сальский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24.22.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Семикаракор</w:t>
            </w:r>
            <w:r>
              <w:rPr>
                <w:kern w:val="2"/>
              </w:rPr>
              <w:softHyphen/>
            </w:r>
            <w:r w:rsidRPr="003264C2">
              <w:rPr>
                <w:kern w:val="2"/>
              </w:rPr>
              <w:t>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3264C2">
            <w:pPr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24.23.</w:t>
            </w:r>
          </w:p>
        </w:tc>
        <w:tc>
          <w:tcPr>
            <w:tcW w:w="1561" w:type="dxa"/>
          </w:tcPr>
          <w:p w:rsidR="00F3119E" w:rsidRPr="003264C2" w:rsidRDefault="00F3119E" w:rsidP="003264C2">
            <w:pPr>
              <w:rPr>
                <w:kern w:val="2"/>
              </w:rPr>
            </w:pPr>
            <w:r w:rsidRPr="003264C2">
              <w:rPr>
                <w:kern w:val="2"/>
              </w:rPr>
              <w:t>Усть-Донецкий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3037A">
            <w:pPr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BD14B8">
            <w:pPr>
              <w:spacing w:line="252" w:lineRule="auto"/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24.24.</w:t>
            </w:r>
          </w:p>
        </w:tc>
        <w:tc>
          <w:tcPr>
            <w:tcW w:w="1561" w:type="dxa"/>
          </w:tcPr>
          <w:p w:rsidR="00F3119E" w:rsidRPr="003264C2" w:rsidRDefault="00F3119E" w:rsidP="00BD14B8">
            <w:pPr>
              <w:spacing w:line="252" w:lineRule="auto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Цимлянский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BD14B8">
            <w:pPr>
              <w:spacing w:line="252" w:lineRule="auto"/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24.25.</w:t>
            </w:r>
          </w:p>
        </w:tc>
        <w:tc>
          <w:tcPr>
            <w:tcW w:w="1561" w:type="dxa"/>
          </w:tcPr>
          <w:p w:rsidR="00F3119E" w:rsidRPr="003264C2" w:rsidRDefault="00F3119E" w:rsidP="00BD14B8">
            <w:pPr>
              <w:spacing w:line="252" w:lineRule="auto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Шолоховский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BD14B8">
            <w:pPr>
              <w:spacing w:line="252" w:lineRule="auto"/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24.26.</w:t>
            </w:r>
          </w:p>
        </w:tc>
        <w:tc>
          <w:tcPr>
            <w:tcW w:w="1561" w:type="dxa"/>
          </w:tcPr>
          <w:p w:rsidR="00F3119E" w:rsidRPr="003264C2" w:rsidRDefault="00F3119E" w:rsidP="00BD14B8">
            <w:pPr>
              <w:spacing w:line="252" w:lineRule="auto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Батайск</w:t>
            </w:r>
          </w:p>
        </w:tc>
        <w:tc>
          <w:tcPr>
            <w:tcW w:w="70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BD14B8">
            <w:pPr>
              <w:spacing w:line="252" w:lineRule="auto"/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24.27.</w:t>
            </w:r>
          </w:p>
        </w:tc>
        <w:tc>
          <w:tcPr>
            <w:tcW w:w="1561" w:type="dxa"/>
          </w:tcPr>
          <w:p w:rsidR="00F3119E" w:rsidRPr="003264C2" w:rsidRDefault="00F3119E" w:rsidP="00BD14B8">
            <w:pPr>
              <w:spacing w:line="252" w:lineRule="auto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Гуково</w:t>
            </w:r>
          </w:p>
        </w:tc>
        <w:tc>
          <w:tcPr>
            <w:tcW w:w="70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BD14B8">
            <w:pPr>
              <w:spacing w:line="252" w:lineRule="auto"/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24.28.</w:t>
            </w:r>
          </w:p>
        </w:tc>
        <w:tc>
          <w:tcPr>
            <w:tcW w:w="1561" w:type="dxa"/>
          </w:tcPr>
          <w:p w:rsidR="00F3119E" w:rsidRPr="003264C2" w:rsidRDefault="00F3119E" w:rsidP="00BD14B8">
            <w:pPr>
              <w:spacing w:line="252" w:lineRule="auto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Зверево</w:t>
            </w:r>
          </w:p>
        </w:tc>
        <w:tc>
          <w:tcPr>
            <w:tcW w:w="70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BD14B8">
            <w:pPr>
              <w:spacing w:line="252" w:lineRule="auto"/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24.29.</w:t>
            </w:r>
          </w:p>
        </w:tc>
        <w:tc>
          <w:tcPr>
            <w:tcW w:w="1561" w:type="dxa"/>
          </w:tcPr>
          <w:p w:rsidR="00F3119E" w:rsidRPr="003264C2" w:rsidRDefault="00F3119E" w:rsidP="00BD14B8">
            <w:pPr>
              <w:spacing w:line="252" w:lineRule="auto"/>
              <w:ind w:firstLine="57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Новошах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тинск</w:t>
            </w:r>
          </w:p>
        </w:tc>
        <w:tc>
          <w:tcPr>
            <w:tcW w:w="70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A84D68">
        <w:trPr>
          <w:cantSplit/>
        </w:trPr>
        <w:tc>
          <w:tcPr>
            <w:tcW w:w="477" w:type="dxa"/>
          </w:tcPr>
          <w:p w:rsidR="00F3119E" w:rsidRPr="003264C2" w:rsidRDefault="00F3119E" w:rsidP="00BD14B8">
            <w:pPr>
              <w:spacing w:line="252" w:lineRule="auto"/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24.30.</w:t>
            </w:r>
          </w:p>
        </w:tc>
        <w:tc>
          <w:tcPr>
            <w:tcW w:w="1561" w:type="dxa"/>
          </w:tcPr>
          <w:p w:rsidR="00F3119E" w:rsidRPr="003264C2" w:rsidRDefault="00F3119E" w:rsidP="00BD14B8">
            <w:pPr>
              <w:spacing w:line="252" w:lineRule="auto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Ростов-на-Дону</w:t>
            </w:r>
          </w:p>
        </w:tc>
        <w:tc>
          <w:tcPr>
            <w:tcW w:w="70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F0122D">
        <w:trPr>
          <w:cantSplit/>
        </w:trPr>
        <w:tc>
          <w:tcPr>
            <w:tcW w:w="21660" w:type="dxa"/>
            <w:gridSpan w:val="26"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 xml:space="preserve">25. </w:t>
            </w:r>
            <w:r w:rsidRPr="005862B0">
              <w:t>Cубсиди</w:t>
            </w:r>
            <w:r>
              <w:t>я</w:t>
            </w:r>
            <w:r w:rsidRPr="005862B0">
              <w:t xml:space="preserve"> на реализацию мероприятий по модернизации региональных и муниципальных детских школ искусств по видам искусств</w:t>
            </w:r>
          </w:p>
        </w:tc>
      </w:tr>
      <w:tr w:rsidR="00F3119E" w:rsidRPr="00292615" w:rsidTr="00997C3C">
        <w:trPr>
          <w:cantSplit/>
        </w:trPr>
        <w:tc>
          <w:tcPr>
            <w:tcW w:w="2038" w:type="dxa"/>
            <w:gridSpan w:val="2"/>
          </w:tcPr>
          <w:p w:rsidR="00F3119E" w:rsidRPr="003264C2" w:rsidRDefault="00F3119E" w:rsidP="00BD14B8">
            <w:pPr>
              <w:spacing w:line="252" w:lineRule="auto"/>
              <w:rPr>
                <w:kern w:val="2"/>
              </w:rPr>
            </w:pPr>
            <w:r>
              <w:rPr>
                <w:kern w:val="2"/>
              </w:rPr>
              <w:t>Итого</w:t>
            </w:r>
          </w:p>
        </w:tc>
        <w:tc>
          <w:tcPr>
            <w:tcW w:w="70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rFonts w:eastAsia="Calibri"/>
                <w:kern w:val="2"/>
                <w:lang w:eastAsia="en-US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5862B0">
        <w:trPr>
          <w:cantSplit/>
        </w:trPr>
        <w:tc>
          <w:tcPr>
            <w:tcW w:w="477" w:type="dxa"/>
          </w:tcPr>
          <w:p w:rsidR="00F3119E" w:rsidRPr="003264C2" w:rsidRDefault="00F3119E" w:rsidP="00BD14B8">
            <w:pPr>
              <w:spacing w:line="252" w:lineRule="auto"/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</w:t>
            </w:r>
            <w:r>
              <w:rPr>
                <w:rFonts w:eastAsia="Calibri"/>
                <w:spacing w:val="-10"/>
                <w:kern w:val="2"/>
                <w:lang w:eastAsia="en-US"/>
              </w:rPr>
              <w:t>5</w:t>
            </w:r>
            <w:r w:rsidRPr="003264C2">
              <w:rPr>
                <w:rFonts w:eastAsia="Calibri"/>
                <w:spacing w:val="-10"/>
                <w:kern w:val="2"/>
                <w:lang w:eastAsia="en-US"/>
              </w:rPr>
              <w:t>.</w:t>
            </w:r>
            <w:r>
              <w:rPr>
                <w:rFonts w:eastAsia="Calibri"/>
                <w:spacing w:val="-10"/>
                <w:kern w:val="2"/>
                <w:lang w:eastAsia="en-US"/>
              </w:rPr>
              <w:t>1.</w:t>
            </w:r>
          </w:p>
        </w:tc>
        <w:tc>
          <w:tcPr>
            <w:tcW w:w="1561" w:type="dxa"/>
          </w:tcPr>
          <w:p w:rsidR="00F3119E" w:rsidRPr="003264C2" w:rsidRDefault="00F3119E" w:rsidP="00BD14B8">
            <w:pPr>
              <w:spacing w:line="252" w:lineRule="auto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kern w:val="2"/>
              </w:rPr>
              <w:t>Заветинский район</w:t>
            </w:r>
          </w:p>
        </w:tc>
        <w:tc>
          <w:tcPr>
            <w:tcW w:w="70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F3119E" w:rsidRPr="00292615" w:rsidTr="005862B0">
        <w:trPr>
          <w:cantSplit/>
        </w:trPr>
        <w:tc>
          <w:tcPr>
            <w:tcW w:w="477" w:type="dxa"/>
          </w:tcPr>
          <w:p w:rsidR="00F3119E" w:rsidRPr="003264C2" w:rsidRDefault="00F3119E" w:rsidP="00BD14B8">
            <w:pPr>
              <w:spacing w:line="252" w:lineRule="auto"/>
              <w:ind w:left="-57" w:right="-57"/>
              <w:rPr>
                <w:spacing w:val="-10"/>
                <w:kern w:val="2"/>
              </w:rPr>
            </w:pPr>
            <w:r w:rsidRPr="003264C2">
              <w:rPr>
                <w:rFonts w:eastAsia="Calibri"/>
                <w:spacing w:val="-10"/>
                <w:kern w:val="2"/>
                <w:lang w:eastAsia="en-US"/>
              </w:rPr>
              <w:t>2</w:t>
            </w:r>
            <w:r>
              <w:rPr>
                <w:rFonts w:eastAsia="Calibri"/>
                <w:spacing w:val="-10"/>
                <w:kern w:val="2"/>
                <w:lang w:eastAsia="en-US"/>
              </w:rPr>
              <w:t>5</w:t>
            </w:r>
            <w:r w:rsidRPr="003264C2">
              <w:rPr>
                <w:rFonts w:eastAsia="Calibri"/>
                <w:spacing w:val="-10"/>
                <w:kern w:val="2"/>
                <w:lang w:eastAsia="en-US"/>
              </w:rPr>
              <w:t>.2.</w:t>
            </w:r>
          </w:p>
        </w:tc>
        <w:tc>
          <w:tcPr>
            <w:tcW w:w="1561" w:type="dxa"/>
          </w:tcPr>
          <w:p w:rsidR="00F3119E" w:rsidRPr="003264C2" w:rsidRDefault="00F3119E" w:rsidP="00BD14B8">
            <w:pPr>
              <w:spacing w:line="252" w:lineRule="auto"/>
              <w:rPr>
                <w:rFonts w:eastAsia="Calibri"/>
                <w:kern w:val="2"/>
                <w:lang w:eastAsia="en-US"/>
              </w:rPr>
            </w:pPr>
            <w:r w:rsidRPr="003264C2">
              <w:rPr>
                <w:rFonts w:eastAsia="Calibri"/>
                <w:kern w:val="2"/>
                <w:lang w:eastAsia="en-US"/>
              </w:rPr>
              <w:t>г. Новошах</w:t>
            </w:r>
            <w:r>
              <w:rPr>
                <w:rFonts w:eastAsia="Calibri"/>
                <w:kern w:val="2"/>
                <w:lang w:eastAsia="en-US"/>
              </w:rPr>
              <w:softHyphen/>
            </w:r>
            <w:r w:rsidRPr="003264C2">
              <w:rPr>
                <w:rFonts w:eastAsia="Calibri"/>
                <w:kern w:val="2"/>
                <w:lang w:eastAsia="en-US"/>
              </w:rPr>
              <w:t>тинск</w:t>
            </w:r>
          </w:p>
        </w:tc>
        <w:tc>
          <w:tcPr>
            <w:tcW w:w="70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0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747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8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0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29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1" w:type="dxa"/>
            <w:hideMark/>
          </w:tcPr>
          <w:p w:rsidR="00F3119E" w:rsidRPr="00292615" w:rsidRDefault="00F3119E" w:rsidP="00BD14B8">
            <w:pPr>
              <w:spacing w:line="252" w:lineRule="auto"/>
              <w:jc w:val="center"/>
              <w:rPr>
                <w:kern w:val="2"/>
              </w:rPr>
            </w:pPr>
            <w:r w:rsidRPr="00292615">
              <w:rPr>
                <w:rFonts w:eastAsia="Calibri"/>
                <w:kern w:val="2"/>
                <w:lang w:eastAsia="en-US"/>
              </w:rPr>
              <w:t>–</w:t>
            </w:r>
          </w:p>
        </w:tc>
      </w:tr>
    </w:tbl>
    <w:p w:rsidR="00BB0F6F" w:rsidRPr="008A0A49" w:rsidRDefault="00BB0F6F" w:rsidP="00B3037A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BB0F6F" w:rsidRPr="008A0A49" w:rsidRDefault="00BB0F6F" w:rsidP="00B3037A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Примечание.</w:t>
      </w:r>
    </w:p>
    <w:p w:rsidR="00BB0F6F" w:rsidRPr="008A0A49" w:rsidRDefault="00BB0F6F" w:rsidP="00B3037A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Используемое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сокращение:</w:t>
      </w:r>
    </w:p>
    <w:p w:rsidR="00BB0F6F" w:rsidRPr="008A0A49" w:rsidRDefault="00BB0F6F" w:rsidP="00B3037A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г.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город.</w:t>
      </w:r>
    </w:p>
    <w:p w:rsidR="00BB0F6F" w:rsidRPr="008A0A49" w:rsidRDefault="00BB0F6F" w:rsidP="0095465F">
      <w:pPr>
        <w:pageBreakBefore/>
        <w:tabs>
          <w:tab w:val="left" w:pos="9610"/>
        </w:tabs>
        <w:autoSpaceDE w:val="0"/>
        <w:autoSpaceDN w:val="0"/>
        <w:adjustRightInd w:val="0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>Приложение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№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9</w:t>
      </w:r>
    </w:p>
    <w:p w:rsidR="00BB0F6F" w:rsidRPr="008A0A49" w:rsidRDefault="00BB0F6F" w:rsidP="0095465F">
      <w:pPr>
        <w:tabs>
          <w:tab w:val="left" w:pos="9610"/>
        </w:tabs>
        <w:autoSpaceDE w:val="0"/>
        <w:autoSpaceDN w:val="0"/>
        <w:adjustRightInd w:val="0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>к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государственной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</w:p>
    <w:p w:rsidR="00BB0F6F" w:rsidRPr="008A0A49" w:rsidRDefault="00BB0F6F" w:rsidP="0095465F">
      <w:pPr>
        <w:tabs>
          <w:tab w:val="left" w:pos="9610"/>
        </w:tabs>
        <w:autoSpaceDE w:val="0"/>
        <w:autoSpaceDN w:val="0"/>
        <w:adjustRightInd w:val="0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>программе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Ростовской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области</w:t>
      </w:r>
    </w:p>
    <w:p w:rsidR="00BB0F6F" w:rsidRPr="008A0A49" w:rsidRDefault="00BB0F6F" w:rsidP="0095465F">
      <w:pPr>
        <w:tabs>
          <w:tab w:val="left" w:pos="6416"/>
        </w:tabs>
        <w:autoSpaceDE w:val="0"/>
        <w:autoSpaceDN w:val="0"/>
        <w:adjustRightInd w:val="0"/>
        <w:ind w:left="17010"/>
        <w:jc w:val="center"/>
        <w:rPr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  <w:lang w:eastAsia="en-US"/>
        </w:rPr>
        <w:t>«Развитие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культуры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и</w:t>
      </w:r>
      <w:r w:rsidR="008A0A49" w:rsidRPr="008A0A49">
        <w:rPr>
          <w:kern w:val="2"/>
          <w:sz w:val="28"/>
          <w:szCs w:val="28"/>
          <w:lang w:eastAsia="en-US"/>
        </w:rPr>
        <w:t xml:space="preserve"> </w:t>
      </w:r>
      <w:r w:rsidRPr="008A0A49">
        <w:rPr>
          <w:kern w:val="2"/>
          <w:sz w:val="28"/>
          <w:szCs w:val="28"/>
          <w:lang w:eastAsia="en-US"/>
        </w:rPr>
        <w:t>туризма»</w:t>
      </w:r>
    </w:p>
    <w:p w:rsidR="00BB0F6F" w:rsidRDefault="00BB0F6F" w:rsidP="00A510D9">
      <w:pPr>
        <w:autoSpaceDE w:val="0"/>
        <w:autoSpaceDN w:val="0"/>
        <w:adjustRightInd w:val="0"/>
        <w:jc w:val="center"/>
        <w:rPr>
          <w:rFonts w:eastAsia="Calibri"/>
          <w:kern w:val="2"/>
          <w:sz w:val="28"/>
          <w:szCs w:val="28"/>
          <w:lang w:eastAsia="en-US"/>
        </w:rPr>
      </w:pPr>
    </w:p>
    <w:p w:rsidR="0008403E" w:rsidRPr="008A0A49" w:rsidRDefault="0008403E" w:rsidP="00A510D9">
      <w:pPr>
        <w:autoSpaceDE w:val="0"/>
        <w:autoSpaceDN w:val="0"/>
        <w:adjustRightInd w:val="0"/>
        <w:jc w:val="center"/>
        <w:rPr>
          <w:rFonts w:eastAsia="Calibri"/>
          <w:kern w:val="2"/>
          <w:sz w:val="28"/>
          <w:szCs w:val="28"/>
          <w:lang w:eastAsia="en-US"/>
        </w:rPr>
      </w:pPr>
    </w:p>
    <w:p w:rsidR="00BB0F6F" w:rsidRPr="008A0A49" w:rsidRDefault="00BB0F6F" w:rsidP="00A510D9">
      <w:pPr>
        <w:autoSpaceDE w:val="0"/>
        <w:autoSpaceDN w:val="0"/>
        <w:adjustRightInd w:val="0"/>
        <w:jc w:val="center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ПЕРЕЧЕНЬ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</w:p>
    <w:p w:rsidR="00BB0F6F" w:rsidRPr="008A0A49" w:rsidRDefault="00BB0F6F" w:rsidP="00A510D9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инвестиционных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проектов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(объектов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капитального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строительства,</w:t>
      </w:r>
      <w:r w:rsidR="008A0A49" w:rsidRPr="008A0A49">
        <w:rPr>
          <w:kern w:val="2"/>
          <w:sz w:val="28"/>
          <w:szCs w:val="28"/>
        </w:rPr>
        <w:t xml:space="preserve"> </w:t>
      </w:r>
    </w:p>
    <w:p w:rsidR="00BB0F6F" w:rsidRPr="008A0A49" w:rsidRDefault="00BB0F6F" w:rsidP="00A510D9">
      <w:pPr>
        <w:autoSpaceDE w:val="0"/>
        <w:autoSpaceDN w:val="0"/>
        <w:adjustRightInd w:val="0"/>
        <w:jc w:val="center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kern w:val="2"/>
          <w:sz w:val="28"/>
          <w:szCs w:val="28"/>
        </w:rPr>
        <w:t>реконструкции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и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капитального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ремонта,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находящихся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в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муниципальной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собственности)</w:t>
      </w:r>
    </w:p>
    <w:p w:rsidR="00BB0F6F" w:rsidRPr="008A0A49" w:rsidRDefault="00BB0F6F" w:rsidP="00A510D9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630"/>
        <w:gridCol w:w="1861"/>
        <w:gridCol w:w="1962"/>
        <w:gridCol w:w="1734"/>
        <w:gridCol w:w="1140"/>
        <w:gridCol w:w="1139"/>
        <w:gridCol w:w="1140"/>
        <w:gridCol w:w="930"/>
        <w:gridCol w:w="945"/>
        <w:gridCol w:w="930"/>
        <w:gridCol w:w="945"/>
        <w:gridCol w:w="930"/>
        <w:gridCol w:w="945"/>
        <w:gridCol w:w="930"/>
        <w:gridCol w:w="945"/>
        <w:gridCol w:w="930"/>
      </w:tblGrid>
      <w:tr w:rsidR="00BB0F6F" w:rsidRPr="004A3A96" w:rsidTr="00FC4631">
        <w:tc>
          <w:tcPr>
            <w:tcW w:w="624" w:type="dxa"/>
            <w:vMerge w:val="restart"/>
            <w:shd w:val="clear" w:color="auto" w:fill="auto"/>
            <w:hideMark/>
          </w:tcPr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№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п/п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3E3659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Наименование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инвестиционного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проекта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3E3659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Номер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дата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положительных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заключений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экспертизы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проектной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документации,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достоверности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определения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сметной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стоимости</w:t>
            </w:r>
          </w:p>
        </w:tc>
        <w:tc>
          <w:tcPr>
            <w:tcW w:w="1962" w:type="dxa"/>
            <w:vMerge w:val="restart"/>
            <w:shd w:val="clear" w:color="auto" w:fill="auto"/>
            <w:hideMark/>
          </w:tcPr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Источники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финансирования</w:t>
            </w:r>
          </w:p>
        </w:tc>
        <w:tc>
          <w:tcPr>
            <w:tcW w:w="1734" w:type="dxa"/>
            <w:vMerge w:val="restart"/>
            <w:shd w:val="clear" w:color="auto" w:fill="auto"/>
            <w:hideMark/>
          </w:tcPr>
          <w:p w:rsidR="003E3659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Сметная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стоимость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3E3659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ценах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соответст</w:t>
            </w:r>
            <w:r w:rsidR="003E3659">
              <w:rPr>
                <w:kern w:val="2"/>
                <w:sz w:val="24"/>
                <w:szCs w:val="24"/>
              </w:rPr>
              <w:softHyphen/>
            </w:r>
            <w:r w:rsidRPr="004A3A96">
              <w:rPr>
                <w:kern w:val="2"/>
                <w:sz w:val="24"/>
                <w:szCs w:val="24"/>
              </w:rPr>
              <w:t>вующих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лет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3E3659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на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начало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производства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работ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(тыс.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рублей)</w:t>
            </w:r>
          </w:p>
        </w:tc>
        <w:tc>
          <w:tcPr>
            <w:tcW w:w="11849" w:type="dxa"/>
            <w:gridSpan w:val="12"/>
            <w:shd w:val="clear" w:color="auto" w:fill="auto"/>
            <w:hideMark/>
          </w:tcPr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В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том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числе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по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годам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реализации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государственной</w:t>
            </w:r>
            <w:r w:rsidR="008A0A49" w:rsidRPr="004A3A96">
              <w:rPr>
                <w:kern w:val="2"/>
                <w:sz w:val="24"/>
                <w:szCs w:val="24"/>
              </w:rPr>
              <w:t xml:space="preserve"> </w:t>
            </w:r>
            <w:r w:rsidRPr="004A3A96">
              <w:rPr>
                <w:kern w:val="2"/>
                <w:sz w:val="24"/>
                <w:szCs w:val="24"/>
              </w:rPr>
              <w:t>программы</w:t>
            </w:r>
          </w:p>
        </w:tc>
      </w:tr>
      <w:tr w:rsidR="00BB0F6F" w:rsidRPr="004A3A96" w:rsidTr="00FC4631">
        <w:tc>
          <w:tcPr>
            <w:tcW w:w="624" w:type="dxa"/>
            <w:vMerge/>
            <w:shd w:val="clear" w:color="auto" w:fill="auto"/>
            <w:hideMark/>
          </w:tcPr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vMerge/>
            <w:shd w:val="clear" w:color="auto" w:fill="auto"/>
            <w:hideMark/>
          </w:tcPr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734" w:type="dxa"/>
            <w:vMerge/>
            <w:shd w:val="clear" w:color="auto" w:fill="auto"/>
            <w:hideMark/>
          </w:tcPr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  <w:hideMark/>
          </w:tcPr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2019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2021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2022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2023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2024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2025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2026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2027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2028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2029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4A3A96" w:rsidRDefault="00BB0F6F" w:rsidP="00B3037A">
            <w:pPr>
              <w:jc w:val="center"/>
              <w:rPr>
                <w:kern w:val="2"/>
                <w:sz w:val="24"/>
                <w:szCs w:val="24"/>
              </w:rPr>
            </w:pPr>
            <w:r w:rsidRPr="004A3A96">
              <w:rPr>
                <w:kern w:val="2"/>
                <w:sz w:val="24"/>
                <w:szCs w:val="24"/>
              </w:rPr>
              <w:t>2030</w:t>
            </w:r>
          </w:p>
        </w:tc>
      </w:tr>
    </w:tbl>
    <w:p w:rsidR="00FC4631" w:rsidRPr="00FC4631" w:rsidRDefault="00FC4631">
      <w:pPr>
        <w:rPr>
          <w:sz w:val="2"/>
          <w:szCs w:val="2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715"/>
        <w:gridCol w:w="3630"/>
        <w:gridCol w:w="1861"/>
        <w:gridCol w:w="1962"/>
        <w:gridCol w:w="1734"/>
        <w:gridCol w:w="1140"/>
        <w:gridCol w:w="1139"/>
        <w:gridCol w:w="1140"/>
        <w:gridCol w:w="930"/>
        <w:gridCol w:w="945"/>
        <w:gridCol w:w="930"/>
        <w:gridCol w:w="945"/>
        <w:gridCol w:w="930"/>
        <w:gridCol w:w="945"/>
        <w:gridCol w:w="930"/>
        <w:gridCol w:w="945"/>
        <w:gridCol w:w="930"/>
      </w:tblGrid>
      <w:tr w:rsidR="00BB0F6F" w:rsidRPr="00BD14B8" w:rsidTr="00BD14B8">
        <w:trPr>
          <w:tblHeader/>
        </w:trPr>
        <w:tc>
          <w:tcPr>
            <w:tcW w:w="71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</w:p>
        </w:tc>
        <w:tc>
          <w:tcPr>
            <w:tcW w:w="36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861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17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Подпрограмма</w:t>
            </w:r>
            <w:r w:rsidR="008A0A49" w:rsidRPr="00BD14B8">
              <w:rPr>
                <w:b/>
                <w:bCs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«Развитие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культуры»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8F5C2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994 272,</w:t>
            </w:r>
            <w:r w:rsidR="00FE1D31" w:rsidRPr="00BD14B8"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431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348,7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8F5C2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686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="00FE1D31" w:rsidRPr="00BD14B8">
              <w:rPr>
                <w:spacing w:val="-10"/>
                <w:kern w:val="2"/>
                <w:sz w:val="24"/>
                <w:szCs w:val="24"/>
              </w:rPr>
              <w:t>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F5C22" w:rsidRPr="00BD14B8">
              <w:rPr>
                <w:spacing w:val="-10"/>
                <w:kern w:val="2"/>
                <w:sz w:val="24"/>
                <w:szCs w:val="24"/>
              </w:rPr>
              <w:t>00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8F5C22" w:rsidRPr="00BD14B8">
              <w:rPr>
                <w:spacing w:val="-10"/>
                <w:kern w:val="2"/>
                <w:sz w:val="24"/>
                <w:szCs w:val="24"/>
              </w:rPr>
              <w:t>147</w:t>
            </w:r>
            <w:r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="0060389A" w:rsidRPr="00BD14B8"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F5C22" w:rsidRPr="00BD14B8">
              <w:rPr>
                <w:spacing w:val="-10"/>
                <w:kern w:val="2"/>
                <w:sz w:val="24"/>
                <w:szCs w:val="24"/>
              </w:rPr>
              <w:t>36 1</w:t>
            </w: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F5C22" w:rsidRPr="00BD14B8">
              <w:rPr>
                <w:spacing w:val="-10"/>
                <w:kern w:val="2"/>
                <w:sz w:val="24"/>
                <w:szCs w:val="24"/>
              </w:rPr>
              <w:t>3,2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8F5C2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739 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Pr="00BD14B8">
              <w:rPr>
                <w:spacing w:val="-10"/>
                <w:kern w:val="2"/>
                <w:sz w:val="24"/>
                <w:szCs w:val="24"/>
              </w:rPr>
              <w:t>40,</w:t>
            </w:r>
            <w:r w:rsidR="00FE1D31" w:rsidRPr="00BD14B8">
              <w:rPr>
                <w:spacing w:val="-10"/>
                <w:kern w:val="2"/>
                <w:sz w:val="24"/>
                <w:szCs w:val="24"/>
              </w:rPr>
              <w:t>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374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293,9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8F5C2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54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0</w:t>
            </w:r>
            <w:r w:rsidRPr="00BD14B8">
              <w:rPr>
                <w:spacing w:val="-10"/>
                <w:kern w:val="2"/>
                <w:sz w:val="24"/>
                <w:szCs w:val="24"/>
              </w:rPr>
              <w:t>93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="00FE1D31" w:rsidRPr="00BD14B8"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8F5C2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558 5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0</w:t>
            </w:r>
            <w:r w:rsidRPr="00BD14B8">
              <w:rPr>
                <w:spacing w:val="-10"/>
                <w:kern w:val="2"/>
                <w:sz w:val="24"/>
                <w:szCs w:val="24"/>
              </w:rPr>
              <w:t>2,3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F5C22" w:rsidRPr="00BD14B8">
              <w:rPr>
                <w:spacing w:val="-10"/>
                <w:kern w:val="2"/>
                <w:sz w:val="24"/>
                <w:szCs w:val="24"/>
              </w:rPr>
              <w:t>25 236,9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8F5C2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62</w:t>
            </w:r>
            <w:r w:rsidRPr="00BD14B8">
              <w:rPr>
                <w:spacing w:val="-10"/>
                <w:kern w:val="2"/>
                <w:sz w:val="24"/>
                <w:szCs w:val="24"/>
              </w:rPr>
              <w:t>0,8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700,0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F5C22" w:rsidRPr="00BD14B8">
              <w:rPr>
                <w:spacing w:val="-10"/>
                <w:kern w:val="2"/>
                <w:sz w:val="24"/>
                <w:szCs w:val="24"/>
              </w:rPr>
              <w:t>8 1</w:t>
            </w: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F5C22" w:rsidRPr="00BD14B8">
              <w:rPr>
                <w:spacing w:val="-10"/>
                <w:kern w:val="2"/>
                <w:sz w:val="24"/>
                <w:szCs w:val="24"/>
              </w:rPr>
              <w:t>0,8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8F5C2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16 800,0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8F5C2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0</w:t>
            </w:r>
            <w:r w:rsidR="0060389A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81</w:t>
            </w:r>
            <w:r w:rsidR="0060389A" w:rsidRPr="00BD14B8">
              <w:rPr>
                <w:spacing w:val="-10"/>
                <w:kern w:val="2"/>
                <w:sz w:val="24"/>
                <w:szCs w:val="24"/>
              </w:rPr>
              <w:t>1,8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354,8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</w:t>
            </w:r>
            <w:r w:rsidR="008F5C22" w:rsidRPr="00BD14B8">
              <w:rPr>
                <w:spacing w:val="-10"/>
                <w:kern w:val="2"/>
                <w:sz w:val="24"/>
                <w:szCs w:val="24"/>
              </w:rPr>
              <w:t>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8F5C22"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F5C22"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="0060389A" w:rsidRPr="00BD14B8">
              <w:rPr>
                <w:spacing w:val="-10"/>
                <w:kern w:val="2"/>
                <w:sz w:val="24"/>
                <w:szCs w:val="24"/>
              </w:rPr>
              <w:t>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F5C22"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8F5C22" w:rsidRPr="00BD14B8">
              <w:rPr>
                <w:spacing w:val="-10"/>
                <w:kern w:val="2"/>
                <w:sz w:val="24"/>
                <w:szCs w:val="24"/>
              </w:rPr>
              <w:t>84</w:t>
            </w:r>
            <w:r w:rsidRPr="00BD14B8">
              <w:rPr>
                <w:spacing w:val="-10"/>
                <w:kern w:val="2"/>
                <w:sz w:val="24"/>
                <w:szCs w:val="24"/>
              </w:rPr>
              <w:t>5,</w:t>
            </w:r>
            <w:r w:rsidR="0060389A" w:rsidRPr="00BD14B8">
              <w:rPr>
                <w:spacing w:val="-10"/>
                <w:kern w:val="2"/>
                <w:sz w:val="24"/>
                <w:szCs w:val="24"/>
              </w:rPr>
              <w:t>5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F5C22" w:rsidRPr="00BD14B8">
              <w:rPr>
                <w:spacing w:val="-10"/>
                <w:kern w:val="2"/>
                <w:sz w:val="24"/>
                <w:szCs w:val="24"/>
              </w:rPr>
              <w:t>0 926,3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780042" w:rsidRPr="00BD14B8" w:rsidTr="00BD14B8">
        <w:tc>
          <w:tcPr>
            <w:tcW w:w="4345" w:type="dxa"/>
            <w:gridSpan w:val="2"/>
            <w:vMerge w:val="restart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 по объектам капитального строительства и реконструкции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627 925,7</w:t>
            </w:r>
          </w:p>
        </w:tc>
        <w:tc>
          <w:tcPr>
            <w:tcW w:w="1140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34 580,1</w:t>
            </w:r>
          </w:p>
        </w:tc>
        <w:tc>
          <w:tcPr>
            <w:tcW w:w="1139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82 61</w:t>
            </w:r>
            <w:r w:rsidRPr="00BD14B8">
              <w:rPr>
                <w:spacing w:val="-10"/>
                <w:kern w:val="2"/>
                <w:sz w:val="24"/>
                <w:szCs w:val="24"/>
                <w:lang w:val="en-US"/>
              </w:rPr>
              <w:t>9</w:t>
            </w:r>
            <w:r w:rsidRPr="00BD14B8">
              <w:rPr>
                <w:spacing w:val="-10"/>
                <w:kern w:val="2"/>
                <w:sz w:val="24"/>
                <w:szCs w:val="24"/>
              </w:rPr>
              <w:t>,2</w:t>
            </w:r>
          </w:p>
        </w:tc>
        <w:tc>
          <w:tcPr>
            <w:tcW w:w="1140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339 507,1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158 577,9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780042" w:rsidRPr="00BD14B8" w:rsidTr="00BD14B8">
        <w:tc>
          <w:tcPr>
            <w:tcW w:w="4345" w:type="dxa"/>
            <w:gridSpan w:val="2"/>
            <w:vMerge/>
            <w:shd w:val="clear" w:color="auto" w:fill="auto"/>
            <w:hideMark/>
          </w:tcPr>
          <w:p w:rsidR="00780042" w:rsidRPr="00BD14B8" w:rsidRDefault="00780042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780042" w:rsidRPr="00BD14B8" w:rsidRDefault="00780042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780042" w:rsidRPr="00BD14B8" w:rsidRDefault="00780042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612 871,1</w:t>
            </w:r>
          </w:p>
        </w:tc>
        <w:tc>
          <w:tcPr>
            <w:tcW w:w="114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30 002,5</w:t>
            </w:r>
          </w:p>
        </w:tc>
        <w:tc>
          <w:tcPr>
            <w:tcW w:w="1139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79 32</w:t>
            </w:r>
            <w:r w:rsidRPr="00BD14B8">
              <w:rPr>
                <w:spacing w:val="-10"/>
                <w:kern w:val="2"/>
                <w:sz w:val="24"/>
                <w:szCs w:val="24"/>
                <w:lang w:val="en-US"/>
              </w:rPr>
              <w:t>4</w:t>
            </w:r>
            <w:r w:rsidRPr="00BD14B8">
              <w:rPr>
                <w:spacing w:val="-10"/>
                <w:kern w:val="2"/>
                <w:sz w:val="24"/>
                <w:szCs w:val="24"/>
              </w:rPr>
              <w:t>,6</w:t>
            </w:r>
          </w:p>
        </w:tc>
        <w:tc>
          <w:tcPr>
            <w:tcW w:w="114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334 543,2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158 577,9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780042" w:rsidRPr="00BD14B8" w:rsidTr="00BD14B8">
        <w:tc>
          <w:tcPr>
            <w:tcW w:w="4345" w:type="dxa"/>
            <w:gridSpan w:val="2"/>
            <w:vMerge/>
            <w:shd w:val="clear" w:color="auto" w:fill="auto"/>
            <w:hideMark/>
          </w:tcPr>
          <w:p w:rsidR="00780042" w:rsidRPr="00BD14B8" w:rsidRDefault="00780042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780042" w:rsidRPr="00BD14B8" w:rsidRDefault="00780042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780042" w:rsidRPr="00BD14B8" w:rsidRDefault="00780042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780042" w:rsidRPr="00BD14B8" w:rsidTr="00BD14B8">
        <w:tc>
          <w:tcPr>
            <w:tcW w:w="4345" w:type="dxa"/>
            <w:gridSpan w:val="2"/>
            <w:vMerge/>
            <w:shd w:val="clear" w:color="auto" w:fill="auto"/>
            <w:hideMark/>
          </w:tcPr>
          <w:p w:rsidR="00780042" w:rsidRPr="00BD14B8" w:rsidRDefault="00780042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780042" w:rsidRPr="00BD14B8" w:rsidRDefault="00780042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780042" w:rsidRPr="00BD14B8" w:rsidRDefault="00780042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15 054,6</w:t>
            </w:r>
          </w:p>
        </w:tc>
        <w:tc>
          <w:tcPr>
            <w:tcW w:w="114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4 577,6</w:t>
            </w:r>
          </w:p>
        </w:tc>
        <w:tc>
          <w:tcPr>
            <w:tcW w:w="1139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3 2</w:t>
            </w:r>
            <w:r w:rsidRPr="00BD14B8">
              <w:rPr>
                <w:spacing w:val="-10"/>
                <w:kern w:val="2"/>
                <w:sz w:val="24"/>
                <w:szCs w:val="24"/>
                <w:lang w:val="en-US"/>
              </w:rPr>
              <w:t>94</w:t>
            </w:r>
            <w:r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Pr="00BD14B8">
              <w:rPr>
                <w:spacing w:val="-10"/>
                <w:kern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114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4 963,9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780042" w:rsidRPr="00BD14B8" w:rsidTr="00BD14B8">
        <w:tc>
          <w:tcPr>
            <w:tcW w:w="4345" w:type="dxa"/>
            <w:gridSpan w:val="2"/>
            <w:vMerge w:val="restart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 по объектам капитального ремонта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1 366</w:t>
            </w:r>
            <w:r w:rsidR="00FE1D31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34</w:t>
            </w:r>
            <w:r w:rsidR="00FE1D31" w:rsidRPr="00BD14B8">
              <w:rPr>
                <w:spacing w:val="-10"/>
                <w:kern w:val="2"/>
                <w:sz w:val="24"/>
                <w:szCs w:val="24"/>
              </w:rPr>
              <w:t>7,0</w:t>
            </w:r>
          </w:p>
        </w:tc>
        <w:tc>
          <w:tcPr>
            <w:tcW w:w="1140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396 768,6</w:t>
            </w:r>
          </w:p>
        </w:tc>
        <w:tc>
          <w:tcPr>
            <w:tcW w:w="1139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603 540,</w:t>
            </w:r>
            <w:r w:rsidR="00FE1D31" w:rsidRPr="00BD14B8"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1140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260 640,</w:t>
            </w:r>
            <w:r w:rsidR="0060389A" w:rsidRPr="00BD14B8"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77 585,3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780042" w:rsidRPr="00BD14B8" w:rsidTr="00BD14B8">
        <w:tc>
          <w:tcPr>
            <w:tcW w:w="4345" w:type="dxa"/>
            <w:gridSpan w:val="2"/>
            <w:vMerge/>
            <w:shd w:val="clear" w:color="auto" w:fill="auto"/>
            <w:hideMark/>
          </w:tcPr>
          <w:p w:rsidR="00780042" w:rsidRPr="00BD14B8" w:rsidRDefault="00780042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780042" w:rsidRPr="00BD14B8" w:rsidRDefault="00780042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780042" w:rsidRPr="00BD14B8" w:rsidRDefault="00780042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734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1 126</w:t>
            </w:r>
            <w:r w:rsidR="00FE1D31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969</w:t>
            </w:r>
            <w:r w:rsidR="00FE1D31" w:rsidRPr="00BD14B8">
              <w:rPr>
                <w:spacing w:val="-10"/>
                <w:kern w:val="2"/>
                <w:sz w:val="24"/>
                <w:szCs w:val="24"/>
              </w:rPr>
              <w:t>,0</w:t>
            </w:r>
          </w:p>
        </w:tc>
        <w:tc>
          <w:tcPr>
            <w:tcW w:w="114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344 291,4</w:t>
            </w:r>
          </w:p>
        </w:tc>
        <w:tc>
          <w:tcPr>
            <w:tcW w:w="1139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467 769,</w:t>
            </w:r>
            <w:r w:rsidR="00FE1D31" w:rsidRPr="00BD14B8">
              <w:rPr>
                <w:spacing w:val="-10"/>
                <w:kern w:val="2"/>
                <w:sz w:val="24"/>
                <w:szCs w:val="24"/>
              </w:rPr>
              <w:t>1</w:t>
            </w:r>
          </w:p>
        </w:tc>
        <w:tc>
          <w:tcPr>
            <w:tcW w:w="114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223 959,1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66 659,0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780042" w:rsidRPr="00BD14B8" w:rsidTr="00BD14B8">
        <w:tc>
          <w:tcPr>
            <w:tcW w:w="4345" w:type="dxa"/>
            <w:gridSpan w:val="2"/>
            <w:vMerge/>
            <w:shd w:val="clear" w:color="auto" w:fill="auto"/>
            <w:hideMark/>
          </w:tcPr>
          <w:p w:rsidR="00780042" w:rsidRPr="00BD14B8" w:rsidRDefault="00780042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780042" w:rsidRPr="00BD14B8" w:rsidRDefault="00780042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780042" w:rsidRPr="00BD14B8" w:rsidRDefault="00780042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63 620,8</w:t>
            </w:r>
          </w:p>
        </w:tc>
        <w:tc>
          <w:tcPr>
            <w:tcW w:w="114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8 700,0</w:t>
            </w:r>
          </w:p>
        </w:tc>
        <w:tc>
          <w:tcPr>
            <w:tcW w:w="1139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38 120,8</w:t>
            </w:r>
          </w:p>
        </w:tc>
        <w:tc>
          <w:tcPr>
            <w:tcW w:w="114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16 800,0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780042" w:rsidRPr="00BD14B8" w:rsidTr="00BD14B8">
        <w:tc>
          <w:tcPr>
            <w:tcW w:w="4345" w:type="dxa"/>
            <w:gridSpan w:val="2"/>
            <w:vMerge/>
            <w:shd w:val="clear" w:color="auto" w:fill="auto"/>
            <w:hideMark/>
          </w:tcPr>
          <w:p w:rsidR="00780042" w:rsidRPr="00BD14B8" w:rsidRDefault="00780042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780042" w:rsidRPr="00BD14B8" w:rsidRDefault="00780042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780042" w:rsidRPr="00BD14B8" w:rsidRDefault="00780042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175 757,</w:t>
            </w:r>
            <w:r w:rsidR="0060389A" w:rsidRPr="00BD14B8">
              <w:rPr>
                <w:spacing w:val="-10"/>
                <w:kern w:val="2"/>
                <w:sz w:val="24"/>
                <w:szCs w:val="24"/>
              </w:rPr>
              <w:t>2</w:t>
            </w:r>
          </w:p>
        </w:tc>
        <w:tc>
          <w:tcPr>
            <w:tcW w:w="114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43 777,2</w:t>
            </w:r>
          </w:p>
        </w:tc>
        <w:tc>
          <w:tcPr>
            <w:tcW w:w="1139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97 650,</w:t>
            </w:r>
            <w:r w:rsidR="0060389A" w:rsidRPr="00BD14B8"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114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19 881,</w:t>
            </w:r>
            <w:r w:rsidR="0060389A" w:rsidRPr="00BD14B8">
              <w:rPr>
                <w:spacing w:val="-10"/>
                <w:kern w:val="2"/>
                <w:sz w:val="24"/>
                <w:szCs w:val="24"/>
              </w:rPr>
              <w:t>6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10 926,3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780042" w:rsidRPr="00BD14B8" w:rsidRDefault="00780042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1.1.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Белокалитвинский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117,0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683,0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434,0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589,5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414,1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175,4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527,5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268,9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258,6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1.1.1.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Ильинского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являющегося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структурным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подразделением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муниципального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учреждения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Ильиновского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поселения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«Ильинская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клубная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система»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61-1-5-0117-13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31.01.2013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683,0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683,0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414,1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414,1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268,9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268,9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1.1.2.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Заречный,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обл.,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Белая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Калитва,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Машиностроителей,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3-6-1-0629-14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22.12.2014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742,4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742,4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623,8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623,8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118,6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118,6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1.1.3.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3E3659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мемориала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«Безымянному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солдату»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3E3659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153703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р-н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Белокалитвинский,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153703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Белая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Калитва,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50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запад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Большая,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д.62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61-1-0029-19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22.01.2019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780042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691,6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780042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691,6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780042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551,6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780042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551,6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140,0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140,0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1.2.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Боковский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F608E9" w:rsidRPr="00BD14B8">
              <w:rPr>
                <w:spacing w:val="-10"/>
                <w:kern w:val="2"/>
                <w:sz w:val="24"/>
                <w:szCs w:val="24"/>
              </w:rPr>
              <w:t>3 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F608E9" w:rsidRPr="00BD14B8">
              <w:rPr>
                <w:spacing w:val="-10"/>
                <w:kern w:val="2"/>
                <w:sz w:val="24"/>
                <w:szCs w:val="24"/>
              </w:rPr>
              <w:t>71,3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065,6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F608E9" w:rsidRPr="00BD14B8">
              <w:rPr>
                <w:spacing w:val="-10"/>
                <w:kern w:val="2"/>
                <w:sz w:val="24"/>
                <w:szCs w:val="24"/>
              </w:rPr>
              <w:t>6 10</w:t>
            </w: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F608E9" w:rsidRPr="00BD14B8">
              <w:rPr>
                <w:spacing w:val="-10"/>
                <w:kern w:val="2"/>
                <w:sz w:val="24"/>
                <w:szCs w:val="24"/>
              </w:rPr>
              <w:t>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F608E9" w:rsidRPr="00BD14B8">
              <w:rPr>
                <w:spacing w:val="-10"/>
                <w:kern w:val="2"/>
                <w:sz w:val="24"/>
                <w:szCs w:val="24"/>
              </w:rPr>
              <w:t>1 056,0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229,5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F608E9" w:rsidRPr="00BD14B8">
              <w:rPr>
                <w:spacing w:val="-10"/>
                <w:kern w:val="2"/>
                <w:sz w:val="24"/>
                <w:szCs w:val="24"/>
              </w:rPr>
              <w:t>4 826,5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F608E9" w:rsidRPr="00BD14B8">
              <w:rPr>
                <w:spacing w:val="-10"/>
                <w:kern w:val="2"/>
                <w:sz w:val="24"/>
                <w:szCs w:val="24"/>
              </w:rPr>
              <w:t> 115,3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836,1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F608E9" w:rsidRPr="00BD14B8">
              <w:rPr>
                <w:spacing w:val="-10"/>
                <w:kern w:val="2"/>
                <w:sz w:val="24"/>
                <w:szCs w:val="24"/>
              </w:rPr>
              <w:t> 279,2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«Каргинский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СДК»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3-6-1-0152-17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29.06.2017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121,0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121,0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919,1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919,1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201,9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201,9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3E3659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«Дуленковский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СДК»,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филиал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«Белавинский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СДК»,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346254,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3E3659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Боковский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р-он,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Белавин,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Центральная,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17-а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61-1-0582-18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12.07.2018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439,1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439,1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221,6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221,6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217,5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217,5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608E9" w:rsidRPr="00BD14B8" w:rsidTr="00BD14B8">
        <w:trPr>
          <w:trHeight w:val="293"/>
        </w:trPr>
        <w:tc>
          <w:tcPr>
            <w:tcW w:w="715" w:type="dxa"/>
            <w:vMerge w:val="restart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Выборочный капитальный ремонт МБУК «Верхнечирский СДК» 346243 Ростовская область, Боковский район, </w:t>
            </w:r>
          </w:p>
          <w:p w:rsidR="00F608E9" w:rsidRPr="00BD14B8" w:rsidRDefault="00F608E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 Верхнечирский, ул. Мира, 86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 3-6-1-0135-17 от 07.06.2017</w:t>
            </w:r>
          </w:p>
        </w:tc>
        <w:tc>
          <w:tcPr>
            <w:tcW w:w="1962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6 421,9</w:t>
            </w:r>
          </w:p>
        </w:tc>
        <w:tc>
          <w:tcPr>
            <w:tcW w:w="114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6 421,9</w:t>
            </w:r>
          </w:p>
        </w:tc>
        <w:tc>
          <w:tcPr>
            <w:tcW w:w="114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608E9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6 107,2</w:t>
            </w:r>
          </w:p>
        </w:tc>
        <w:tc>
          <w:tcPr>
            <w:tcW w:w="114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6 107,2</w:t>
            </w:r>
          </w:p>
        </w:tc>
        <w:tc>
          <w:tcPr>
            <w:tcW w:w="114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608E9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608E9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314,7</w:t>
            </w:r>
          </w:p>
        </w:tc>
        <w:tc>
          <w:tcPr>
            <w:tcW w:w="114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314,7</w:t>
            </w:r>
          </w:p>
        </w:tc>
        <w:tc>
          <w:tcPr>
            <w:tcW w:w="114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608E9" w:rsidRPr="00BD14B8" w:rsidRDefault="00F608E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1.2.4.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летчику-герою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Абдирову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другим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Боковский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Коньков,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Коньковская,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«А»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3-6-1-0143-17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20.06.2017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188,3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188,3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130,1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130,1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58,2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58,2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1.2.5.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воинам-освободителям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погибшим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1942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году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Боковский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ст.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Боковская,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пер.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Теличенко,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3-6-1-0142-17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20.06.2017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500,1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500,1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377,6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377,6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122,5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122,5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1.2.6.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ВОВ,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Боковский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Грушинский,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Грушинская,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69/1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Р61-3-6-1-0337-16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31.05.2016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296,8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296,8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233,3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233,3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63,5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63,5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1.2.7.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ВОВ,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Боковский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Попов,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Заречная,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34/1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Р61-3-6-1-0338-16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31.05.2016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192,4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192,4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134,0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134,0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58,4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58,4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1.2.8.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ВОВ,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Боковский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Илларионов,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Магрицкого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А.В.,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82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Р61-3-6-1-0354-16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08.06.2016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827,8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827,8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787,2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787,2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40,6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40,6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1.2.9.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«Воинам-освободителям»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Боковский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044B22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Верхнечирский,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Мира,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«Б»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61-1-0546-18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29.06.2018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294,2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294,2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230,8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230,8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63,4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63,4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8"/>
                <w:kern w:val="2"/>
                <w:sz w:val="24"/>
                <w:szCs w:val="24"/>
              </w:rPr>
            </w:pPr>
            <w:r w:rsidRPr="00BD14B8">
              <w:rPr>
                <w:spacing w:val="-18"/>
                <w:kern w:val="2"/>
                <w:sz w:val="24"/>
                <w:szCs w:val="24"/>
              </w:rPr>
              <w:t>1.2.10.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«Воинам-односельчанам»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Боковский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044B22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Верхнечирский,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Мира,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«В»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61-1-0569-18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05.07.2018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205,9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205,9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8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195,8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195,8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8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8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8"/>
                <w:kern w:val="2"/>
                <w:sz w:val="24"/>
                <w:szCs w:val="24"/>
              </w:rPr>
            </w:pPr>
            <w:r w:rsidRPr="00BD14B8">
              <w:rPr>
                <w:spacing w:val="-18"/>
                <w:kern w:val="2"/>
                <w:sz w:val="24"/>
                <w:szCs w:val="24"/>
              </w:rPr>
              <w:t>1.2.11.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«Пономаревский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СДК»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Боковский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с.</w:t>
            </w:r>
            <w:r w:rsidR="00044B22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Пономаревка,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044B22" w:rsidRPr="00BD14B8">
              <w:rPr>
                <w:kern w:val="2"/>
                <w:sz w:val="24"/>
                <w:szCs w:val="24"/>
              </w:rPr>
              <w:t> </w:t>
            </w:r>
            <w:r w:rsidRPr="00BD14B8">
              <w:rPr>
                <w:kern w:val="2"/>
                <w:sz w:val="24"/>
                <w:szCs w:val="24"/>
              </w:rPr>
              <w:t>Школьная,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39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61-1-0251-19</w:t>
            </w:r>
          </w:p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27.03.2019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11435,0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11435,0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8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10874,7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10874,7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8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8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560,3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560,3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8"/>
                <w:kern w:val="2"/>
                <w:sz w:val="24"/>
                <w:szCs w:val="24"/>
              </w:rPr>
            </w:pPr>
            <w:r w:rsidRPr="00BD14B8">
              <w:rPr>
                <w:spacing w:val="-18"/>
                <w:kern w:val="2"/>
                <w:sz w:val="24"/>
                <w:szCs w:val="24"/>
              </w:rPr>
              <w:t>1.2.12.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филиала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хутора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Илларионов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«Краснокутский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СДК»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346256,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Боковский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044B22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Илларионов,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Магрицкого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А.В.,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25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61-1-0331-19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16.04.2019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7009,9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7009,9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8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6666,4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6666,4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8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8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343,5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343,5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8"/>
                <w:kern w:val="2"/>
                <w:sz w:val="24"/>
                <w:szCs w:val="24"/>
              </w:rPr>
            </w:pPr>
            <w:r w:rsidRPr="00BD14B8">
              <w:rPr>
                <w:spacing w:val="-18"/>
                <w:kern w:val="2"/>
                <w:sz w:val="24"/>
                <w:szCs w:val="24"/>
              </w:rPr>
              <w:t>1.2.13.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«Воинам-освободителям»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Боковский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Горбатов,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Луговая,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61-1-0011-19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16.01.2019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1238,9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1238,9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1178,2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1178,2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60,7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60,7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1.3.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Верхнедонской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616787"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616787" w:rsidRPr="00BD14B8">
              <w:rPr>
                <w:spacing w:val="-10"/>
                <w:kern w:val="2"/>
                <w:sz w:val="24"/>
                <w:szCs w:val="24"/>
              </w:rPr>
              <w:t>14</w:t>
            </w:r>
            <w:r w:rsidRPr="00BD14B8">
              <w:rPr>
                <w:spacing w:val="-10"/>
                <w:kern w:val="2"/>
                <w:sz w:val="24"/>
                <w:szCs w:val="24"/>
              </w:rPr>
              <w:t>5,</w:t>
            </w:r>
            <w:r w:rsidR="00616787" w:rsidRPr="00BD14B8">
              <w:rPr>
                <w:spacing w:val="-10"/>
                <w:kern w:val="2"/>
                <w:sz w:val="24"/>
                <w:szCs w:val="24"/>
              </w:rPr>
              <w:t>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263,3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F40C9" w:rsidRPr="00BD14B8">
              <w:rPr>
                <w:spacing w:val="-10"/>
                <w:kern w:val="2"/>
                <w:sz w:val="24"/>
                <w:szCs w:val="24"/>
              </w:rPr>
              <w:t>2 570,4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616787" w:rsidRPr="00BD14B8">
              <w:rPr>
                <w:spacing w:val="-10"/>
                <w:kern w:val="2"/>
                <w:sz w:val="24"/>
                <w:szCs w:val="24"/>
              </w:rPr>
              <w:t>5 118,1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060,0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F40C9" w:rsidRPr="00BD14B8">
              <w:rPr>
                <w:spacing w:val="-10"/>
                <w:kern w:val="2"/>
                <w:sz w:val="24"/>
                <w:szCs w:val="24"/>
              </w:rPr>
              <w:t>2 117,7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833,9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833,9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616787" w:rsidRPr="00BD14B8">
              <w:rPr>
                <w:spacing w:val="-10"/>
                <w:kern w:val="2"/>
                <w:sz w:val="24"/>
                <w:szCs w:val="24"/>
              </w:rPr>
              <w:t> 19</w:t>
            </w:r>
            <w:r w:rsidRPr="00BD14B8">
              <w:rPr>
                <w:spacing w:val="-10"/>
                <w:kern w:val="2"/>
                <w:sz w:val="24"/>
                <w:szCs w:val="24"/>
              </w:rPr>
              <w:t>3,</w:t>
            </w:r>
            <w:r w:rsidR="00616787" w:rsidRPr="00BD14B8">
              <w:rPr>
                <w:spacing w:val="-10"/>
                <w:kern w:val="2"/>
                <w:sz w:val="24"/>
                <w:szCs w:val="24"/>
              </w:rPr>
              <w:t>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369,4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52,</w:t>
            </w: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Мешковского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отделения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044B22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spacing w:val="-8"/>
                <w:kern w:val="2"/>
                <w:sz w:val="24"/>
                <w:szCs w:val="24"/>
              </w:rPr>
              <w:t>«ДК</w:t>
            </w:r>
            <w:r w:rsidR="008A0A49" w:rsidRPr="00BD14B8">
              <w:rPr>
                <w:spacing w:val="-8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8"/>
                <w:kern w:val="2"/>
                <w:sz w:val="24"/>
                <w:szCs w:val="24"/>
              </w:rPr>
              <w:t>ст.</w:t>
            </w:r>
            <w:r w:rsidR="008A0A49" w:rsidRPr="00BD14B8">
              <w:rPr>
                <w:spacing w:val="-8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8"/>
                <w:kern w:val="2"/>
                <w:sz w:val="24"/>
                <w:szCs w:val="24"/>
              </w:rPr>
              <w:t>Казанской»,</w:t>
            </w:r>
            <w:r w:rsidR="008A0A49" w:rsidRPr="00BD14B8">
              <w:rPr>
                <w:spacing w:val="-8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8"/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Верхнедонской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ст.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Мешковская,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пр.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Победы,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BD14B8">
              <w:rPr>
                <w:spacing w:val="-6"/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6"/>
                <w:kern w:val="2"/>
                <w:sz w:val="24"/>
                <w:szCs w:val="24"/>
              </w:rPr>
              <w:t>3-12-1-0022-17</w:t>
            </w:r>
            <w:r w:rsidR="008A0A49" w:rsidRPr="00BD14B8">
              <w:rPr>
                <w:spacing w:val="-6"/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08.06.2017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754,4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442,7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209,3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268,9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833,9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833,9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711,2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339,9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мемориала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Верхнедонской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044B22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Новониколаевский,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Центральная,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4а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Р61-3-6-1-0468-14</w:t>
            </w:r>
          </w:p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27.05.2014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820,6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820,6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791,1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791,1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29,5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29,5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Верхнедонской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153703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Алексеевский,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Центральная,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17а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Р61-4-6-1-0706-16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08.11.2016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770,4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770,4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742,7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742,7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27,7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27,7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1.3.4.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Верхнедонской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044B22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Бирюковский,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Бирюковская,</w:t>
            </w:r>
            <w:r w:rsid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Р61-4-6-1-0680-16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08.11.2016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696,9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696,9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671,8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671,8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25,1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25,1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1.3.5.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обелиска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Верхнедонской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044B22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Верхняковский,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Торговая,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22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Р61-4-6-1-0672-16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08.11.2016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912,0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912,0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879,2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879,2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32,8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32,8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1.3.6.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обелиска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Верхнедонской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044B22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Макаровский,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Макаровская,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5А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Р61-4-6-1-0675-16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08.11.2016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604,9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604,9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583,1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583,1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21,8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21,8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pageBreakBefore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1.3.7.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обелиска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Верхнедонской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044B22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Поздняковский,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Лесная,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95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Р61-4-6-1-0674-16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08.11.2016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605,7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605,7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583,9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583,9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21,8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21,8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1.3.8.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Верхнедонской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Алексеевский,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семь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юго-восток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Алексеевский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61-1-1258-18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28.12.2018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2973,8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2973,8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2866,7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2866,7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107,1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107,1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1.3.9.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Верхнедонской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044B22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Батальщиковский,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Батальщиковская,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61-1-1260-18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28.12.2018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729,6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729,6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703,3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703,3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26,3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26,3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1.3.10.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Верхнедонской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Коноваловский,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Центральная,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61-1-1261-18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28.12.2018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1230,9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1230,9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1186,6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1186,6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44,3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44,3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36597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1.3.11.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336597" w:rsidRPr="00BD14B8" w:rsidRDefault="0033659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Капитальный ремонт памятника павшим воинам по адресу: Ростовская область, Верхнедонской район, </w:t>
            </w:r>
          </w:p>
          <w:p w:rsidR="00336597" w:rsidRPr="00BD14B8" w:rsidRDefault="0033659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х. Мещеряковский, </w:t>
            </w:r>
          </w:p>
          <w:p w:rsidR="00336597" w:rsidRPr="00BD14B8" w:rsidRDefault="0033659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 Школьная, 37 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№ 61-1-1265-18 </w:t>
            </w:r>
          </w:p>
          <w:p w:rsidR="00336597" w:rsidRPr="00BD14B8" w:rsidRDefault="00336597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 28.12.2018</w:t>
            </w:r>
          </w:p>
        </w:tc>
        <w:tc>
          <w:tcPr>
            <w:tcW w:w="1962" w:type="dxa"/>
            <w:shd w:val="clear" w:color="auto" w:fill="auto"/>
            <w:hideMark/>
          </w:tcPr>
          <w:p w:rsidR="00336597" w:rsidRPr="00BD14B8" w:rsidRDefault="0033659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1813,5</w:t>
            </w:r>
          </w:p>
        </w:tc>
        <w:tc>
          <w:tcPr>
            <w:tcW w:w="114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1813,5</w:t>
            </w:r>
          </w:p>
        </w:tc>
        <w:tc>
          <w:tcPr>
            <w:tcW w:w="114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36597" w:rsidRPr="00BD14B8" w:rsidTr="00BD14B8">
        <w:trPr>
          <w:trHeight w:val="425"/>
        </w:trPr>
        <w:tc>
          <w:tcPr>
            <w:tcW w:w="715" w:type="dxa"/>
            <w:vMerge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36597" w:rsidRPr="00BD14B8" w:rsidRDefault="0033659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36597" w:rsidRPr="00BD14B8" w:rsidRDefault="0033659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36597" w:rsidRPr="00BD14B8" w:rsidRDefault="0033659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1748,2</w:t>
            </w:r>
          </w:p>
        </w:tc>
        <w:tc>
          <w:tcPr>
            <w:tcW w:w="114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1748,2</w:t>
            </w:r>
          </w:p>
        </w:tc>
        <w:tc>
          <w:tcPr>
            <w:tcW w:w="114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36597" w:rsidRPr="00BD14B8" w:rsidTr="00BD14B8">
        <w:trPr>
          <w:trHeight w:val="278"/>
        </w:trPr>
        <w:tc>
          <w:tcPr>
            <w:tcW w:w="715" w:type="dxa"/>
            <w:vMerge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36597" w:rsidRPr="00BD14B8" w:rsidRDefault="0033659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36597" w:rsidRPr="00BD14B8" w:rsidRDefault="0033659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36597" w:rsidRPr="00BD14B8" w:rsidRDefault="0033659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3659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36597" w:rsidRPr="00BD14B8" w:rsidRDefault="0033659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36597" w:rsidRPr="00BD14B8" w:rsidRDefault="0033659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36597" w:rsidRPr="00BD14B8" w:rsidRDefault="0033659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65,3</w:t>
            </w:r>
          </w:p>
        </w:tc>
        <w:tc>
          <w:tcPr>
            <w:tcW w:w="114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65,3</w:t>
            </w:r>
          </w:p>
        </w:tc>
        <w:tc>
          <w:tcPr>
            <w:tcW w:w="114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36597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1.3.12.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336597" w:rsidRPr="00BD14B8" w:rsidRDefault="0033659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Капитальный ремонт памятника павшим воинам по адресу: Ростовская область, Верхнедонской район, </w:t>
            </w:r>
          </w:p>
          <w:p w:rsidR="00336597" w:rsidRPr="00BD14B8" w:rsidRDefault="0033659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х. Мрыховский, </w:t>
            </w:r>
          </w:p>
          <w:p w:rsidR="00336597" w:rsidRPr="00BD14B8" w:rsidRDefault="0033659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 Мрыховская, 22 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№ 61-1-1262-18 </w:t>
            </w:r>
          </w:p>
          <w:p w:rsidR="00336597" w:rsidRPr="00BD14B8" w:rsidRDefault="00336597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 28.12.2018</w:t>
            </w:r>
          </w:p>
        </w:tc>
        <w:tc>
          <w:tcPr>
            <w:tcW w:w="1962" w:type="dxa"/>
            <w:shd w:val="clear" w:color="auto" w:fill="auto"/>
            <w:hideMark/>
          </w:tcPr>
          <w:p w:rsidR="00336597" w:rsidRPr="00BD14B8" w:rsidRDefault="0033659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846,2</w:t>
            </w:r>
          </w:p>
        </w:tc>
        <w:tc>
          <w:tcPr>
            <w:tcW w:w="114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846,2</w:t>
            </w:r>
          </w:p>
        </w:tc>
        <w:tc>
          <w:tcPr>
            <w:tcW w:w="114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3659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36597" w:rsidRPr="00BD14B8" w:rsidRDefault="0033659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36597" w:rsidRPr="00BD14B8" w:rsidRDefault="0033659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36597" w:rsidRPr="00BD14B8" w:rsidRDefault="0033659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815,7</w:t>
            </w:r>
          </w:p>
        </w:tc>
        <w:tc>
          <w:tcPr>
            <w:tcW w:w="114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815,7</w:t>
            </w:r>
          </w:p>
        </w:tc>
        <w:tc>
          <w:tcPr>
            <w:tcW w:w="114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36597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30,5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33659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30,5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F40C9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1.3.13.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8F40C9" w:rsidRPr="00BD14B8" w:rsidRDefault="008F40C9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Капитальный ремонт памятника павшим воинам по адресу: Ростовская область, Верхнедонской район, </w:t>
            </w:r>
          </w:p>
          <w:p w:rsidR="008F40C9" w:rsidRPr="00BD14B8" w:rsidRDefault="008F40C9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х. Назаровский, </w:t>
            </w:r>
          </w:p>
          <w:p w:rsidR="008F40C9" w:rsidRPr="00BD14B8" w:rsidRDefault="008F40C9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 Назаровская, 62б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№ 61-1-1266-18 </w:t>
            </w:r>
          </w:p>
          <w:p w:rsidR="008F40C9" w:rsidRPr="00BD14B8" w:rsidRDefault="008F40C9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 28.12.2018</w:t>
            </w:r>
          </w:p>
        </w:tc>
        <w:tc>
          <w:tcPr>
            <w:tcW w:w="1962" w:type="dxa"/>
            <w:shd w:val="clear" w:color="auto" w:fill="auto"/>
            <w:hideMark/>
          </w:tcPr>
          <w:p w:rsidR="008F40C9" w:rsidRPr="00BD14B8" w:rsidRDefault="008F40C9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8F40C9" w:rsidRPr="00BD14B8" w:rsidRDefault="008F40C9" w:rsidP="00BD14B8">
            <w:pPr>
              <w:tabs>
                <w:tab w:val="left" w:pos="225"/>
                <w:tab w:val="center" w:pos="512"/>
              </w:tabs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697,9</w:t>
            </w:r>
          </w:p>
        </w:tc>
        <w:tc>
          <w:tcPr>
            <w:tcW w:w="1140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F40C9" w:rsidRPr="00BD14B8" w:rsidRDefault="008F40C9" w:rsidP="00BD14B8">
            <w:pPr>
              <w:tabs>
                <w:tab w:val="left" w:pos="225"/>
                <w:tab w:val="center" w:pos="512"/>
              </w:tabs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697,9</w:t>
            </w:r>
          </w:p>
        </w:tc>
        <w:tc>
          <w:tcPr>
            <w:tcW w:w="1140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F40C9" w:rsidRPr="00BD14B8" w:rsidRDefault="008F40C9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F40C9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8F40C9" w:rsidRPr="00BD14B8" w:rsidRDefault="008F40C9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8F40C9" w:rsidRPr="00BD14B8" w:rsidRDefault="008F40C9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8F40C9" w:rsidRPr="00BD14B8" w:rsidRDefault="008F40C9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672,7</w:t>
            </w:r>
          </w:p>
        </w:tc>
        <w:tc>
          <w:tcPr>
            <w:tcW w:w="1140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672,7</w:t>
            </w:r>
          </w:p>
        </w:tc>
        <w:tc>
          <w:tcPr>
            <w:tcW w:w="1140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F40C9" w:rsidRPr="00BD14B8" w:rsidRDefault="008F40C9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F40C9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F40C9"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="008F40C9" w:rsidRPr="00BD14B8">
              <w:rPr>
                <w:spacing w:val="-10"/>
                <w:kern w:val="2"/>
                <w:sz w:val="24"/>
                <w:szCs w:val="24"/>
              </w:rPr>
              <w:t>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336597"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="00336597" w:rsidRPr="00BD14B8">
              <w:rPr>
                <w:spacing w:val="-10"/>
                <w:kern w:val="2"/>
                <w:sz w:val="24"/>
                <w:szCs w:val="24"/>
              </w:rPr>
              <w:t>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1.3.14.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Верхнедонской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Нижнетиховский,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Ермака,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61-1-1264-18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28.12.2018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688</w:t>
            </w:r>
            <w:r w:rsidR="008F40C9" w:rsidRPr="00BD14B8">
              <w:rPr>
                <w:spacing w:val="-10"/>
                <w:kern w:val="2"/>
                <w:sz w:val="24"/>
                <w:szCs w:val="24"/>
              </w:rPr>
              <w:t>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688</w:t>
            </w:r>
            <w:r w:rsidR="008F40C9" w:rsidRPr="00BD14B8">
              <w:rPr>
                <w:spacing w:val="-10"/>
                <w:kern w:val="2"/>
                <w:sz w:val="24"/>
                <w:szCs w:val="24"/>
              </w:rPr>
              <w:t>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66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3,</w:t>
            </w: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66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3,</w:t>
            </w: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4,</w:t>
            </w: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8F40C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4,</w:t>
            </w: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1.4.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Веселовский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570,3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569,5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  <w:lang w:val="en-US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000,8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095,7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291,0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  <w:lang w:val="en-US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804,7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474,6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278,5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196,1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1.4.1.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Сохранение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объекта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наследия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регионального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значения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«Памятник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Б.М.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Думенко»,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Веселовский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300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южной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окраины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Казачий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1-8-1-0029-19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24.01.2019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569,5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569,5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291,0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291,0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278,5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278,5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1.4.2.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кровли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Краснознаменского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61-1-0770-19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02.08.2019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2650,4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2650,4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2520,5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2520,5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129,9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129,9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1.4.3.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кровли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Малозападенского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61-1-0760-19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02.08.2019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1350,4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1350,4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1284,2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1284,2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66,2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66,2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1.5.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Заветинский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3A6144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3A6144" w:rsidRPr="00BD14B8" w:rsidRDefault="003A6144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3A6144" w:rsidRPr="00BD14B8" w:rsidRDefault="002053B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68</w:t>
            </w:r>
            <w:r w:rsidR="003A6144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3A6144"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3A6144"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</w:p>
        </w:tc>
        <w:tc>
          <w:tcPr>
            <w:tcW w:w="114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8 472,0</w:t>
            </w:r>
          </w:p>
        </w:tc>
        <w:tc>
          <w:tcPr>
            <w:tcW w:w="1139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2053B7" w:rsidRPr="00BD14B8">
              <w:rPr>
                <w:spacing w:val="-10"/>
                <w:kern w:val="2"/>
                <w:sz w:val="24"/>
                <w:szCs w:val="24"/>
              </w:rPr>
              <w:t>0 873,8</w:t>
            </w:r>
          </w:p>
        </w:tc>
        <w:tc>
          <w:tcPr>
            <w:tcW w:w="114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19 310,4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A6144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A6144" w:rsidRPr="00BD14B8" w:rsidRDefault="003A6144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A6144" w:rsidRPr="00BD14B8" w:rsidRDefault="003A6144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A6144" w:rsidRPr="00BD14B8" w:rsidRDefault="003A6144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A6144" w:rsidRPr="00BD14B8" w:rsidRDefault="002053B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49 980,9</w:t>
            </w:r>
          </w:p>
        </w:tc>
        <w:tc>
          <w:tcPr>
            <w:tcW w:w="114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8 150,0</w:t>
            </w:r>
          </w:p>
        </w:tc>
        <w:tc>
          <w:tcPr>
            <w:tcW w:w="1139" w:type="dxa"/>
            <w:shd w:val="clear" w:color="auto" w:fill="auto"/>
            <w:hideMark/>
          </w:tcPr>
          <w:p w:rsidR="003A6144" w:rsidRPr="00BD14B8" w:rsidRDefault="002053B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39 320,5</w:t>
            </w:r>
          </w:p>
        </w:tc>
        <w:tc>
          <w:tcPr>
            <w:tcW w:w="114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2 510,4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A6144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A6144" w:rsidRPr="00BD14B8" w:rsidRDefault="003A6144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A6144" w:rsidRPr="00BD14B8" w:rsidRDefault="003A6144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A6144" w:rsidRPr="00BD14B8" w:rsidRDefault="003A6144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A6144" w:rsidRPr="00BD14B8" w:rsidRDefault="002053B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16 800,0</w:t>
            </w:r>
          </w:p>
        </w:tc>
        <w:tc>
          <w:tcPr>
            <w:tcW w:w="114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16 800,0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A6144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A6144" w:rsidRPr="00BD14B8" w:rsidRDefault="003A6144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A6144" w:rsidRPr="00BD14B8" w:rsidRDefault="003A6144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A6144" w:rsidRPr="00BD14B8" w:rsidRDefault="003A6144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A6144" w:rsidRPr="00BD14B8" w:rsidRDefault="002053B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3A6144" w:rsidRPr="00BD14B8">
              <w:rPr>
                <w:spacing w:val="-10"/>
                <w:kern w:val="2"/>
                <w:sz w:val="24"/>
                <w:szCs w:val="24"/>
              </w:rPr>
              <w:t xml:space="preserve"> 87</w:t>
            </w: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3A6144"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</w:p>
        </w:tc>
        <w:tc>
          <w:tcPr>
            <w:tcW w:w="114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322,0</w:t>
            </w:r>
          </w:p>
        </w:tc>
        <w:tc>
          <w:tcPr>
            <w:tcW w:w="1139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2053B7" w:rsidRPr="00BD14B8">
              <w:rPr>
                <w:spacing w:val="-10"/>
                <w:kern w:val="2"/>
                <w:sz w:val="24"/>
                <w:szCs w:val="24"/>
              </w:rPr>
              <w:t> 553,3</w:t>
            </w:r>
          </w:p>
        </w:tc>
        <w:tc>
          <w:tcPr>
            <w:tcW w:w="114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1.5.1.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153703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044B22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Заветинский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Фомин,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Центральная,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3-6-1-0325-17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13.11.2017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CB6101" w:rsidRPr="00BD14B8">
              <w:rPr>
                <w:spacing w:val="-10"/>
                <w:kern w:val="2"/>
                <w:sz w:val="24"/>
                <w:szCs w:val="24"/>
              </w:rPr>
              <w:t>5 479,7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472,0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17 007,</w:t>
            </w:r>
            <w:r w:rsidR="00CB6101" w:rsidRPr="00BD14B8"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CB6101" w:rsidRPr="00BD14B8">
              <w:rPr>
                <w:spacing w:val="-10"/>
                <w:kern w:val="2"/>
                <w:sz w:val="24"/>
                <w:szCs w:val="24"/>
              </w:rPr>
              <w:t>4 511,4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150,0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16 361,4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CB610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968,3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322,0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646,3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6057F1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1.5.2.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6057F1" w:rsidRPr="00BD14B8" w:rsidRDefault="006057F1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Выборочный капитальный ремонт здания Дома культуры </w:t>
            </w:r>
          </w:p>
          <w:p w:rsidR="006057F1" w:rsidRPr="00BD14B8" w:rsidRDefault="006057F1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по адресу: Ростовская область, Заветинский район, </w:t>
            </w:r>
          </w:p>
          <w:p w:rsidR="006057F1" w:rsidRPr="00BD14B8" w:rsidRDefault="006057F1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 Никольский, ул. Школьная, 22а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 61-1-0105-18</w:t>
            </w:r>
          </w:p>
          <w:p w:rsidR="006057F1" w:rsidRPr="00BD14B8" w:rsidRDefault="006057F1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от 12.02.2018 </w:t>
            </w:r>
          </w:p>
        </w:tc>
        <w:tc>
          <w:tcPr>
            <w:tcW w:w="1962" w:type="dxa"/>
            <w:shd w:val="clear" w:color="auto" w:fill="auto"/>
            <w:hideMark/>
          </w:tcPr>
          <w:p w:rsidR="006057F1" w:rsidRPr="00BD14B8" w:rsidRDefault="006057F1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23</w:t>
            </w:r>
            <w:r w:rsidRPr="00BD14B8">
              <w:rPr>
                <w:spacing w:val="-10"/>
                <w:kern w:val="2"/>
                <w:sz w:val="24"/>
                <w:szCs w:val="24"/>
                <w:lang w:val="en-US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866,1</w:t>
            </w:r>
          </w:p>
        </w:tc>
        <w:tc>
          <w:tcPr>
            <w:tcW w:w="114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23</w:t>
            </w:r>
            <w:r w:rsidRPr="00BD14B8">
              <w:rPr>
                <w:spacing w:val="-10"/>
                <w:kern w:val="2"/>
                <w:sz w:val="24"/>
                <w:szCs w:val="24"/>
                <w:lang w:val="en-US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866,1</w:t>
            </w:r>
          </w:p>
        </w:tc>
        <w:tc>
          <w:tcPr>
            <w:tcW w:w="114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6057F1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6057F1" w:rsidRPr="00BD14B8" w:rsidRDefault="006057F1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6057F1" w:rsidRPr="00BD14B8" w:rsidRDefault="006057F1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6057F1" w:rsidRPr="00BD14B8" w:rsidRDefault="006057F1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22</w:t>
            </w:r>
            <w:r w:rsidRPr="00BD14B8">
              <w:rPr>
                <w:spacing w:val="-10"/>
                <w:kern w:val="2"/>
                <w:sz w:val="24"/>
                <w:szCs w:val="24"/>
                <w:lang w:val="en-US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959,1</w:t>
            </w:r>
          </w:p>
        </w:tc>
        <w:tc>
          <w:tcPr>
            <w:tcW w:w="114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22</w:t>
            </w:r>
            <w:r w:rsidRPr="00BD14B8">
              <w:rPr>
                <w:spacing w:val="-10"/>
                <w:kern w:val="2"/>
                <w:sz w:val="24"/>
                <w:szCs w:val="24"/>
                <w:lang w:val="en-US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959,1</w:t>
            </w:r>
          </w:p>
        </w:tc>
        <w:tc>
          <w:tcPr>
            <w:tcW w:w="114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6057F1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6057F1" w:rsidRPr="00BD14B8" w:rsidRDefault="006057F1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6057F1" w:rsidRPr="00BD14B8" w:rsidRDefault="006057F1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6057F1" w:rsidRPr="00BD14B8" w:rsidRDefault="006057F1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6057F1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6057F1" w:rsidRPr="00BD14B8" w:rsidRDefault="006057F1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6057F1" w:rsidRPr="00BD14B8" w:rsidRDefault="006057F1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6057F1" w:rsidRPr="00BD14B8" w:rsidRDefault="006057F1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907,0</w:t>
            </w:r>
          </w:p>
        </w:tc>
        <w:tc>
          <w:tcPr>
            <w:tcW w:w="114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907,0</w:t>
            </w:r>
          </w:p>
        </w:tc>
        <w:tc>
          <w:tcPr>
            <w:tcW w:w="114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A6144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1.5.3.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3A6144" w:rsidRPr="00BD14B8" w:rsidRDefault="003A6144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Выборочный капитальный ремонт здания МБУ ДО Заветинская ДШИ, расположенного по адресу: 347430, Ростовская область, Заветинский район, </w:t>
            </w:r>
          </w:p>
          <w:p w:rsidR="003A6144" w:rsidRPr="00BD14B8" w:rsidRDefault="003A6144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село Заветное, </w:t>
            </w:r>
          </w:p>
          <w:p w:rsidR="003A6144" w:rsidRPr="00BD14B8" w:rsidRDefault="003A6144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улица Ломоносова, 1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№ 61-1-0597-19 </w:t>
            </w:r>
          </w:p>
          <w:p w:rsidR="003A6144" w:rsidRPr="00BD14B8" w:rsidRDefault="003A6144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 01.07.2019</w:t>
            </w:r>
          </w:p>
        </w:tc>
        <w:tc>
          <w:tcPr>
            <w:tcW w:w="1962" w:type="dxa"/>
            <w:shd w:val="clear" w:color="auto" w:fill="auto"/>
            <w:hideMark/>
          </w:tcPr>
          <w:p w:rsidR="003A6144" w:rsidRPr="00BD14B8" w:rsidRDefault="003A6144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19 310,4</w:t>
            </w:r>
          </w:p>
        </w:tc>
        <w:tc>
          <w:tcPr>
            <w:tcW w:w="114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19 310,4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A6144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A6144" w:rsidRPr="00BD14B8" w:rsidRDefault="003A6144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A6144" w:rsidRPr="00BD14B8" w:rsidRDefault="003A6144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A6144" w:rsidRPr="00BD14B8" w:rsidRDefault="003A6144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2 510,4</w:t>
            </w:r>
          </w:p>
        </w:tc>
        <w:tc>
          <w:tcPr>
            <w:tcW w:w="114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2 510,4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A6144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A6144" w:rsidRPr="00BD14B8" w:rsidRDefault="003A6144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A6144" w:rsidRPr="00BD14B8" w:rsidRDefault="003A6144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A6144" w:rsidRPr="00BD14B8" w:rsidRDefault="003A6144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16 800,0</w:t>
            </w:r>
          </w:p>
        </w:tc>
        <w:tc>
          <w:tcPr>
            <w:tcW w:w="114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16 800,0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A6144" w:rsidRPr="00BD14B8" w:rsidRDefault="003A6144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6057F1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6057F1" w:rsidRPr="00BD14B8" w:rsidRDefault="006057F1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6057F1" w:rsidRPr="00BD14B8" w:rsidRDefault="006057F1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6057F1" w:rsidRPr="00BD14B8" w:rsidRDefault="006057F1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6057F1" w:rsidRPr="00BD14B8" w:rsidRDefault="006057F1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1.6.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Зерноградский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852,3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352,3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500,0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746,2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031,2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715,0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  <w:lang w:val="en-US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785,0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785,0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321,1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321,1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1.6.1.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муници</w:t>
            </w:r>
            <w:r w:rsidR="00BD14B8">
              <w:rPr>
                <w:kern w:val="2"/>
                <w:sz w:val="24"/>
                <w:szCs w:val="24"/>
              </w:rPr>
              <w:softHyphen/>
            </w:r>
            <w:r w:rsidRPr="00BD14B8">
              <w:rPr>
                <w:kern w:val="2"/>
                <w:sz w:val="24"/>
                <w:szCs w:val="24"/>
              </w:rPr>
              <w:t>пального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учрежде</w:t>
            </w:r>
            <w:r w:rsidR="00BD14B8">
              <w:rPr>
                <w:kern w:val="2"/>
                <w:sz w:val="24"/>
                <w:szCs w:val="24"/>
              </w:rPr>
              <w:softHyphen/>
            </w:r>
            <w:r w:rsidRPr="00BD14B8">
              <w:rPr>
                <w:kern w:val="2"/>
                <w:sz w:val="24"/>
                <w:szCs w:val="24"/>
              </w:rPr>
              <w:t>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«Зерноградская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межпоселенческая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центральная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библиотека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им.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А.С.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Пушкина»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Зерноградского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044B22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Зерноград,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Зерноградский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Ленина,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61-1-0248-18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06.04.2018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352,3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352,3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031,2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031,2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321,1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321,1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1.6.2.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кровли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МБКУ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«Большеталовский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СДК»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Зерноградский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Большая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Таловая,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Ленина,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61-1-0706-18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24.08.2018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500,0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500,0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715,0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715,0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785,0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785,0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1.7.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Зимовниковский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074F88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41 938,8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736,1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074F88" w:rsidRPr="00BD14B8">
              <w:rPr>
                <w:spacing w:val="-10"/>
                <w:kern w:val="2"/>
                <w:sz w:val="24"/>
                <w:szCs w:val="24"/>
              </w:rPr>
              <w:t> 90</w:t>
            </w: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074F88"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296,4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074F88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92</w:t>
            </w: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548,6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074F88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814</w:t>
            </w:r>
            <w:r w:rsidR="00074F88" w:rsidRPr="00BD14B8">
              <w:rPr>
                <w:spacing w:val="-10"/>
                <w:kern w:val="2"/>
                <w:sz w:val="24"/>
                <w:szCs w:val="24"/>
              </w:rPr>
              <w:t>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562,1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074F88" w:rsidRPr="00BD14B8">
              <w:rPr>
                <w:spacing w:val="-10"/>
                <w:kern w:val="2"/>
                <w:sz w:val="24"/>
                <w:szCs w:val="24"/>
              </w:rPr>
              <w:t> 013,4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187,5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074F88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91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734,3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1.7.1.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нежилых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помещений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СДК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«Камышевский»,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расположенных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Зимовниковский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Камышев,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Мира,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61-1-0030-18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23.01.2018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296,4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296,4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562,1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562,1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734,3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734,3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1.7.2.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Зимовниковский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Плотников,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Мира,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(замена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оконных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блоков)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61-1-0564-17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27.12.2017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653,0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653,0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621,6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621,6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31,4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31,4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1.7.3.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Зимовниковский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Глубокий,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Садовая,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(замена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оконных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блоков)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61-1-0181-18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14.03.2018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131,5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131,5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077,1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077,1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54,4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54,4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1.7.4.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Зимовниковский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044B22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ст.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Кутейниковская,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Советская,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95а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Р61-3-6-1-1026-14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17.10.2014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404,0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404,0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288,6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288,6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115,4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115,4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1.7.5.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153703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Мокрогашунского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044B22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Зимовниковский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044B22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хут.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Мокрый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Гашун,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Центральная,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64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61-1-0530-18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26.06.2018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547,6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547,6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561,3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561,3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986,3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986,3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B74E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1.7.6.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Капитальный ремонт памятника, расположенного по адресу: Ростовская область, Зимовниковский район, </w:t>
            </w:r>
          </w:p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х. Новорубашкин, </w:t>
            </w:r>
          </w:p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 Новорубашкинская, дом № 5а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№ 61-1-0920-18 </w:t>
            </w:r>
          </w:p>
          <w:p w:rsidR="003B74EF" w:rsidRPr="00BD14B8" w:rsidRDefault="003B74E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 02.11.2018</w:t>
            </w:r>
          </w:p>
        </w:tc>
        <w:tc>
          <w:tcPr>
            <w:tcW w:w="1962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917,0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917,0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B74E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872,9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872,9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B74E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B74E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44,1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44,1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B74E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1.7.7.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Капитальный ремонт памятника, расположенного по адресу: Ростовская область, Зимовниковский район, </w:t>
            </w:r>
          </w:p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х. Ульяновский, </w:t>
            </w:r>
          </w:p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 Ульяновская, дом № 38а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№ 61-1-0921-18 </w:t>
            </w:r>
          </w:p>
          <w:p w:rsidR="003B74EF" w:rsidRPr="00BD14B8" w:rsidRDefault="003B74E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 02.11.2018</w:t>
            </w:r>
          </w:p>
        </w:tc>
        <w:tc>
          <w:tcPr>
            <w:tcW w:w="1962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989,3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989,3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B74E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941,8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941,8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B74E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B74E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47,5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47,5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B74E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1.7.8.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Капитальный ремонт здания сельского дома культуры, расположенного по адресу: Ростовская область, Зимовниковский район, х. Верхоломов, </w:t>
            </w:r>
          </w:p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 Школьная, дом № 1в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 61-1-0457-18 от 06.06.2018</w:t>
            </w:r>
          </w:p>
        </w:tc>
        <w:tc>
          <w:tcPr>
            <w:tcW w:w="1962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B74E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B74E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B74E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B74EF" w:rsidRPr="00BD14B8" w:rsidRDefault="003B74E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1.8.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Кагальницкий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327820" w:rsidRPr="00BD14B8">
              <w:rPr>
                <w:spacing w:val="-10"/>
                <w:kern w:val="2"/>
                <w:sz w:val="24"/>
                <w:szCs w:val="24"/>
              </w:rPr>
              <w:t>16</w:t>
            </w:r>
            <w:r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="00327820" w:rsidRPr="00BD14B8">
              <w:rPr>
                <w:spacing w:val="-10"/>
                <w:kern w:val="2"/>
                <w:sz w:val="24"/>
                <w:szCs w:val="24"/>
              </w:rPr>
              <w:t>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313,2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327820" w:rsidRPr="00BD14B8">
              <w:rPr>
                <w:spacing w:val="-10"/>
                <w:kern w:val="2"/>
                <w:sz w:val="24"/>
                <w:szCs w:val="24"/>
              </w:rPr>
              <w:t> 8</w:t>
            </w:r>
            <w:r w:rsidRPr="00BD14B8">
              <w:rPr>
                <w:spacing w:val="-10"/>
                <w:kern w:val="2"/>
                <w:sz w:val="24"/>
                <w:szCs w:val="24"/>
              </w:rPr>
              <w:t>0</w:t>
            </w:r>
            <w:r w:rsidR="00327820"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="00327820" w:rsidRPr="00BD14B8"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327820" w:rsidRPr="00BD14B8">
              <w:rPr>
                <w:spacing w:val="-10"/>
                <w:kern w:val="2"/>
                <w:sz w:val="24"/>
                <w:szCs w:val="24"/>
              </w:rPr>
              <w:t>8 919,2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516,0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5 4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0</w:t>
            </w:r>
            <w:r w:rsidRPr="00BD14B8">
              <w:rPr>
                <w:spacing w:val="-10"/>
                <w:kern w:val="2"/>
                <w:sz w:val="24"/>
                <w:szCs w:val="24"/>
              </w:rPr>
              <w:t>3,2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327820" w:rsidRPr="00BD14B8">
              <w:rPr>
                <w:spacing w:val="-10"/>
                <w:kern w:val="2"/>
                <w:sz w:val="24"/>
                <w:szCs w:val="24"/>
              </w:rPr>
              <w:t> 197,7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797,2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327820" w:rsidRPr="00BD14B8">
              <w:rPr>
                <w:spacing w:val="-10"/>
                <w:kern w:val="2"/>
                <w:sz w:val="24"/>
                <w:szCs w:val="24"/>
              </w:rPr>
              <w:t>00,5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1.8.1.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НСП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«Новобатайский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культурно-спортивный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комплекс»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Кагальницкий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Новобатайск,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Ленина,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64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3-6-1-0513-13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27.05.2013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313,2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313,2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516,0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516,0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797,2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797,2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27820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327820" w:rsidRPr="00BD14B8" w:rsidRDefault="00327820" w:rsidP="00750AA2">
            <w:pPr>
              <w:pageBreakBefore/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1.8.2.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Капитальный ремонт здания МБУК НСП «Новобатайский культурно-спортивный комплекс» по адресу: Ростовская область, Кагальницкий район, </w:t>
            </w:r>
          </w:p>
          <w:p w:rsidR="00327820" w:rsidRPr="00BD14B8" w:rsidRDefault="00327820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с. Новобатайск, ул. Ленина, 64 (ремонт фасада)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№ 61-1-1069-19 </w:t>
            </w:r>
          </w:p>
          <w:p w:rsidR="00327820" w:rsidRPr="00BD14B8" w:rsidRDefault="00327820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 23.10.2019</w:t>
            </w:r>
          </w:p>
        </w:tc>
        <w:tc>
          <w:tcPr>
            <w:tcW w:w="1962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873,8</w:t>
            </w:r>
          </w:p>
        </w:tc>
        <w:tc>
          <w:tcPr>
            <w:tcW w:w="114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873,8</w:t>
            </w:r>
          </w:p>
        </w:tc>
        <w:tc>
          <w:tcPr>
            <w:tcW w:w="114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27820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813,5</w:t>
            </w:r>
          </w:p>
        </w:tc>
        <w:tc>
          <w:tcPr>
            <w:tcW w:w="114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813,5</w:t>
            </w:r>
          </w:p>
        </w:tc>
        <w:tc>
          <w:tcPr>
            <w:tcW w:w="114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27820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327820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60,3</w:t>
            </w:r>
          </w:p>
        </w:tc>
        <w:tc>
          <w:tcPr>
            <w:tcW w:w="114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60,3</w:t>
            </w:r>
          </w:p>
        </w:tc>
        <w:tc>
          <w:tcPr>
            <w:tcW w:w="114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327820" w:rsidRPr="00BD14B8" w:rsidRDefault="00327820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1.8.3.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НСП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«Новобатайский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культурно-спортивный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комплекс»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Кагальницкий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Новобатайск,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Ленина,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(благоустройство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территории)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61-1-0472-19</w:t>
            </w:r>
          </w:p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28.05.2019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4929,9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4929,9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4589,7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4589,7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340,2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340,2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1.9.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Каменский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325,2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735,0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590,2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248,3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651,6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596,7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993,5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993,5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83,4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83,4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1.9.1.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КР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«МЦБ»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Каменский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Глубокий,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пер.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Чкалова,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61-3-6-1-0932-15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29.12.2015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735,0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735,0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651,6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651,6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83,4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83,4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1.9.2.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крыши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КСП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«Калитвен</w:t>
            </w:r>
            <w:r w:rsidR="00BD14B8">
              <w:rPr>
                <w:kern w:val="2"/>
                <w:sz w:val="24"/>
                <w:szCs w:val="24"/>
              </w:rPr>
              <w:softHyphen/>
            </w:r>
            <w:r w:rsidRPr="00BD14B8">
              <w:rPr>
                <w:kern w:val="2"/>
                <w:sz w:val="24"/>
                <w:szCs w:val="24"/>
              </w:rPr>
              <w:t>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ЦКС»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Каменский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spacing w:val="-6"/>
                <w:kern w:val="2"/>
                <w:sz w:val="24"/>
                <w:szCs w:val="24"/>
              </w:rPr>
            </w:pPr>
            <w:r w:rsidRPr="00BD14B8">
              <w:rPr>
                <w:spacing w:val="-6"/>
                <w:kern w:val="2"/>
                <w:sz w:val="24"/>
                <w:szCs w:val="24"/>
              </w:rPr>
              <w:t>ст.</w:t>
            </w:r>
            <w:r w:rsidR="008A0A49" w:rsidRPr="00BD14B8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6"/>
                <w:kern w:val="2"/>
                <w:sz w:val="24"/>
                <w:szCs w:val="24"/>
              </w:rPr>
              <w:t>Калитвенская,</w:t>
            </w:r>
            <w:r w:rsidR="008A0A49" w:rsidRPr="00BD14B8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6"/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6"/>
                <w:kern w:val="2"/>
                <w:sz w:val="24"/>
                <w:szCs w:val="24"/>
              </w:rPr>
              <w:t>Калинина,</w:t>
            </w:r>
            <w:r w:rsidR="008A0A49" w:rsidRPr="00BD14B8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6"/>
                <w:kern w:val="2"/>
                <w:sz w:val="24"/>
                <w:szCs w:val="24"/>
              </w:rPr>
              <w:t>13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3-6-1-0366-17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24.11.2017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198,0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198,0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155,7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155,7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042,3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042,3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1.9.3.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электроснабжения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Калитвенского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Каменский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ст.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Калитвенская,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Калинина,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61-1-0175-18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07.03.2018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392,2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392,2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441,0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441,0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951,2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951,2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1.10.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Кашарский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ED45A7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9 629,4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8 987,3</w:t>
            </w:r>
          </w:p>
        </w:tc>
        <w:tc>
          <w:tcPr>
            <w:tcW w:w="1139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642,1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ED45A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9 350,1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8 726,7</w:t>
            </w:r>
          </w:p>
        </w:tc>
        <w:tc>
          <w:tcPr>
            <w:tcW w:w="1139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623,4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ED45A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ED45A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279,3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260,6</w:t>
            </w:r>
          </w:p>
        </w:tc>
        <w:tc>
          <w:tcPr>
            <w:tcW w:w="1139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18,7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1.10.1.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«ДК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Вяжинского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</w:t>
            </w:r>
            <w:r w:rsidR="00BD14B8">
              <w:rPr>
                <w:kern w:val="2"/>
                <w:sz w:val="24"/>
                <w:szCs w:val="24"/>
              </w:rPr>
              <w:softHyphen/>
            </w:r>
            <w:r w:rsidRPr="00BD14B8">
              <w:rPr>
                <w:kern w:val="2"/>
                <w:sz w:val="24"/>
                <w:szCs w:val="24"/>
              </w:rPr>
              <w:t>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поселения»,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Кашарский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Вяжа,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Центральная,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61-1-0157-18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27.02.2018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987,3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987,3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726,7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726,7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260,6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260,6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ED45A7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1.10.2.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Капитальный ремонт здания сельского дома культуры Подтелковского сельского Дома культуры МБУК ДК Поповского с.п. по адресу: Россия, Ростовская область, Кашарский район, </w:t>
            </w:r>
          </w:p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п. Дибровый, ул. Центральная, дом № 16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 3-6-1-0253-17 от 11.10.2017</w:t>
            </w:r>
          </w:p>
        </w:tc>
        <w:tc>
          <w:tcPr>
            <w:tcW w:w="1962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ED45A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ED45A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ED45A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1.10.3.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Мемориала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героям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войны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61-1-0316-18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27.04.2018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642,1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642,1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623,4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623,4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18,7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18,7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1.11.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Константиновский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ED45A7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68 791,2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15 675,1</w:t>
            </w:r>
          </w:p>
        </w:tc>
        <w:tc>
          <w:tcPr>
            <w:tcW w:w="1139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42 697,2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10 418,9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ED45A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65 695,3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14 969,6</w:t>
            </w:r>
          </w:p>
        </w:tc>
        <w:tc>
          <w:tcPr>
            <w:tcW w:w="1139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40 775,7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9 950,0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ED45A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ED45A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3 095,9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705,5</w:t>
            </w:r>
          </w:p>
        </w:tc>
        <w:tc>
          <w:tcPr>
            <w:tcW w:w="1139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1 921,5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468,9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1.11.1.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Реставрация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приспособление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новым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условиям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эксплуатации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выявленного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объекта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наследия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«Бывшее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Станичное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правление,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1905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Константиновский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Константиновск,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Коммунистическая,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87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61-1-0434-18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31.05.2018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31</w:t>
            </w:r>
            <w:r w:rsidR="00ED45A7" w:rsidRPr="00BD14B8">
              <w:rPr>
                <w:spacing w:val="-10"/>
                <w:kern w:val="2"/>
                <w:sz w:val="24"/>
                <w:szCs w:val="24"/>
              </w:rPr>
              <w:t> 256,7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418,9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10 418,9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10 418,9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29 850,0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950,0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9 950,0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9 950,0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ED45A7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ED45A7" w:rsidRPr="00BD14B8">
              <w:rPr>
                <w:spacing w:val="-10"/>
                <w:kern w:val="2"/>
                <w:sz w:val="24"/>
                <w:szCs w:val="24"/>
              </w:rPr>
              <w:t>06,7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468,9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468,9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468,9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1.11.2.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Памятника-мемориала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погибшим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войны,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Россия,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Константиновский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Константиновск,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0.25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км.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север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25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Октября,29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61-1-0269-19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01.04.2019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256,2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256,2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019,6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019,6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236,6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236,6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1.11.3.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44B22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ВСДК,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Россия,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Константиновский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044B22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Ведерников,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044B22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Южная,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61-1-0592-18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13.07.2018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24</w:t>
            </w:r>
            <w:r w:rsidR="00ED45A7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690,0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24</w:t>
            </w:r>
            <w:r w:rsidR="00ED45A7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690,0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23</w:t>
            </w:r>
            <w:r w:rsidR="00ED45A7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578,9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23</w:t>
            </w:r>
            <w:r w:rsidR="00ED45A7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578,9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ED45A7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111,1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ED45A7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111,1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ED45A7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1.11.4.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 капитальный ремонт (ремонтно-реставрацион</w:t>
            </w:r>
            <w:r w:rsidR="00BD14B8">
              <w:rPr>
                <w:kern w:val="2"/>
                <w:sz w:val="24"/>
                <w:szCs w:val="24"/>
              </w:rPr>
              <w:softHyphen/>
            </w:r>
            <w:r w:rsidRPr="00BD14B8">
              <w:rPr>
                <w:kern w:val="2"/>
                <w:sz w:val="24"/>
                <w:szCs w:val="24"/>
              </w:rPr>
              <w:t>ные работы) выявленного объекта культурного наследия – «Особняк купца Сивякова,1906 г.», располо</w:t>
            </w:r>
            <w:r w:rsidR="00BD14B8">
              <w:rPr>
                <w:kern w:val="2"/>
                <w:sz w:val="24"/>
                <w:szCs w:val="24"/>
              </w:rPr>
              <w:softHyphen/>
            </w:r>
            <w:r w:rsidRPr="00BD14B8">
              <w:rPr>
                <w:kern w:val="2"/>
                <w:sz w:val="24"/>
                <w:szCs w:val="24"/>
              </w:rPr>
              <w:t xml:space="preserve">женного по адресу: Ростовская область, г. Константиновск, </w:t>
            </w:r>
          </w:p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 Ленина, д. 8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№ 61-1-0310-19 </w:t>
            </w:r>
          </w:p>
          <w:p w:rsidR="00ED45A7" w:rsidRPr="00BD14B8" w:rsidRDefault="00ED45A7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 11.04.2019</w:t>
            </w:r>
          </w:p>
        </w:tc>
        <w:tc>
          <w:tcPr>
            <w:tcW w:w="1962" w:type="dxa"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ED45A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ED45A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ED45A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ED45A7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1.11.5.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Капитальный ремонт Памятника Боевой Славы воинам Великой Отечественной войны, расположенного по адресу: Ростовская область Константиновский район </w:t>
            </w:r>
          </w:p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 Почтовый, 0,5 км на северо-восток от ул. Школьной, д. 4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№ 61-1-0775-19 </w:t>
            </w:r>
          </w:p>
          <w:p w:rsidR="00ED45A7" w:rsidRPr="00BD14B8" w:rsidRDefault="00ED45A7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 05.08.2019</w:t>
            </w:r>
          </w:p>
        </w:tc>
        <w:tc>
          <w:tcPr>
            <w:tcW w:w="1962" w:type="dxa"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787EE5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588,3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787EE5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588,3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ED45A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787EE5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246,8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787EE5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246,8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ED45A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ED45A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ED45A7" w:rsidRPr="00BD14B8" w:rsidRDefault="00ED45A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341,5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341,5</w:t>
            </w:r>
          </w:p>
        </w:tc>
        <w:tc>
          <w:tcPr>
            <w:tcW w:w="114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ED45A7" w:rsidRPr="00BD14B8" w:rsidRDefault="00ED45A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1.12.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Красносулинский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871,5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871,5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806,1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806,1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65,4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65,4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1.12.1.</w:t>
            </w:r>
          </w:p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Монтаж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системы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внутреннего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противопожарного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водопровода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«МК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РДК»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Красный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Сулин,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61-1-0329-18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03.05.2018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871,5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871,5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806,1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806,1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65,4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65,4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1.13.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Куйбышевский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086,1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086,1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781,4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781,4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304,7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304,7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1.13.1.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«Морякам»,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Куйбышевский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примерно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3,8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направлению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восток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ориентира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Новобахмутский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61-1-0196-19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11.03.2019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926,4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926,4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826,2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826,2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100,2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100,2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1.13.2.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153703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пьедестала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площадью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8,5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кв.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Куйбышевский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Ольховский,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Мира,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61-1-0197-19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11.03.2019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448,9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448,9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269,5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269,5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179,4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179,4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1.13.3.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153703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братской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могилы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Куйбышевский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Русское,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Имени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Героя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Советского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Союза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Алексеева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М.Н.,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н.д.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4-а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61-1-0209-19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15.03.2019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795,6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795,6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182,2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182,2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613,4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613,4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1.13.4.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153703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братской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могилы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общей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площадью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0,6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кв.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Куйбышевский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примерно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100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направлению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запад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ориентира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Новобахмутский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61-1-0194-19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11.03.2019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866,9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866,9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561,8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561,8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305,1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305,1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1.13.5.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153703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пьедестала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общей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площадью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2,2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м2,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инвентарный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4157,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Куйбышевский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153703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Ленинский,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Садовая,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14а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61-1-0195-19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11.03.2019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048,3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048,3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941,7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941,7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106,6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106,6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1.14.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Мартыновский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0553FD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1 342,9</w:t>
            </w:r>
          </w:p>
        </w:tc>
        <w:tc>
          <w:tcPr>
            <w:tcW w:w="114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1 342,9</w:t>
            </w:r>
          </w:p>
        </w:tc>
        <w:tc>
          <w:tcPr>
            <w:tcW w:w="1139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0553FD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1 285,1</w:t>
            </w:r>
          </w:p>
        </w:tc>
        <w:tc>
          <w:tcPr>
            <w:tcW w:w="114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1 285,1</w:t>
            </w:r>
          </w:p>
        </w:tc>
        <w:tc>
          <w:tcPr>
            <w:tcW w:w="1139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0553FD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0553FD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57,8</w:t>
            </w:r>
          </w:p>
        </w:tc>
        <w:tc>
          <w:tcPr>
            <w:tcW w:w="114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57,8</w:t>
            </w:r>
          </w:p>
        </w:tc>
        <w:tc>
          <w:tcPr>
            <w:tcW w:w="1139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1.14.1.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153703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мягкой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кровли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Мартыновский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Лесной,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Центральная,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Р61-3-6-1-0514-16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31.08.2016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342,9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342,9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285,1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285,1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57,8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57,8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0553FD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1.14.2.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Капитальный ремонт здания Муниципального казенного Учреждения культуры «Культурно-досуговый центр» «Большеорловский сельский Дом культуры», расположенного по адресу: Россия, Ростовская область, Мартыновский район, сл. Большая Орловка, </w:t>
            </w:r>
          </w:p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 Советская, дом № 25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№ 61-1-0286-18 </w:t>
            </w:r>
          </w:p>
          <w:p w:rsidR="000553FD" w:rsidRPr="00BD14B8" w:rsidRDefault="000553FD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 20.04.2018</w:t>
            </w:r>
          </w:p>
        </w:tc>
        <w:tc>
          <w:tcPr>
            <w:tcW w:w="1962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0553FD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0553FD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0553FD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0553FD" w:rsidRPr="00BD14B8" w:rsidRDefault="000553FD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1.15.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Матвеево-Курганский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824,0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555,1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397,2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871,7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884,0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409,4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51,6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423,0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345,6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345,6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594,4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145,7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448,7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1.15.1.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153703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Замена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оконных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блоков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Новониколаевского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Матвеево-Курганского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Новониколаевка,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Ленина,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«а»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61-1-0584-17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29.12.2017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397,2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397,2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51,6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51,6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345,6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345,6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pageBreakBefore/>
              <w:spacing w:line="23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1.15.2.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153703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Ленинского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Матвеево-Курганский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153703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Ленинский,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Центральная,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35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61-1-0206-18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27.03.2018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101,5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101,5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753,7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753,7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347,8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347,8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1.15.3.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153703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«Героям-Победителям»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Матвеево-Курганский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с/п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Большекирсановское,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150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север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Таганрогская,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д.74,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Кульбаково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61-1-0753-18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18.09.2018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555,1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555,1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409,4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409,4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145,7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145,7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1.15.5.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153703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мемориала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«Героям-Землякам»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юго-восток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Ленина,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126F01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Екатериновка,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Матвеево-Курганского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61-1-0626-18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26.07.2018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770,2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770,2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669,3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669,3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100,9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100,9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1.16.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Миллеровский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896947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17 437,9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7 759,8</w:t>
            </w:r>
          </w:p>
        </w:tc>
        <w:tc>
          <w:tcPr>
            <w:tcW w:w="1139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9 678,1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9694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16 164,9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7 193,3</w:t>
            </w:r>
          </w:p>
        </w:tc>
        <w:tc>
          <w:tcPr>
            <w:tcW w:w="1139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8 971,6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9694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9694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1 273,0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566,5</w:t>
            </w:r>
          </w:p>
        </w:tc>
        <w:tc>
          <w:tcPr>
            <w:tcW w:w="1139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706,5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1.16.1.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153703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«Капитальный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«Дегтевский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СДК»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Миллеровский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Дегтево,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Российская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34»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61-1-0031-18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23.01.2018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96947" w:rsidRPr="00BD14B8">
              <w:rPr>
                <w:spacing w:val="-10"/>
                <w:kern w:val="2"/>
                <w:sz w:val="24"/>
                <w:szCs w:val="24"/>
              </w:rPr>
              <w:t>7 437,9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759,8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9 678,1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96947" w:rsidRPr="00BD14B8">
              <w:rPr>
                <w:spacing w:val="-10"/>
                <w:kern w:val="2"/>
                <w:sz w:val="24"/>
                <w:szCs w:val="24"/>
              </w:rPr>
              <w:t>6 164,9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193,3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8 971,6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896947" w:rsidRPr="00BD14B8">
              <w:rPr>
                <w:spacing w:val="-10"/>
                <w:kern w:val="2"/>
                <w:sz w:val="24"/>
                <w:szCs w:val="24"/>
              </w:rPr>
              <w:t>27</w:t>
            </w:r>
            <w:r w:rsidRPr="00BD14B8">
              <w:rPr>
                <w:spacing w:val="-10"/>
                <w:kern w:val="2"/>
                <w:sz w:val="24"/>
                <w:szCs w:val="24"/>
              </w:rPr>
              <w:t>3,0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566,5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96947" w:rsidRPr="00BD14B8">
              <w:rPr>
                <w:spacing w:val="-10"/>
                <w:kern w:val="2"/>
                <w:sz w:val="24"/>
                <w:szCs w:val="24"/>
              </w:rPr>
              <w:t>06</w:t>
            </w:r>
            <w:r w:rsidRPr="00BD14B8">
              <w:rPr>
                <w:spacing w:val="-10"/>
                <w:kern w:val="2"/>
                <w:sz w:val="24"/>
                <w:szCs w:val="24"/>
              </w:rPr>
              <w:t>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1.17.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Милютинский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896947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658D1"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8658D1" w:rsidRPr="00BD14B8">
              <w:rPr>
                <w:spacing w:val="-10"/>
                <w:kern w:val="2"/>
                <w:sz w:val="24"/>
                <w:szCs w:val="24"/>
              </w:rPr>
              <w:t>036</w:t>
            </w:r>
            <w:r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="008658D1" w:rsidRPr="00BD14B8"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96947" w:rsidRPr="00BD14B8" w:rsidRDefault="008658D1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11 036,</w:t>
            </w:r>
            <w:r w:rsidR="00896947" w:rsidRPr="00BD14B8"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9694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</w:t>
            </w:r>
            <w:r w:rsidR="008658D1" w:rsidRPr="00BD14B8">
              <w:rPr>
                <w:spacing w:val="-10"/>
                <w:kern w:val="2"/>
                <w:sz w:val="24"/>
                <w:szCs w:val="24"/>
              </w:rPr>
              <w:t> 595,0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96947" w:rsidRPr="00BD14B8" w:rsidRDefault="008658D1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10 595,0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9694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9694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896947" w:rsidRPr="00BD14B8" w:rsidRDefault="008658D1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44</w:t>
            </w:r>
            <w:r w:rsidR="00896947"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Pr="00BD14B8">
              <w:rPr>
                <w:spacing w:val="-10"/>
                <w:kern w:val="2"/>
                <w:sz w:val="24"/>
                <w:szCs w:val="24"/>
              </w:rPr>
              <w:t>,7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658D1" w:rsidRPr="00BD14B8">
              <w:rPr>
                <w:spacing w:val="-10"/>
                <w:kern w:val="2"/>
                <w:sz w:val="24"/>
                <w:szCs w:val="24"/>
              </w:rPr>
              <w:t>41</w:t>
            </w:r>
            <w:r w:rsidRPr="00BD14B8">
              <w:rPr>
                <w:spacing w:val="-10"/>
                <w:kern w:val="2"/>
                <w:sz w:val="24"/>
                <w:szCs w:val="24"/>
              </w:rPr>
              <w:t>,7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96947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1.17.1.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Комплексный капитальный ремонт здания МБУК «Милютинский РДК» по адресу: Ростовская область, Милютинский район, </w:t>
            </w:r>
          </w:p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ст. Милютинская, </w:t>
            </w:r>
          </w:p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 Комсомольская, 32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BD14B8">
              <w:rPr>
                <w:spacing w:val="-6"/>
                <w:kern w:val="2"/>
                <w:sz w:val="24"/>
                <w:szCs w:val="24"/>
              </w:rPr>
              <w:t xml:space="preserve">№ 3-12-1-0038-16 </w:t>
            </w:r>
          </w:p>
          <w:p w:rsidR="00896947" w:rsidRPr="00BD14B8" w:rsidRDefault="00896947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 16.09.2016</w:t>
            </w:r>
          </w:p>
        </w:tc>
        <w:tc>
          <w:tcPr>
            <w:tcW w:w="1962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9694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9694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9694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1.17.2.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«Мемориала-памятника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героям»,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станице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Милютинской,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Милютинского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3-6-1-0279-14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18.07.2014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013,0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013,0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852,5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852,5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160,5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160,5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1.17.3.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153703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153703" w:rsidRPr="00BD14B8">
              <w:rPr>
                <w:kern w:val="2"/>
                <w:sz w:val="24"/>
                <w:szCs w:val="24"/>
              </w:rPr>
              <w:t>–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«Мемориала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погибшим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Николовка,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Милютинского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3-6-1-0278-14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18.07.2014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Pr="00BD14B8">
              <w:rPr>
                <w:spacing w:val="-10"/>
                <w:kern w:val="2"/>
                <w:sz w:val="24"/>
                <w:szCs w:val="24"/>
              </w:rPr>
              <w:t>3,2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Pr="00BD14B8">
              <w:rPr>
                <w:spacing w:val="-10"/>
                <w:kern w:val="2"/>
                <w:sz w:val="24"/>
                <w:szCs w:val="24"/>
              </w:rPr>
              <w:t>3,2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88,</w:t>
            </w: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88,</w:t>
            </w: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96947" w:rsidRPr="00BD14B8">
              <w:rPr>
                <w:spacing w:val="-10"/>
                <w:kern w:val="2"/>
                <w:sz w:val="24"/>
                <w:szCs w:val="24"/>
              </w:rPr>
              <w:t>4,6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96947" w:rsidRPr="00BD14B8">
              <w:rPr>
                <w:spacing w:val="-10"/>
                <w:kern w:val="2"/>
                <w:sz w:val="24"/>
                <w:szCs w:val="24"/>
              </w:rPr>
              <w:t>4,6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96947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1.17.4.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Выборочный капитальный ремонт памятника – «Обелиск воинам», павшим в Великой Отечественной войне в </w:t>
            </w:r>
          </w:p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ст. Селивановской, Милютинского района, Ростовской 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 3-6-1-0501-14 от 07.11.2014</w:t>
            </w:r>
          </w:p>
        </w:tc>
        <w:tc>
          <w:tcPr>
            <w:tcW w:w="1962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2 064,6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2 064,6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9694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1 982,0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1 982,0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9694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9694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896947" w:rsidRPr="00BD14B8" w:rsidRDefault="00896947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896947" w:rsidRPr="00BD14B8" w:rsidRDefault="0089694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82,6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96947" w:rsidRPr="00BD14B8" w:rsidRDefault="0089694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82,6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1.17.5.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153703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«Выборочный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153703" w:rsidRPr="00BD14B8">
              <w:rPr>
                <w:kern w:val="2"/>
                <w:sz w:val="24"/>
                <w:szCs w:val="24"/>
              </w:rPr>
              <w:t>–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«Стела»,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Нижнепетровский,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Милютинского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области»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3-6-1-0319-14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08.08.2014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853,8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853,8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819,6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819,6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1.17.6.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–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«Обелиск»,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Светоч,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Милютинского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3-6-1-0336-14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19.08.2014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326,3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326,3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273,2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273,2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53,1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53,1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96947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1.17.7.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Выборочный капитальный ремонт памятника – «Мемориала погибшим воинам», в Великой Отечественной войне </w:t>
            </w:r>
          </w:p>
          <w:p w:rsidR="00896947" w:rsidRPr="00BD14B8" w:rsidRDefault="00896947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 п. Доброполье, Милютинского района, Ростовской 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 3-6-1-0535-14 от 26.11.2014</w:t>
            </w:r>
          </w:p>
        </w:tc>
        <w:tc>
          <w:tcPr>
            <w:tcW w:w="1962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1 224,5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1 224,5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9694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1 175,5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1 175,5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9694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96947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49,0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49,0</w:t>
            </w:r>
          </w:p>
        </w:tc>
        <w:tc>
          <w:tcPr>
            <w:tcW w:w="114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96947" w:rsidRPr="00BD14B8" w:rsidRDefault="00896947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1.17.8.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153703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участникам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войны»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Новодмитриевском,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Милютинского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3-6-2-0498-14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05.11.2014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543</w:t>
            </w:r>
            <w:r w:rsidR="0029305E" w:rsidRPr="00BD14B8">
              <w:rPr>
                <w:spacing w:val="-10"/>
                <w:kern w:val="2"/>
                <w:sz w:val="24"/>
                <w:szCs w:val="24"/>
              </w:rPr>
              <w:t>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54</w:t>
            </w:r>
            <w:r w:rsidR="0029305E" w:rsidRPr="00BD14B8">
              <w:rPr>
                <w:spacing w:val="-10"/>
                <w:kern w:val="2"/>
                <w:sz w:val="24"/>
                <w:szCs w:val="24"/>
              </w:rPr>
              <w:t>3,7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29305E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521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52</w:t>
            </w:r>
            <w:r w:rsidR="00896947"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="00896947" w:rsidRPr="00BD14B8">
              <w:rPr>
                <w:spacing w:val="-10"/>
                <w:kern w:val="2"/>
                <w:sz w:val="24"/>
                <w:szCs w:val="24"/>
              </w:rPr>
              <w:t>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21,</w:t>
            </w:r>
            <w:r w:rsidR="0029305E" w:rsidRPr="00BD14B8"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21,</w:t>
            </w:r>
            <w:r w:rsidR="0029305E" w:rsidRPr="00BD14B8"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1.17.9.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153703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участникам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войны»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Кутейников,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Милютинского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3-6-1-0502-14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07.11.2014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397,6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397,6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381,7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381,7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1.18.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Морозовский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165,0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165,0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634,8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634,8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530,2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530,2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1.18.1.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153703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«РДК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Морозовского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района»: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Морозовский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Морозовск,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Ленина,</w:t>
            </w:r>
            <w:r w:rsidR="00153703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155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3-6-1-0316-17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03.11.2017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165,0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165,0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634,8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634,8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530,2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530,2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1.19.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Мясниковский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730,6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730,6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597,3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597,3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133,3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133,3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1.19.1.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F5127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обелиска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при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освобождении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Недвиговка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Успенская,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1-а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(кладбище)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Недвиговка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Мясниковского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3-6-1-0058-15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02.03.2015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325,8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325,8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223,7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223,7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102,1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102,1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1.19.2.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монумента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при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освобож</w:t>
            </w:r>
            <w:r w:rsidR="00BD14B8">
              <w:rPr>
                <w:kern w:val="2"/>
                <w:sz w:val="24"/>
                <w:szCs w:val="24"/>
              </w:rPr>
              <w:softHyphen/>
            </w:r>
            <w:r w:rsidRPr="00BD14B8">
              <w:rPr>
                <w:kern w:val="2"/>
                <w:sz w:val="24"/>
                <w:szCs w:val="24"/>
              </w:rPr>
              <w:t>дении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Хапры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пер.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Макаренко,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Хапры,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Мясниковского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3-6-1-0059-15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02.03.2015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404,8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404,8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373,6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373,6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31,2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31,2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1.20.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Неклиновский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C0607E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15 275,2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15 275,2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0607E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14 633,6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14 633,6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0607E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0607E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641,6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641,6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1.20.1.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F5127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«ВДК»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0F5127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НР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Неклиновский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Вареновка,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Советская,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124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61-1-0445-17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18.12.2017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275,2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275,2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633,6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633,6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641,6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641,6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0607E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1.20.2.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 ремонт Советинского Дома культуры сл. Советка, пр. Победы 11, Неклиновского района Ростовской 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№ 61-1-0385-18 </w:t>
            </w:r>
          </w:p>
          <w:p w:rsidR="00C0607E" w:rsidRPr="00BD14B8" w:rsidRDefault="00C0607E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 18.05.2018</w:t>
            </w:r>
          </w:p>
        </w:tc>
        <w:tc>
          <w:tcPr>
            <w:tcW w:w="1962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0607E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0607E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0607E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1.21.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Обливский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377,4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931,1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936,8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509,5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045,5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781,7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925,6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338,2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964,4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964,4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367,5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149,4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46,8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171,3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1.21.1.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F5127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мемориального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комплекса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Обливский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Сиволобов,</w:t>
            </w:r>
            <w:r w:rsidR="000F5127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Школьная,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</w:t>
            </w:r>
            <w:r w:rsidR="00D34F9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3</w:t>
            </w:r>
            <w:r w:rsidR="00D34F9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6</w:t>
            </w:r>
            <w:r w:rsidR="00D34F9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</w:t>
            </w:r>
            <w:r w:rsidR="00D34F9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1293</w:t>
            </w:r>
            <w:r w:rsidR="00D34F9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25.12.2014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808,7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808,7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778,0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778,0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30,7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30,7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1.21.2.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сооружения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(мемориальный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комплекс)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Обливский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3,6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север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Солонецкий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</w:t>
            </w:r>
            <w:r w:rsidR="00D34F9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3</w:t>
            </w:r>
            <w:r w:rsidR="00D34F9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6</w:t>
            </w:r>
            <w:r w:rsidR="00D34F9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</w:t>
            </w:r>
            <w:r w:rsidR="00D34F9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1294</w:t>
            </w:r>
            <w:r w:rsidR="00D34F9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25.12.2014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650,0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650,0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587,3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587,3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62,7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62,7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1.21.3.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F5127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«Братская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могила»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Обливский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Самохин,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41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юго–восток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Самохин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</w:t>
            </w:r>
            <w:r w:rsidR="00D34F9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3</w:t>
            </w:r>
            <w:r w:rsidR="00D34F9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6</w:t>
            </w:r>
            <w:r w:rsidR="00D34F9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</w:t>
            </w:r>
            <w:r w:rsidR="00D34F9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1292</w:t>
            </w:r>
            <w:r w:rsidR="00D34F9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25.12.2014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472,4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472,4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416,4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416,4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56,0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56,0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1.21.4.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F5127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0F5127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братских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могил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Обливский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Лобачев,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Магистральная,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</w:t>
            </w:r>
            <w:r w:rsidR="00D34F9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3</w:t>
            </w:r>
            <w:r w:rsidR="00D34F9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6</w:t>
            </w:r>
            <w:r w:rsidR="00D34F9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</w:t>
            </w:r>
            <w:r w:rsidR="00D34F9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0232</w:t>
            </w:r>
            <w:r w:rsidR="00D34F9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14.04.2016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230,6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230,6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183,8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183,8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46,8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46,8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1.21.5.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F5127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крыши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Киреевского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–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структурного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подразделения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«Караичевский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ЦСДК»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0F5127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Обливский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Киреев,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Мира,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36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Р61-3-6-1-0791-15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19.11.2015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910,2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910,2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248,3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248,3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661,9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661,9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1.21.6.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F5127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фасада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Киреевского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0F5127" w:rsidRPr="00BD14B8">
              <w:rPr>
                <w:kern w:val="2"/>
                <w:sz w:val="24"/>
                <w:szCs w:val="24"/>
              </w:rPr>
              <w:t xml:space="preserve"> –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структурного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подразделения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Муниципального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учреждения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«Караичевский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центральный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Обливский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Киреев,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Мира,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36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61-1-0424-18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30.05.2018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796,0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796,0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493,5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493,5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302,5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302,5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1.21.7.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F5127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«Памяти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войне»,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Обливский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Караичев,</w:t>
            </w:r>
            <w:r w:rsidR="000F5127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Восточная,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15а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3-6-1-0270-17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18.10.2017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1605,8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1605,8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1544,8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1544,8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61,0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61,0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1.21.8.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F5127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мемориального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комплекса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0F5127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«Не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вернувшимся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землякам»,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Обливский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Киреев,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Мира,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4а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3-6-1-0269-17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18.10.2017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1040,5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1040,5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1001,0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1001,0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39,5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39,5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1.21.9.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сооружения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исторического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памятника-стелы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0F5127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Новополеевский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р-н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Обливский,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Новополеевский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61-1-0228-18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03.04.2018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1863,2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1863,2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1792,4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1792,4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70,8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70,8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1.22.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Октябрьский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B87313"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B87313" w:rsidRPr="00BD14B8">
              <w:rPr>
                <w:spacing w:val="-10"/>
                <w:kern w:val="2"/>
                <w:sz w:val="24"/>
                <w:szCs w:val="24"/>
              </w:rPr>
              <w:t>60</w:t>
            </w:r>
            <w:r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="00B87313" w:rsidRPr="00BD14B8"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462,6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AB4B96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6 960,1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738,0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87313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27 882,4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661,8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AB4B96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6 438,0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782,6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866,1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866,1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B87313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B87313"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B87313" w:rsidRPr="00BD14B8">
              <w:rPr>
                <w:spacing w:val="-10"/>
                <w:kern w:val="2"/>
                <w:sz w:val="24"/>
                <w:szCs w:val="24"/>
              </w:rPr>
              <w:t>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934,7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AB4B96" w:rsidRPr="00BD14B8">
              <w:rPr>
                <w:spacing w:val="-10"/>
                <w:kern w:val="2"/>
                <w:sz w:val="24"/>
                <w:szCs w:val="24"/>
              </w:rPr>
              <w:t>22,1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955,4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1.22.1.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F5127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СДК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Киреевка,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Октябрьский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Киреевка,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Ленина,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Р61-4-6-1-0275-16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27.04.2016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1876,3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1876,3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432,6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432,6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1302,9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1302,9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140,8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140,8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1.22.2.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0F5127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«Алексеевский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Октябрьский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Алексеевка,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Ленина,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61-1-0142-18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21.02.2018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953,9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953,9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732,4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732,4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221,5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221,5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1.22.3.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61-1-0223-18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30.03.2018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275,2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275,2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954,6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954,6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320,6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320,6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1.22.4.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Октябрьский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Кадамовский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20,00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юг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СДК,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Садовая,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61-1-0200-2019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14.03.2019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546,3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546,3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355,3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355,3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191,0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191,0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1.22.5.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bCs/>
                <w:kern w:val="2"/>
                <w:sz w:val="24"/>
                <w:szCs w:val="24"/>
              </w:rPr>
              <w:t>В</w:t>
            </w:r>
            <w:r w:rsidRPr="00BD14B8">
              <w:rPr>
                <w:kern w:val="2"/>
                <w:sz w:val="24"/>
                <w:szCs w:val="24"/>
              </w:rPr>
              <w:t>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СДК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Киреевка,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Октябрьский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Киреевка,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Ленина,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1-8-1-0955-19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11.11.2019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589,5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589,5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135,9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135,9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409,4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409,4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44,2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44,2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1.22.6.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bCs/>
                <w:kern w:val="2"/>
                <w:sz w:val="24"/>
                <w:szCs w:val="24"/>
              </w:rPr>
              <w:t>В</w:t>
            </w:r>
            <w:r w:rsidRPr="00BD14B8">
              <w:rPr>
                <w:kern w:val="2"/>
                <w:sz w:val="24"/>
                <w:szCs w:val="24"/>
              </w:rPr>
              <w:t>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СДК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Киреевка,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Октябрьский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Киреевка,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Ленина,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1-8-1-1002-19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04.12.2019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221,4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221,4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51,0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51,0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153,8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153,8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0607E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1.22.7.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C0607E" w:rsidRPr="00BD14B8" w:rsidRDefault="00C0607E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Капитальный ремонт здания Муниципального учреждения культуры Октябрьского района «Межпоселенческая центральная библиотека», расположенного </w:t>
            </w:r>
          </w:p>
          <w:p w:rsidR="00C0607E" w:rsidRPr="00BD14B8" w:rsidRDefault="00C0607E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по адресу: Ростовская область, Октябрьский район, </w:t>
            </w:r>
          </w:p>
          <w:p w:rsidR="00C0607E" w:rsidRPr="00BD14B8" w:rsidRDefault="00C0607E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р.п. Каменоломни, </w:t>
            </w:r>
          </w:p>
          <w:p w:rsidR="00C0607E" w:rsidRPr="00BD14B8" w:rsidRDefault="00C0607E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 Дзержинского, 78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№ 61-1-0533-19 </w:t>
            </w:r>
          </w:p>
          <w:p w:rsidR="00C0607E" w:rsidRPr="00BD14B8" w:rsidRDefault="00C0607E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 10.06.2019</w:t>
            </w:r>
          </w:p>
        </w:tc>
        <w:tc>
          <w:tcPr>
            <w:tcW w:w="1962" w:type="dxa"/>
            <w:shd w:val="clear" w:color="auto" w:fill="auto"/>
            <w:hideMark/>
          </w:tcPr>
          <w:p w:rsidR="00C0607E" w:rsidRPr="00BD14B8" w:rsidRDefault="00C0607E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4 951,6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4 951,6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0607E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C0607E" w:rsidRPr="00BD14B8" w:rsidRDefault="00C0607E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C0607E" w:rsidRPr="00BD14B8" w:rsidRDefault="00C0607E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C0607E" w:rsidRPr="00BD14B8" w:rsidRDefault="00C0607E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4 580,2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4 580,2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0607E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C0607E" w:rsidRPr="00BD14B8" w:rsidRDefault="00C0607E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C0607E" w:rsidRPr="00BD14B8" w:rsidRDefault="00C0607E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C0607E" w:rsidRPr="00BD14B8" w:rsidRDefault="00C0607E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C0607E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C0607E" w:rsidRPr="00BD14B8" w:rsidRDefault="00C0607E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C0607E" w:rsidRPr="00BD14B8" w:rsidRDefault="00C0607E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C0607E" w:rsidRPr="00BD14B8" w:rsidRDefault="00C0607E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371,4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371,4</w:t>
            </w:r>
          </w:p>
        </w:tc>
        <w:tc>
          <w:tcPr>
            <w:tcW w:w="114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C0607E" w:rsidRPr="00BD14B8" w:rsidRDefault="00C0607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1.22.8.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Октябрьский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Алексеевка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30,0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север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СДК,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Ленина</w:t>
            </w:r>
            <w:r w:rsidR="002222FF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№</w:t>
            </w:r>
            <w:r w:rsidR="002222FF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61-1-0213-19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15.03.2019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AB4B96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2 008,5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AB4B96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2 008,5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AB4B96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1 857,8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AB4B96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1 857,8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AB4B96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150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AB4B96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150,7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  <w:r w:rsidRPr="00BD14B8">
              <w:rPr>
                <w:spacing w:val="-22"/>
                <w:kern w:val="2"/>
                <w:sz w:val="24"/>
                <w:szCs w:val="24"/>
              </w:rPr>
              <w:t>1.22.9.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архитектурно-скульптурной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композиции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«Книга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памяти»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Октябрьский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р.п.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Каменоломни,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площадь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50-летия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Победы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61-1-0268-19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29.03.2019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972,4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972,4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149,4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149,4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22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823,0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823,0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26"/>
                <w:kern w:val="2"/>
                <w:sz w:val="24"/>
                <w:szCs w:val="24"/>
              </w:rPr>
            </w:pPr>
            <w:r w:rsidRPr="00BD14B8">
              <w:rPr>
                <w:spacing w:val="-26"/>
                <w:kern w:val="2"/>
                <w:sz w:val="24"/>
                <w:szCs w:val="24"/>
              </w:rPr>
              <w:t>1.22.10.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Октябрьский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хутор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Ильичевка,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Заречная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61-1-0217-19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18.03.2019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765,6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765,6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633,2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633,2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132,4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132,4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1.23.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Орловский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771,5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723,2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6048,3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861,8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091,7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5770,1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909,7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631,5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278,2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1.23.1.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погибшим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Великую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</w:t>
            </w:r>
            <w:r w:rsidR="00BD14B8">
              <w:rPr>
                <w:kern w:val="2"/>
                <w:sz w:val="24"/>
                <w:szCs w:val="24"/>
              </w:rPr>
              <w:softHyphen/>
            </w:r>
            <w:r w:rsidRPr="00BD14B8">
              <w:rPr>
                <w:kern w:val="2"/>
                <w:sz w:val="24"/>
                <w:szCs w:val="24"/>
              </w:rPr>
              <w:t>венную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войну,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Орловский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Камышевка,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Школьная,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63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61-1-0414-18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29.05.2018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053,3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053,3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820,8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820,8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232,5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232,5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1.23.2.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братской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могилы,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Россия,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обл.,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Орловский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Майорский,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Магистральная,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24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61-1-0064-19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30.01.2019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404,5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404,5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201,8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201,8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202,7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202,7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1.23.3.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обелиска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«Максим-66»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333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Железнодорожного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переезда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Сальск-Волгоград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61-1-0467-18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08.06.2018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265,4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265,4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069,1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069,1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196,3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196,3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1.23.4.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братской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могилы,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Россия,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обл.,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Орловский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Успенский,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Молодежная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61-1-0063-19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30.01.2019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6048,3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6048,3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5770,1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5770,1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278,2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278,2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1.24.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Ремонтненский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675,6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880,5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795,1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193,7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776,8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416,9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573,7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573,7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908,2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530,0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378,2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1.24.1.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«Мемориала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погибшим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Россия,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Ремонтненский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Подгорное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северо-западу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Подгорненского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СДК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парковой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зоне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61-1-0462-18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07.06.2018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324,5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324,5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794,5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794,5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530,0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530,0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1.24.2.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347496,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обл.,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Ремонтненский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Валуевка,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ул.40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Победы,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84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61-1-0257-18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12.04.2018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556,0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556,0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982,3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982,3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573,7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573,7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1.24.3.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«Памятник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ВОВ»,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Россия,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Ремонтненский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Киевка,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напротив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Администрации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поселения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61-1-0780-18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26.09.2018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795,1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795,1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416,9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416,9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378,2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378,2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1.25.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Родионово-Несветайский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207,8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226,6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4981,2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817,7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170,1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647,6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4333,6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4333,6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56,5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56,5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1.25.1.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(замена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окон)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Родионово-Несветайского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«ДШИ»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346580,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Родионово-Несветайская,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пер.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Просвещения,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61-1-0681-18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07.08.2018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226,6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226,6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170,1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170,1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56,5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56,5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172B6A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1.25.2.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Капитальный ремонт здания МБУК «Волошинский СДК» </w:t>
            </w:r>
          </w:p>
          <w:p w:rsidR="00172B6A" w:rsidRPr="00BD14B8" w:rsidRDefault="00172B6A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по адресу: 346583, Ростовская область, Родионово-Несветайский район, х. Волошино, </w:t>
            </w:r>
          </w:p>
          <w:p w:rsidR="00172B6A" w:rsidRPr="00BD14B8" w:rsidRDefault="00172B6A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 Центральная, 1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№ 61-1-0387-18 </w:t>
            </w:r>
          </w:p>
          <w:p w:rsidR="00172B6A" w:rsidRPr="00BD14B8" w:rsidRDefault="00172B6A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 21.05.2018</w:t>
            </w:r>
          </w:p>
        </w:tc>
        <w:tc>
          <w:tcPr>
            <w:tcW w:w="1962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4981,2</w:t>
            </w:r>
          </w:p>
        </w:tc>
        <w:tc>
          <w:tcPr>
            <w:tcW w:w="114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4981,2</w:t>
            </w:r>
          </w:p>
        </w:tc>
        <w:tc>
          <w:tcPr>
            <w:tcW w:w="114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172B6A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647,6</w:t>
            </w:r>
          </w:p>
        </w:tc>
        <w:tc>
          <w:tcPr>
            <w:tcW w:w="114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647,6</w:t>
            </w:r>
          </w:p>
        </w:tc>
        <w:tc>
          <w:tcPr>
            <w:tcW w:w="114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172B6A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4333,6</w:t>
            </w:r>
          </w:p>
        </w:tc>
        <w:tc>
          <w:tcPr>
            <w:tcW w:w="114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4333,6</w:t>
            </w:r>
          </w:p>
        </w:tc>
        <w:tc>
          <w:tcPr>
            <w:tcW w:w="114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172B6A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72B6A" w:rsidRPr="00BD14B8" w:rsidRDefault="00172B6A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1.26.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Сальский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D82F2F" w:rsidRPr="00BD14B8">
              <w:rPr>
                <w:spacing w:val="-10"/>
                <w:kern w:val="2"/>
                <w:sz w:val="24"/>
                <w:szCs w:val="24"/>
              </w:rPr>
              <w:t>5 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="00D82F2F" w:rsidRPr="00BD14B8">
              <w:rPr>
                <w:spacing w:val="-10"/>
                <w:kern w:val="2"/>
                <w:sz w:val="24"/>
                <w:szCs w:val="24"/>
              </w:rPr>
              <w:t>14,1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732,7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="00D82F2F" w:rsidRPr="00BD14B8">
              <w:rPr>
                <w:spacing w:val="-10"/>
                <w:kern w:val="2"/>
                <w:sz w:val="24"/>
                <w:szCs w:val="24"/>
              </w:rPr>
              <w:t>17</w:t>
            </w:r>
            <w:r w:rsidRPr="00BD14B8">
              <w:rPr>
                <w:spacing w:val="-10"/>
                <w:kern w:val="2"/>
                <w:sz w:val="24"/>
                <w:szCs w:val="24"/>
              </w:rPr>
              <w:t>2,</w:t>
            </w:r>
            <w:r w:rsidR="00D82F2F" w:rsidRPr="00BD14B8"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008,6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D82F2F" w:rsidRPr="00BD14B8">
              <w:rPr>
                <w:spacing w:val="-10"/>
                <w:kern w:val="2"/>
                <w:sz w:val="24"/>
                <w:szCs w:val="24"/>
              </w:rPr>
              <w:t>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="00D82F2F" w:rsidRPr="00BD14B8">
              <w:rPr>
                <w:spacing w:val="-10"/>
                <w:kern w:val="2"/>
                <w:sz w:val="24"/>
                <w:szCs w:val="24"/>
              </w:rPr>
              <w:t>09</w:t>
            </w:r>
            <w:r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="00D82F2F" w:rsidRPr="00BD14B8">
              <w:rPr>
                <w:spacing w:val="-10"/>
                <w:kern w:val="2"/>
                <w:sz w:val="24"/>
                <w:szCs w:val="24"/>
              </w:rPr>
              <w:t>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727,7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23</w:t>
            </w:r>
            <w:r w:rsidR="00D82F2F" w:rsidRPr="00BD14B8">
              <w:rPr>
                <w:spacing w:val="-10"/>
                <w:kern w:val="2"/>
                <w:sz w:val="24"/>
                <w:szCs w:val="24"/>
              </w:rPr>
              <w:t> 637,2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544,1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</w:t>
            </w:r>
            <w:r w:rsidR="00D82F2F" w:rsidRPr="00BD14B8">
              <w:rPr>
                <w:spacing w:val="-10"/>
                <w:kern w:val="2"/>
                <w:sz w:val="24"/>
                <w:szCs w:val="24"/>
              </w:rPr>
              <w:t>05</w:t>
            </w:r>
            <w:r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="00D82F2F" w:rsidRPr="00BD14B8">
              <w:rPr>
                <w:spacing w:val="-10"/>
                <w:kern w:val="2"/>
                <w:sz w:val="24"/>
                <w:szCs w:val="24"/>
              </w:rPr>
              <w:t>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005,0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D82F2F"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Pr="00BD14B8">
              <w:rPr>
                <w:spacing w:val="-10"/>
                <w:kern w:val="2"/>
                <w:sz w:val="24"/>
                <w:szCs w:val="24"/>
              </w:rPr>
              <w:t>5,</w:t>
            </w:r>
            <w:r w:rsidR="00D82F2F" w:rsidRPr="00BD14B8">
              <w:rPr>
                <w:spacing w:val="-10"/>
                <w:kern w:val="2"/>
                <w:sz w:val="24"/>
                <w:szCs w:val="24"/>
              </w:rPr>
              <w:t>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464,5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1.26.1.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Сеятель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Северный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Сальского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61-1-0310-18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27.04.2018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008,6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000,0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000,0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008,6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955,1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875,0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536,0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544,1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053,5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125,0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464,0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464,5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1.26.2.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Россия,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Сальский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Новый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Егорлык,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Советская,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17-г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61-1-0604-18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17.07.2018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732,7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732,7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852,7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852,7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880,0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880,0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1F2276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1F2276" w:rsidRPr="00BD14B8" w:rsidRDefault="001F2276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1.26.3.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1F2276" w:rsidRPr="00BD14B8" w:rsidRDefault="001F2276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«Капитальный ремонт мемориального комплекса «Поклон» Братской могилы воинов, погибших в годы Гражданской и Великой Отечественной войн по адресу: Ростовская область, </w:t>
            </w:r>
          </w:p>
          <w:p w:rsidR="001F2276" w:rsidRPr="00BD14B8" w:rsidRDefault="001F2276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Сальский район, г. Сальск, </w:t>
            </w:r>
          </w:p>
          <w:p w:rsidR="001F2276" w:rsidRPr="00BD14B8" w:rsidRDefault="001F2276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 Свободы, № 59-а»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1F2276" w:rsidRPr="00BD14B8" w:rsidRDefault="001F2276" w:rsidP="00750AA2">
            <w:pPr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 61-1-0308-18 от 26.04.2018</w:t>
            </w:r>
          </w:p>
        </w:tc>
        <w:tc>
          <w:tcPr>
            <w:tcW w:w="1962" w:type="dxa"/>
            <w:shd w:val="clear" w:color="auto" w:fill="auto"/>
            <w:hideMark/>
          </w:tcPr>
          <w:p w:rsidR="001F2276" w:rsidRPr="00BD14B8" w:rsidRDefault="001F2276" w:rsidP="00750AA2">
            <w:pPr>
              <w:spacing w:line="228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1F2276" w:rsidRPr="00BD14B8" w:rsidRDefault="001F2276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1 172,8</w:t>
            </w:r>
          </w:p>
        </w:tc>
        <w:tc>
          <w:tcPr>
            <w:tcW w:w="1140" w:type="dxa"/>
            <w:shd w:val="clear" w:color="auto" w:fill="auto"/>
            <w:hideMark/>
          </w:tcPr>
          <w:p w:rsidR="001F2276" w:rsidRPr="00BD14B8" w:rsidRDefault="001F2276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1F2276" w:rsidRPr="00BD14B8" w:rsidRDefault="001F2276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1 172,8</w:t>
            </w:r>
          </w:p>
        </w:tc>
        <w:tc>
          <w:tcPr>
            <w:tcW w:w="1140" w:type="dxa"/>
            <w:shd w:val="clear" w:color="auto" w:fill="auto"/>
            <w:hideMark/>
          </w:tcPr>
          <w:p w:rsidR="001F2276" w:rsidRPr="00BD14B8" w:rsidRDefault="001F2276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F2276" w:rsidRPr="00BD14B8" w:rsidRDefault="001F2276" w:rsidP="00750AA2">
            <w:pPr>
              <w:spacing w:line="228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F2276" w:rsidRPr="00BD14B8" w:rsidRDefault="001F2276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F2276" w:rsidRPr="00BD14B8" w:rsidRDefault="001F2276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F2276" w:rsidRPr="00BD14B8" w:rsidRDefault="001F2276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F2276" w:rsidRPr="00BD14B8" w:rsidRDefault="001F2276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F2276" w:rsidRPr="00BD14B8" w:rsidRDefault="001F2276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F2276" w:rsidRPr="00BD14B8" w:rsidRDefault="001F2276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F2276" w:rsidRPr="00BD14B8" w:rsidRDefault="001F2276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F2276" w:rsidRPr="00BD14B8" w:rsidRDefault="001F2276" w:rsidP="00750AA2">
            <w:pPr>
              <w:spacing w:line="228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1F2276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1 101,2</w:t>
            </w:r>
          </w:p>
        </w:tc>
        <w:tc>
          <w:tcPr>
            <w:tcW w:w="114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1 101,2</w:t>
            </w:r>
          </w:p>
        </w:tc>
        <w:tc>
          <w:tcPr>
            <w:tcW w:w="114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1F2276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1F2276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71,6</w:t>
            </w:r>
          </w:p>
        </w:tc>
        <w:tc>
          <w:tcPr>
            <w:tcW w:w="114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71,6</w:t>
            </w:r>
          </w:p>
        </w:tc>
        <w:tc>
          <w:tcPr>
            <w:tcW w:w="114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1F2276" w:rsidRPr="00BD14B8" w:rsidRDefault="001F2276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1.27.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Семикаракорский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869,6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062,6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6817,4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989,6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200,5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774,1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886,3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540,1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5931,1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5931,1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738,0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288,5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449,5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1.27.1.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системы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отопления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«Культура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спорт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Задоно-Кагальницкого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поселения»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Семикаракорский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ст.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Задоно-Кагальницкая,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Набережная,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76а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Р61-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3-6-1-1032-14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20.10.2014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720,0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720,0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679,0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679,0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41,0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41,0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1.27.2.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город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Семикаракорск,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улица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Серегина,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61-1-0643-18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31.07.2018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342,6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342,6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095,1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095,1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247,5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247,5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1.27.3.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Кочетовского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СДК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«Кочетовский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ИКЦ»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346633,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Семикаракорский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ст.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Кочетовская,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Студенческая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28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61-1-0479-18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13.06.2018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6817,4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6817,4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886,3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886,3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5931,1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5931,1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1.27.4.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муниципального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учреждения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«Районный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Семикаракорск,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пр.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В.А.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Закруткина,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25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3-6-1-0190-17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16.08.2017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989,6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989,6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540,1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540,1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449,5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449,5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1.28.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Советский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4761FA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9 522,4</w:t>
            </w:r>
          </w:p>
        </w:tc>
        <w:tc>
          <w:tcPr>
            <w:tcW w:w="114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585,6</w:t>
            </w:r>
          </w:p>
        </w:tc>
        <w:tc>
          <w:tcPr>
            <w:tcW w:w="1139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1 395,1</w:t>
            </w:r>
          </w:p>
        </w:tc>
        <w:tc>
          <w:tcPr>
            <w:tcW w:w="114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7 541,7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761FA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9 170,0</w:t>
            </w:r>
          </w:p>
        </w:tc>
        <w:tc>
          <w:tcPr>
            <w:tcW w:w="114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563,9</w:t>
            </w:r>
          </w:p>
        </w:tc>
        <w:tc>
          <w:tcPr>
            <w:tcW w:w="1139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1 343,4</w:t>
            </w:r>
          </w:p>
        </w:tc>
        <w:tc>
          <w:tcPr>
            <w:tcW w:w="114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7 262,7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761FA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761FA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352,4</w:t>
            </w:r>
          </w:p>
        </w:tc>
        <w:tc>
          <w:tcPr>
            <w:tcW w:w="114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21,7</w:t>
            </w:r>
          </w:p>
        </w:tc>
        <w:tc>
          <w:tcPr>
            <w:tcW w:w="1139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51,7</w:t>
            </w:r>
          </w:p>
        </w:tc>
        <w:tc>
          <w:tcPr>
            <w:tcW w:w="114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279,0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1.28.1.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«Обелиска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войны»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Наумов,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Советского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</w:t>
            </w:r>
            <w:r w:rsidR="00316898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6</w:t>
            </w:r>
            <w:r w:rsidR="00316898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</w:t>
            </w:r>
            <w:r w:rsidR="00316898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0580</w:t>
            </w:r>
            <w:r w:rsidR="00316898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15.12.2014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585,6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585,6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563,9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563,9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21,7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21,7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761FA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1.28.2.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Выборочный капитальный ремонт памятника «Обелиск павшим воинам Великой Отечественной войны» </w:t>
            </w:r>
          </w:p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 х. Новорябухин, Советского района, Ростовской 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№ 61-1-0805-18 </w:t>
            </w:r>
          </w:p>
          <w:p w:rsidR="004761FA" w:rsidRPr="00BD14B8" w:rsidRDefault="004761FA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 02.10.2018</w:t>
            </w:r>
          </w:p>
        </w:tc>
        <w:tc>
          <w:tcPr>
            <w:tcW w:w="1962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1 395,1</w:t>
            </w:r>
          </w:p>
        </w:tc>
        <w:tc>
          <w:tcPr>
            <w:tcW w:w="114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1 395,1</w:t>
            </w:r>
          </w:p>
        </w:tc>
        <w:tc>
          <w:tcPr>
            <w:tcW w:w="114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761FA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1 343,4</w:t>
            </w:r>
          </w:p>
        </w:tc>
        <w:tc>
          <w:tcPr>
            <w:tcW w:w="114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1 343,4</w:t>
            </w:r>
          </w:p>
        </w:tc>
        <w:tc>
          <w:tcPr>
            <w:tcW w:w="114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761FA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761FA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51,7</w:t>
            </w:r>
          </w:p>
        </w:tc>
        <w:tc>
          <w:tcPr>
            <w:tcW w:w="114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51,7</w:t>
            </w:r>
          </w:p>
        </w:tc>
        <w:tc>
          <w:tcPr>
            <w:tcW w:w="114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761FA" w:rsidRPr="00BD14B8" w:rsidRDefault="004761FA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1.28.3.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«Обелиск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Войны»,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Чистяково,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Советского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61-1-0798-18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01.10.2018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1575,6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1575,6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1517,3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1517,3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58,3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58,3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1.28.4.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«Обелиск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Войны»,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Горького,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«а»,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ст.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Советская,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Советского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61-1-0803-18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02.10.2018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1356,8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1356,8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1306,6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1306,6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50,2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50,2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1.28.5.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«Обелиск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Войны»,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33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Гвардейской,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«а»,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ст.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Советская,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Советского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61-1-0801-18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01.10.2018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837,8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837,8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806,8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806,8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3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31,0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31,0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1.28.6.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«Обелиск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Войны»,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Чистяково,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Гагарина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«А»,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Советского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61-1-0962-18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13.11.2018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944,5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944,5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909,6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909,6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34,9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1.28.7.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«Обелиск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Войны»,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Пичугин,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Разина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«А»,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Советского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61-1-0963-18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14.11.2018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1488,4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1488,4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1433,3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1433,3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55,1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55,1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1.28.8.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«Обелиск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павшим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воинам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Войны»,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Русаков,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Главная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«В»,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Советского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61-1-0964-18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14.11.2018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1338,6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1338,6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1289,1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1289,1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49,5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49,5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1.29.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Целинский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180,5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609,6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570,9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620,5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191,0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429,5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560,0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418,6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141,4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1.29.1.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благоустройство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прилегающей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территории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Обелиска,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</w:t>
            </w:r>
            <w:r w:rsidR="002222FF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линия,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62/5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Целина,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</w:t>
            </w:r>
            <w:r w:rsidR="003B1E8C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</w:t>
            </w:r>
            <w:r w:rsidR="003B1E8C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0430</w:t>
            </w:r>
            <w:r w:rsidR="003B1E8C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30.05.2018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609,6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609,6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191,0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191,0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418,6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418,6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1.29.2.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обелиска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Целинский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Северный,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Мира,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177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61-1-0251-18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10.04.2018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570,9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570,9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429,5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429,5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141,4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141,4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1.30.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Цимлянский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AE21C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59 782,</w:t>
            </w:r>
            <w:r w:rsidR="00E07C62" w:rsidRPr="00BD14B8">
              <w:rPr>
                <w:spacing w:val="-10"/>
                <w:kern w:val="2"/>
                <w:sz w:val="24"/>
                <w:szCs w:val="24"/>
              </w:rPr>
              <w:t>4</w:t>
            </w:r>
          </w:p>
        </w:tc>
        <w:tc>
          <w:tcPr>
            <w:tcW w:w="114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25 323,6</w:t>
            </w:r>
          </w:p>
        </w:tc>
        <w:tc>
          <w:tcPr>
            <w:tcW w:w="1139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16 97</w:t>
            </w:r>
            <w:r w:rsidR="00E07C62"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="00E07C62" w:rsidRPr="00BD14B8">
              <w:rPr>
                <w:spacing w:val="-10"/>
                <w:kern w:val="2"/>
                <w:sz w:val="24"/>
                <w:szCs w:val="24"/>
              </w:rPr>
              <w:t>9</w:t>
            </w:r>
          </w:p>
        </w:tc>
        <w:tc>
          <w:tcPr>
            <w:tcW w:w="114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17 486,9</w:t>
            </w:r>
          </w:p>
        </w:tc>
        <w:tc>
          <w:tcPr>
            <w:tcW w:w="93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AE21C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56 786,1</w:t>
            </w:r>
          </w:p>
        </w:tc>
        <w:tc>
          <w:tcPr>
            <w:tcW w:w="114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23 981,4</w:t>
            </w:r>
          </w:p>
        </w:tc>
        <w:tc>
          <w:tcPr>
            <w:tcW w:w="1139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16 157,2</w:t>
            </w:r>
          </w:p>
        </w:tc>
        <w:tc>
          <w:tcPr>
            <w:tcW w:w="114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16 647,5</w:t>
            </w:r>
          </w:p>
        </w:tc>
        <w:tc>
          <w:tcPr>
            <w:tcW w:w="93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AE21C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AE21C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2 996,</w:t>
            </w:r>
            <w:r w:rsidR="00E07C62" w:rsidRPr="00BD14B8">
              <w:rPr>
                <w:spacing w:val="-10"/>
                <w:kern w:val="2"/>
                <w:sz w:val="24"/>
                <w:szCs w:val="24"/>
              </w:rPr>
              <w:t>3</w:t>
            </w:r>
          </w:p>
        </w:tc>
        <w:tc>
          <w:tcPr>
            <w:tcW w:w="114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1 342,2</w:t>
            </w:r>
          </w:p>
        </w:tc>
        <w:tc>
          <w:tcPr>
            <w:tcW w:w="1139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814,</w:t>
            </w:r>
            <w:r w:rsidR="00E07C62" w:rsidRPr="00BD14B8"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114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839,4</w:t>
            </w:r>
          </w:p>
        </w:tc>
        <w:tc>
          <w:tcPr>
            <w:tcW w:w="93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AE21C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1.30.1.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Муниципального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образовательного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учреждения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дополнительного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образования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детей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Цимлянского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Детская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школа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искусств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spacing w:line="235" w:lineRule="auto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D14B8">
              <w:rPr>
                <w:spacing w:val="-4"/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spacing w:val="-4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4"/>
                <w:kern w:val="2"/>
                <w:sz w:val="24"/>
                <w:szCs w:val="24"/>
              </w:rPr>
              <w:t>3-12-1-0099-14</w:t>
            </w:r>
            <w:r w:rsidR="008A0A49" w:rsidRPr="00BD14B8">
              <w:rPr>
                <w:spacing w:val="-4"/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26.11.2014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773,4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413,5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359,9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979,2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020,6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958,6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794,2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392,9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401,3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1.30.2.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«Цимлянский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краеведческий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музей»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Цимлянск,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Чехова,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3-6-1-0219-16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14.07.2016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6E5FD5" w:rsidRPr="00BD14B8">
              <w:rPr>
                <w:spacing w:val="-10"/>
                <w:kern w:val="2"/>
                <w:sz w:val="24"/>
                <w:szCs w:val="24"/>
              </w:rPr>
              <w:t>4 744,</w:t>
            </w:r>
            <w:r w:rsidR="00E07C62" w:rsidRPr="00BD14B8"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645,9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8 612,</w:t>
            </w:r>
            <w:r w:rsidR="00E07C62" w:rsidRPr="00BD14B8">
              <w:rPr>
                <w:spacing w:val="-10"/>
                <w:kern w:val="2"/>
                <w:sz w:val="24"/>
                <w:szCs w:val="24"/>
              </w:rPr>
              <w:t>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17 486,9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6E5FD5" w:rsidRPr="00BD14B8">
              <w:rPr>
                <w:spacing w:val="-10"/>
                <w:kern w:val="2"/>
                <w:sz w:val="24"/>
                <w:szCs w:val="24"/>
              </w:rPr>
              <w:t>3 033,7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187,6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8 198,6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AE21CF" w:rsidRPr="00BD14B8">
              <w:rPr>
                <w:spacing w:val="-10"/>
                <w:kern w:val="2"/>
                <w:sz w:val="24"/>
                <w:szCs w:val="24"/>
              </w:rPr>
              <w:t>6 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AE21CF" w:rsidRPr="00BD14B8">
              <w:rPr>
                <w:spacing w:val="-10"/>
                <w:kern w:val="2"/>
                <w:sz w:val="24"/>
                <w:szCs w:val="24"/>
              </w:rPr>
              <w:t>47,5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6E5FD5" w:rsidRPr="00BD14B8">
              <w:rPr>
                <w:spacing w:val="-10"/>
                <w:kern w:val="2"/>
                <w:sz w:val="24"/>
                <w:szCs w:val="24"/>
              </w:rPr>
              <w:t> 711,</w:t>
            </w:r>
            <w:r w:rsidR="00E07C62" w:rsidRPr="00BD14B8">
              <w:rPr>
                <w:spacing w:val="-10"/>
                <w:kern w:val="2"/>
                <w:sz w:val="24"/>
                <w:szCs w:val="24"/>
              </w:rPr>
              <w:t>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458,3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AE21CF"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AE21CF"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="00E07C62" w:rsidRPr="00BD14B8">
              <w:rPr>
                <w:spacing w:val="-10"/>
                <w:kern w:val="2"/>
                <w:sz w:val="24"/>
                <w:szCs w:val="24"/>
              </w:rPr>
              <w:t>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AE21C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83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4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1.30.3.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Муниципального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учреждения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Цимлянского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Маркинского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поселения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«Центральный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(III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Этап)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61-1-0229-18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03.04.2018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264,2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264,2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773,2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773,2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491,0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491,0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1.31.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Чертковский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641,4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945,8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695,6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764,9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552,1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212,8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876,5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393,7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482,8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1.31.1.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объекта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«Братская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могила»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прилегающей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территорией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Терновский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Чертковского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</w:t>
            </w:r>
            <w:r w:rsidR="008530F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3</w:t>
            </w:r>
            <w:r w:rsidR="008530F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6</w:t>
            </w:r>
            <w:r w:rsidR="008530F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</w:t>
            </w:r>
            <w:r w:rsidR="008530F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1127</w:t>
            </w:r>
            <w:r w:rsidR="008530F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11.11.2014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749,8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749,8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628,8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628,8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121,0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121,0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1.31.2.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Мемориального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комплекса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«Памяти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погибшим»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Анно</w:t>
            </w:r>
            <w:r w:rsidR="002222FF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Ребриковская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Щедровского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поселения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Чертковского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</w:t>
            </w:r>
            <w:r w:rsidR="008530F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6</w:t>
            </w:r>
            <w:r w:rsidR="008530F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</w:t>
            </w:r>
            <w:r w:rsidR="008530F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0154</w:t>
            </w:r>
            <w:r w:rsidR="008530F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29.06.2017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935,3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935,3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762,1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762,1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173,2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173,2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1.31.3.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объекта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«Братская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могила»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Тарасово</w:t>
            </w:r>
            <w:r w:rsidR="002222FF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Меловское,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восток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земельного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участка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им.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В.И.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Ленина,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43,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Чертковский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</w:t>
            </w:r>
            <w:r w:rsidR="008530F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3</w:t>
            </w:r>
            <w:r w:rsidR="008530F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6</w:t>
            </w:r>
            <w:r w:rsidR="008530F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</w:t>
            </w:r>
            <w:r w:rsidR="008530F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0598</w:t>
            </w:r>
            <w:r w:rsidR="008530F9" w:rsidRPr="00BD14B8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16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17.10.2016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260,7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260,7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161,2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161,2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99,5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99,5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1.31.4.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объекта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«Братская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могила»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Чертковский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Артамошкин,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50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метрах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южнее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земельного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участка,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Центральная,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61-1-0258-19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28.03.2019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7182,3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7182,3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6866,2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6866,2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316,1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316,1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1.31.5.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Мемориального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комплекса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«Скорбящая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мать»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Маньково-Калитвенское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Чертковского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61-1-1091-18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07.12.2018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17739,8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17739,8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16959,2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16959,2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780,6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780,6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1.31.6.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Братской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могилы,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Чертковский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Богуны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50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метрах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направлении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юг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школы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Школьная,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61-1-0257-19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28.03.2019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3446,9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3446,9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3295,2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3295,2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151,7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151,7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1.31.7.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Братской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могилы,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Чертковский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Сетраки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метрах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южнее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земельного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участка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Почтовая,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18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61-1-1090-18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07.12.2018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5326,6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5326,6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5092,2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5092,2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234,4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234,4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1.32.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Шолоховский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638,5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143,2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817,9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702,2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975,2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944,0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189,1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514,3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901,9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338,7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694,5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954,1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303,6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800,3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636,5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1.32.1.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Выборочный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центра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народной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патриотического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воспитания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Шолоховского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Подтелкова,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74,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ст.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Вешенская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Шолоховского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Р61-3-6-1-1192-14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28.11.2014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531,1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531,1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119,6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119,6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411,5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411,5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1.32.2.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сооружения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(Обелиск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железобетонный)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Шолоховский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Калининский,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Центральная,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23а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Р61-3-6-1-0253-16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21.04.2016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159,4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159,4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960,4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960,4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199,0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199,0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1.32.3.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монумента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«Воинская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слава»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Шолоховский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Меркуловский,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пер.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Победы,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12а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Р61-3-6-1-0482-16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05.08.2016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077,2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077,2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946,3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946,3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130,9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130,9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1.32.4.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сооружения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исторического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Шолоховский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ст.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Базковская,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Ленина,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«а»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61-1-0078-18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06.02.2018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817,9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817,9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514,3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514,3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303,6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303,6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1.32.5.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памятника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погибшим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годы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Великой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отечественной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войны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Шолоховский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ст-ца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Еланская,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Платова,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61-1-1255-18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28.12.2018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375,5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375,5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162,8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162,8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212,7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212,7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1.32.6.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мемориала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«Клятва»,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Шолоховский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ст-ца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Вешенская,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Булавина,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55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61-1-0636-18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27.07.2018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702,2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702,2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901,9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901,9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800,3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800,3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1.32.7.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Муниципального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учреждения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«Колундаевский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Шолоховский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2222FF" w:rsidRPr="00BD14B8">
              <w:rPr>
                <w:kern w:val="2"/>
                <w:sz w:val="24"/>
                <w:szCs w:val="24"/>
              </w:rPr>
              <w:t> </w:t>
            </w:r>
            <w:r w:rsidRPr="00BD14B8">
              <w:rPr>
                <w:kern w:val="2"/>
                <w:sz w:val="24"/>
                <w:szCs w:val="24"/>
              </w:rPr>
              <w:t>Колундаевский,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</w:t>
            </w:r>
            <w:r w:rsidR="002222FF" w:rsidRPr="00BD14B8">
              <w:rPr>
                <w:kern w:val="2"/>
                <w:sz w:val="24"/>
                <w:szCs w:val="24"/>
              </w:rPr>
              <w:t> </w:t>
            </w:r>
            <w:r w:rsidRPr="00BD14B8">
              <w:rPr>
                <w:kern w:val="2"/>
                <w:sz w:val="24"/>
                <w:szCs w:val="24"/>
              </w:rPr>
              <w:t>Школьная,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61-1-0227-18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03.04.2018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975,2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975,2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338,7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338,7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636,5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636,5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750AA2">
            <w:pPr>
              <w:pageBreakBefore/>
              <w:spacing w:line="235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1.33.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Батайск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660,5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660,5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919,7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919,7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740,8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740,8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1.33.1.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кровли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«Городской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культурно-досуговый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центр»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Батайск,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Ленина,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Р61-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3-6-1-1161-14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20.11.2014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660,5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660,5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919,7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919,7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740,8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740,8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1.34.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Каменск-Шахтинский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189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913,1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859,5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005,9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937,6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610,1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728,7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744,8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464,8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848,8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320,3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184,4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114,7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541,1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088,8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289,8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1.34.1.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МУ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«ДК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им.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Гагарина»,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Каменск-Шахтинский,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пр.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Маркса,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62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3-6-1-0184-16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18.05.2016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359,5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859,5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094,8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744,8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264,7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114,7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1.34.2.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муниципального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учреждения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«Дворец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железнодорожников»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города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Каменск-Шахтинский»,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мкр.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Лиховской,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Гагарина,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141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61-1-1040-18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29.11.2018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553,6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005,9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937,6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610,1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633,9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464,8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848,8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320,3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919,7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541,1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088,8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289,8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1.35.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Новочеркасск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666,1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000,0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666,1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273,8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415,0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858,8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392,3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585,0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807,3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1.35.1.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«Ремонтно-реставрационные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работы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объекту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наследия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регионального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значения: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«Здание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судебной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Палаты,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котором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находился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воен.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револ.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Комитет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главе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Ф.Г.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Подтелковым.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1918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расположенному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обл.,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Новочеркасск,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пр.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Платовский,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72»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61-1-0377-18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17.05.2018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784,8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000,0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784,8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798,2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415,0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383,2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986,6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585,0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401,6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D4A0E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1.35.2.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8D4A0E" w:rsidRPr="00BD14B8" w:rsidRDefault="008D4A0E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Проведение капитального ремонта объекта культурного наследия федерального </w:t>
            </w:r>
          </w:p>
          <w:p w:rsidR="008D4A0E" w:rsidRPr="00BD14B8" w:rsidRDefault="008D4A0E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значения – «Триумфальная арка, 1817 г.», расположенного по адресу: Ростовская область, </w:t>
            </w:r>
          </w:p>
          <w:p w:rsidR="008D4A0E" w:rsidRPr="00BD14B8" w:rsidRDefault="008D4A0E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г. Новочеркасск, </w:t>
            </w:r>
          </w:p>
          <w:p w:rsidR="008D4A0E" w:rsidRPr="00BD14B8" w:rsidRDefault="008D4A0E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спуск им. Герцена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№ 61-1-1015-18 </w:t>
            </w:r>
          </w:p>
          <w:p w:rsidR="008D4A0E" w:rsidRPr="00BD14B8" w:rsidRDefault="008D4A0E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 27.11.2018</w:t>
            </w:r>
          </w:p>
        </w:tc>
        <w:tc>
          <w:tcPr>
            <w:tcW w:w="1962" w:type="dxa"/>
            <w:shd w:val="clear" w:color="auto" w:fill="auto"/>
            <w:hideMark/>
          </w:tcPr>
          <w:p w:rsidR="008D4A0E" w:rsidRPr="00BD14B8" w:rsidRDefault="008D4A0E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5881,3</w:t>
            </w:r>
          </w:p>
        </w:tc>
        <w:tc>
          <w:tcPr>
            <w:tcW w:w="114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5881,3</w:t>
            </w:r>
          </w:p>
        </w:tc>
        <w:tc>
          <w:tcPr>
            <w:tcW w:w="114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D4A0E" w:rsidRPr="00BD14B8" w:rsidRDefault="008D4A0E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D4A0E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8D4A0E" w:rsidRPr="00BD14B8" w:rsidRDefault="008D4A0E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8D4A0E" w:rsidRPr="00BD14B8" w:rsidRDefault="008D4A0E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8D4A0E" w:rsidRPr="00BD14B8" w:rsidRDefault="008D4A0E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4475,6</w:t>
            </w:r>
          </w:p>
        </w:tc>
        <w:tc>
          <w:tcPr>
            <w:tcW w:w="114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4475,6</w:t>
            </w:r>
          </w:p>
        </w:tc>
        <w:tc>
          <w:tcPr>
            <w:tcW w:w="114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D4A0E" w:rsidRPr="00BD14B8" w:rsidRDefault="008D4A0E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D4A0E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8D4A0E" w:rsidRPr="00BD14B8" w:rsidRDefault="008D4A0E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8D4A0E" w:rsidRPr="00BD14B8" w:rsidRDefault="008D4A0E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8D4A0E" w:rsidRPr="00BD14B8" w:rsidRDefault="008D4A0E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D4A0E" w:rsidRPr="00BD14B8" w:rsidRDefault="008D4A0E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D4A0E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8D4A0E" w:rsidRPr="00BD14B8" w:rsidRDefault="008D4A0E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8D4A0E" w:rsidRPr="00BD14B8" w:rsidRDefault="008D4A0E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8D4A0E" w:rsidRPr="00BD14B8" w:rsidRDefault="008D4A0E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1405,7</w:t>
            </w:r>
          </w:p>
        </w:tc>
        <w:tc>
          <w:tcPr>
            <w:tcW w:w="114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1405,7</w:t>
            </w:r>
          </w:p>
        </w:tc>
        <w:tc>
          <w:tcPr>
            <w:tcW w:w="114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D4A0E" w:rsidRPr="00BD14B8" w:rsidRDefault="008D4A0E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8D4A0E" w:rsidRPr="00BD14B8" w:rsidRDefault="008D4A0E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8D4A0E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8D4A0E" w:rsidRPr="00BD14B8" w:rsidRDefault="008D4A0E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1.36. г. Новошахтинск</w:t>
            </w:r>
          </w:p>
        </w:tc>
      </w:tr>
      <w:tr w:rsidR="00F15D69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color w:val="000000"/>
                <w:spacing w:val="-12"/>
                <w:sz w:val="24"/>
                <w:szCs w:val="24"/>
              </w:rPr>
            </w:pPr>
            <w:r w:rsidRPr="00BD14B8">
              <w:rPr>
                <w:color w:val="000000"/>
                <w:spacing w:val="-1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color w:val="000000"/>
                <w:sz w:val="24"/>
                <w:szCs w:val="24"/>
              </w:rPr>
            </w:pPr>
            <w:r w:rsidRPr="00BD14B8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color w:val="000000"/>
                <w:sz w:val="24"/>
                <w:szCs w:val="24"/>
              </w:rPr>
            </w:pPr>
            <w:r w:rsidRPr="00BD14B8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8 269,0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8 269,0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15D69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1 075,1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1 075,1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15D69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7 193,9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7 193,9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15D69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15D69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color w:val="000000"/>
                <w:spacing w:val="-12"/>
              </w:rPr>
            </w:pPr>
            <w:r w:rsidRPr="00BD14B8">
              <w:rPr>
                <w:color w:val="000000"/>
                <w:spacing w:val="-12"/>
              </w:rPr>
              <w:t>1.36.1.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D14B8" w:rsidRDefault="00F15D69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Капитальный ремонт кровли здания «Детская музыкальная школа» по адресу: </w:t>
            </w:r>
          </w:p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г. Новошахтинск, пр. Ленина,26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 61-1-1367-19 от 18.12.2019</w:t>
            </w: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3 558,7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3 558,7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15D69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462,7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462,7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15D69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3 096,0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3 096,0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15D69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15D69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F15D69" w:rsidRPr="00BD14B8" w:rsidRDefault="00F15D69" w:rsidP="00BD14B8">
            <w:pPr>
              <w:rPr>
                <w:color w:val="000000"/>
                <w:spacing w:val="-12"/>
              </w:rPr>
            </w:pPr>
            <w:r w:rsidRPr="00BD14B8">
              <w:rPr>
                <w:color w:val="000000"/>
                <w:spacing w:val="-12"/>
              </w:rPr>
              <w:t>1.36.2.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Замена окон в здании </w:t>
            </w:r>
            <w:r w:rsidR="00194C0F" w:rsidRPr="00BD14B8">
              <w:rPr>
                <w:kern w:val="2"/>
                <w:sz w:val="24"/>
                <w:szCs w:val="24"/>
              </w:rPr>
              <w:t xml:space="preserve">МБУ ДО </w:t>
            </w:r>
            <w:r w:rsidRPr="00BD14B8">
              <w:rPr>
                <w:kern w:val="2"/>
                <w:sz w:val="24"/>
                <w:szCs w:val="24"/>
              </w:rPr>
              <w:t>«Детская музыкальная школа» города Новошахтинска, расположенного  по адресу: 346919, Ростовская обл.</w:t>
            </w:r>
          </w:p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 г. Новошахтинск, пр. Ленина,26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№ 61-1-1385-19 </w:t>
            </w:r>
          </w:p>
          <w:p w:rsidR="00F15D69" w:rsidRPr="00BD14B8" w:rsidRDefault="00F15D69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 19.12.2019</w:t>
            </w: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2 642,0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2 642,0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15D69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343,5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343,5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15D69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2 298,5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2 298,5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15D69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94428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494428" w:rsidRPr="00BD14B8" w:rsidRDefault="00494428" w:rsidP="00BD14B8">
            <w:pPr>
              <w:rPr>
                <w:color w:val="000000"/>
                <w:spacing w:val="-12"/>
              </w:rPr>
            </w:pPr>
            <w:r w:rsidRPr="00BD14B8">
              <w:rPr>
                <w:color w:val="000000"/>
                <w:spacing w:val="-12"/>
              </w:rPr>
              <w:t>1.36.3.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494428" w:rsidRPr="00BD14B8" w:rsidRDefault="00494428" w:rsidP="00BD14B8">
            <w:pPr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 ремонт электро</w:t>
            </w:r>
            <w:r w:rsidR="00BD14B8">
              <w:rPr>
                <w:kern w:val="2"/>
                <w:sz w:val="24"/>
                <w:szCs w:val="24"/>
              </w:rPr>
              <w:softHyphen/>
            </w:r>
            <w:r w:rsidRPr="00BD14B8">
              <w:rPr>
                <w:kern w:val="2"/>
                <w:sz w:val="24"/>
                <w:szCs w:val="24"/>
              </w:rPr>
              <w:t>снабжения в  здании МБУ ДО «Детская музыкальная школа» города Новошахтинска, расположенном по адресу: 346919, Ростовская обл</w:t>
            </w:r>
            <w:r w:rsidR="00752B90" w:rsidRPr="00BD14B8">
              <w:rPr>
                <w:kern w:val="2"/>
                <w:sz w:val="24"/>
                <w:szCs w:val="24"/>
              </w:rPr>
              <w:t>.</w:t>
            </w:r>
            <w:r w:rsidRPr="00BD14B8">
              <w:rPr>
                <w:kern w:val="2"/>
                <w:sz w:val="24"/>
                <w:szCs w:val="24"/>
              </w:rPr>
              <w:t>, г. Новошахтинск, пр. Ленина,</w:t>
            </w:r>
            <w:r w:rsidR="00752B90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26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494428" w:rsidRPr="00BD14B8" w:rsidRDefault="00494428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№ 61-1-0124-20 </w:t>
            </w:r>
          </w:p>
          <w:p w:rsidR="00494428" w:rsidRPr="00BD14B8" w:rsidRDefault="00494428" w:rsidP="00BD14B8">
            <w:pPr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 21.02.2020</w:t>
            </w:r>
          </w:p>
        </w:tc>
        <w:tc>
          <w:tcPr>
            <w:tcW w:w="1962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2 068,3</w:t>
            </w:r>
          </w:p>
        </w:tc>
        <w:tc>
          <w:tcPr>
            <w:tcW w:w="114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2 068,3</w:t>
            </w:r>
          </w:p>
        </w:tc>
        <w:tc>
          <w:tcPr>
            <w:tcW w:w="114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94428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268,9</w:t>
            </w:r>
          </w:p>
        </w:tc>
        <w:tc>
          <w:tcPr>
            <w:tcW w:w="114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268,9</w:t>
            </w:r>
          </w:p>
        </w:tc>
        <w:tc>
          <w:tcPr>
            <w:tcW w:w="114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94428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1 799,4</w:t>
            </w:r>
          </w:p>
        </w:tc>
        <w:tc>
          <w:tcPr>
            <w:tcW w:w="114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1 799,4</w:t>
            </w:r>
          </w:p>
        </w:tc>
        <w:tc>
          <w:tcPr>
            <w:tcW w:w="114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94428" w:rsidRPr="00BD14B8" w:rsidRDefault="00494428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15D69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750AA2">
            <w:pPr>
              <w:spacing w:line="235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1.3</w:t>
            </w:r>
            <w:r w:rsidR="00F15D69" w:rsidRPr="00BD14B8">
              <w:rPr>
                <w:kern w:val="2"/>
                <w:sz w:val="24"/>
                <w:szCs w:val="24"/>
              </w:rPr>
              <w:t>7</w:t>
            </w:r>
            <w:r w:rsidRPr="00BD14B8">
              <w:rPr>
                <w:kern w:val="2"/>
                <w:sz w:val="24"/>
                <w:szCs w:val="24"/>
              </w:rPr>
              <w:t>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</w:t>
            </w:r>
            <w:r w:rsidR="00750AA2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на</w:t>
            </w:r>
            <w:r w:rsidR="00750AA2">
              <w:rPr>
                <w:kern w:val="2"/>
                <w:sz w:val="24"/>
                <w:szCs w:val="24"/>
              </w:rPr>
              <w:t>-</w:t>
            </w:r>
            <w:r w:rsidRPr="00BD14B8">
              <w:rPr>
                <w:kern w:val="2"/>
                <w:sz w:val="24"/>
                <w:szCs w:val="24"/>
              </w:rPr>
              <w:t>Дону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093,3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412,4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680,9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146,6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635,0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511,6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946,7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777,4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169,3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</w:t>
            </w:r>
            <w:r w:rsidR="00F15D69"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Pr="00BD14B8">
              <w:rPr>
                <w:spacing w:val="-10"/>
                <w:kern w:val="2"/>
                <w:sz w:val="24"/>
                <w:szCs w:val="24"/>
              </w:rPr>
              <w:t>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МБУ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«ДШИ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им.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А.П.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Артамонова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(№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2)»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Ростов-на-</w:t>
            </w:r>
            <w:r w:rsidRPr="00BD14B8">
              <w:rPr>
                <w:spacing w:val="-6"/>
                <w:kern w:val="2"/>
                <w:sz w:val="24"/>
                <w:szCs w:val="24"/>
              </w:rPr>
              <w:t>Дону,</w:t>
            </w:r>
            <w:r w:rsidR="008A0A49" w:rsidRPr="00BD14B8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6"/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6"/>
                <w:kern w:val="2"/>
                <w:sz w:val="24"/>
                <w:szCs w:val="24"/>
              </w:rPr>
              <w:t>Народного</w:t>
            </w:r>
            <w:r w:rsidR="008A0A49" w:rsidRPr="00BD14B8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6"/>
                <w:kern w:val="2"/>
                <w:sz w:val="24"/>
                <w:szCs w:val="24"/>
              </w:rPr>
              <w:t>Ополчения,</w:t>
            </w:r>
            <w:r w:rsidR="008A0A49" w:rsidRPr="00BD14B8">
              <w:rPr>
                <w:spacing w:val="-6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6"/>
                <w:kern w:val="2"/>
                <w:sz w:val="24"/>
                <w:szCs w:val="24"/>
              </w:rPr>
              <w:t>59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61-1-0986-18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20.11.2018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093,3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412,4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680,9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146,6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635,0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511,6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946,7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777,4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169,3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1.3</w:t>
            </w:r>
            <w:r w:rsidR="00F15D69" w:rsidRPr="00BD14B8">
              <w:rPr>
                <w:kern w:val="2"/>
                <w:sz w:val="24"/>
                <w:szCs w:val="24"/>
              </w:rPr>
              <w:t>8</w:t>
            </w:r>
            <w:r w:rsidRPr="00BD14B8">
              <w:rPr>
                <w:kern w:val="2"/>
                <w:sz w:val="24"/>
                <w:szCs w:val="24"/>
              </w:rPr>
              <w:t>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Таганрог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938,3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996,3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942,0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666,3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707,3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959,0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272,0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289,0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983,0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</w:t>
            </w:r>
            <w:r w:rsidR="00F15D69"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Pr="00BD14B8">
              <w:rPr>
                <w:spacing w:val="-10"/>
                <w:kern w:val="2"/>
                <w:sz w:val="24"/>
                <w:szCs w:val="24"/>
              </w:rPr>
              <w:t>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санузла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туалета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литера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Нежилого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Таганрог,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Петровская,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89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61-1-0452-17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18.12.2017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95,3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95,3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70,7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70,7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24,6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24,6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</w:t>
            </w:r>
            <w:r w:rsidR="00F15D69"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Pr="00BD14B8">
              <w:rPr>
                <w:spacing w:val="-10"/>
                <w:kern w:val="2"/>
                <w:sz w:val="24"/>
                <w:szCs w:val="24"/>
              </w:rPr>
              <w:t>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526239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фасада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2222F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входных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групп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литера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Нежилого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Таганрог,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Петровская,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89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61-1-0450-17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18.12.2017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446,6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446,6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073,4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073,4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373,2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373,2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</w:t>
            </w:r>
            <w:r w:rsidR="00F15D69"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Pr="00BD14B8">
              <w:rPr>
                <w:spacing w:val="-10"/>
                <w:kern w:val="2"/>
                <w:sz w:val="24"/>
                <w:szCs w:val="24"/>
              </w:rPr>
              <w:t>.3.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внутренних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помещений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инженерных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систем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литера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Нежилого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здания,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Таганрог,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Петровская,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89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61-1-0454-17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18.12.2017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454,4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454,4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563,2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563,2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891,2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891,2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</w:t>
            </w:r>
            <w:r w:rsidR="00F15D69"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Pr="00BD14B8">
              <w:rPr>
                <w:spacing w:val="-10"/>
                <w:kern w:val="2"/>
                <w:sz w:val="24"/>
                <w:szCs w:val="24"/>
              </w:rPr>
              <w:t>.4.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(выборочный)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МАУ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«ГДК»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Петровская,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104-1,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Таганрог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области»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61-1-0010-18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BD14B8">
            <w:pPr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12.01.2018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575,2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575,2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814,8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10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814,8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760,4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760,4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BD14B8">
            <w:pPr>
              <w:spacing w:line="23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</w:t>
            </w:r>
            <w:r w:rsidR="00F15D69"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Pr="00BD14B8">
              <w:rPr>
                <w:spacing w:val="-10"/>
                <w:kern w:val="2"/>
                <w:sz w:val="24"/>
                <w:szCs w:val="24"/>
              </w:rPr>
              <w:t>.5.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(выборочный)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МАУ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«ГДК»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Петровская,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104-1,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Таганрог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области»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61-1-0767-18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526239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21.09.2018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366,8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366,8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144,2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144,2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222,6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222,6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contextualSpacing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1.3</w:t>
            </w:r>
            <w:r w:rsidR="00F15D69" w:rsidRPr="00BD14B8">
              <w:rPr>
                <w:kern w:val="2"/>
                <w:sz w:val="24"/>
                <w:szCs w:val="24"/>
              </w:rPr>
              <w:t>9</w:t>
            </w:r>
            <w:r w:rsidRPr="00BD14B8">
              <w:rPr>
                <w:kern w:val="2"/>
                <w:sz w:val="24"/>
                <w:szCs w:val="24"/>
              </w:rPr>
              <w:t>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Шахты</w:t>
            </w:r>
          </w:p>
        </w:tc>
      </w:tr>
      <w:tr w:rsidR="00F15D69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13 980,9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13 980,9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15D69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11 855,8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11 855,8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15D69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15D69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2 125,1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2 125,1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15D69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1.39.1.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Капитальный ремонт кровли муниципального автономного учреждения культуры города Шахты «Шахтинский драматический театр», расположенного по адресу: </w:t>
            </w:r>
          </w:p>
          <w:p w:rsidR="00F15D69" w:rsidRPr="00BD14B8" w:rsidRDefault="00F15D69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ул. Шевченко, 143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 3-6-1-0255-16 от 19.09.2016</w:t>
            </w: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15D69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15D69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15D69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F15D69" w:rsidRPr="00BD14B8" w:rsidRDefault="00F15D69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750AA2">
            <w:pPr>
              <w:pageBreakBefore/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1.3</w:t>
            </w:r>
            <w:r w:rsidR="00F15D69"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Pr="00BD14B8">
              <w:rPr>
                <w:spacing w:val="-10"/>
                <w:kern w:val="2"/>
                <w:sz w:val="24"/>
                <w:szCs w:val="24"/>
              </w:rPr>
              <w:t>.2.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Капитальный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ремонт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мемориального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комплекса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«Жертвам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фашизма»,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расположенного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область,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="00526239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Шахты,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бывший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пос.</w:t>
            </w:r>
            <w:r w:rsidR="002222FF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ш.</w:t>
            </w:r>
            <w:r w:rsidR="002222FF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Красина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61-1-0040-19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526239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23.01.2019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</w:t>
            </w:r>
            <w:r w:rsidR="00F15D69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980,9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13</w:t>
            </w:r>
            <w:r w:rsidR="00F15D69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980,9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</w:t>
            </w:r>
            <w:r w:rsidR="00F15D6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855,8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11</w:t>
            </w:r>
            <w:r w:rsidR="00F15D69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855,8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F15D69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125,1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F15D69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125,1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contextualSpacing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</w:t>
            </w:r>
            <w:r w:rsidR="00F15D69" w:rsidRPr="00BD14B8">
              <w:rPr>
                <w:kern w:val="2"/>
                <w:sz w:val="24"/>
                <w:szCs w:val="24"/>
              </w:rPr>
              <w:t>40</w:t>
            </w:r>
            <w:r w:rsidRPr="00BD14B8">
              <w:rPr>
                <w:kern w:val="2"/>
                <w:sz w:val="24"/>
                <w:szCs w:val="24"/>
              </w:rPr>
              <w:t>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Аксайский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788,3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414,8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070,1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002,5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718,2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412,3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</w:t>
            </w:r>
            <w:r w:rsidR="00F15D69" w:rsidRPr="00BD14B8">
              <w:rPr>
                <w:spacing w:val="-10"/>
                <w:kern w:val="2"/>
                <w:sz w:val="24"/>
                <w:szCs w:val="24"/>
              </w:rPr>
              <w:t>40</w:t>
            </w:r>
            <w:r w:rsidRPr="00BD14B8">
              <w:rPr>
                <w:spacing w:val="-10"/>
                <w:kern w:val="2"/>
                <w:sz w:val="24"/>
                <w:szCs w:val="24"/>
              </w:rPr>
              <w:t>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Строительство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200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мест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по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адресу: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ст.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Ольгинская,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ул.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Ленина,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152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2973DF" w:rsidRPr="00BD14B8" w:rsidRDefault="00BB0F6F" w:rsidP="00526239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61-1-1-3-0231-17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526239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29.12.2017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788,3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29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414,8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38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070,1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002,5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718,2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412,3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1.40.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Волгодонской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914,0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165,3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480,8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804,7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000,0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449,4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109,3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165,3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031,4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45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1.40.1.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Строительство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100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мест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х.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Морозов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Волгодонского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61-1-0926-18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06.11.2018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914,0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165,3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480,8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63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804,7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5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000,0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61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449,4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109,3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165,3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</w:t>
            </w:r>
            <w:r w:rsidR="008A0A49" w:rsidRPr="00BD14B8">
              <w:rPr>
                <w:spacing w:val="-10"/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spacing w:val="-10"/>
                <w:kern w:val="2"/>
                <w:sz w:val="24"/>
                <w:szCs w:val="24"/>
              </w:rPr>
              <w:t>031,4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1.41.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Красносулинский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</w:t>
            </w:r>
          </w:p>
        </w:tc>
      </w:tr>
      <w:tr w:rsidR="004F11A5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94 348,8</w:t>
            </w:r>
          </w:p>
        </w:tc>
        <w:tc>
          <w:tcPr>
            <w:tcW w:w="114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19 138,4</w:t>
            </w:r>
          </w:p>
        </w:tc>
        <w:tc>
          <w:tcPr>
            <w:tcW w:w="114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75 210,4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F11A5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88 121,7</w:t>
            </w:r>
          </w:p>
        </w:tc>
        <w:tc>
          <w:tcPr>
            <w:tcW w:w="114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17 875,2</w:t>
            </w:r>
          </w:p>
        </w:tc>
        <w:tc>
          <w:tcPr>
            <w:tcW w:w="114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70 246,5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F11A5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F11A5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6 227,1</w:t>
            </w:r>
          </w:p>
        </w:tc>
        <w:tc>
          <w:tcPr>
            <w:tcW w:w="114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1 263,2</w:t>
            </w:r>
          </w:p>
        </w:tc>
        <w:tc>
          <w:tcPr>
            <w:tcW w:w="114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4 963,9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1.41.1.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2222F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Строительство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сельского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Дома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культуры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зрительным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залом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150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мест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ст.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Владимировская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Красносулинского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района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Ростовской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61-1-0593-19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от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28.06.2019</w:t>
            </w: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всего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9</w:t>
            </w:r>
            <w:r w:rsidR="004F11A5" w:rsidRPr="00BD14B8">
              <w:rPr>
                <w:spacing w:val="-10"/>
                <w:kern w:val="2"/>
                <w:sz w:val="24"/>
                <w:szCs w:val="24"/>
              </w:rPr>
              <w:t>4 348,8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19</w:t>
            </w:r>
            <w:r w:rsidR="004F11A5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138,4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75</w:t>
            </w:r>
            <w:r w:rsidR="004F11A5" w:rsidRPr="00BD14B8">
              <w:rPr>
                <w:spacing w:val="-10"/>
                <w:kern w:val="2"/>
                <w:sz w:val="24"/>
                <w:szCs w:val="24"/>
              </w:rPr>
              <w:t> 210,4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8</w:t>
            </w:r>
            <w:r w:rsidR="004F11A5" w:rsidRPr="00BD14B8">
              <w:rPr>
                <w:spacing w:val="-10"/>
                <w:kern w:val="2"/>
                <w:sz w:val="24"/>
                <w:szCs w:val="24"/>
              </w:rPr>
              <w:t>8 121,7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17</w:t>
            </w:r>
            <w:r w:rsidR="004F11A5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875,2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70</w:t>
            </w:r>
            <w:r w:rsidR="004F11A5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="00F15D69" w:rsidRPr="00BD14B8">
              <w:rPr>
                <w:spacing w:val="-10"/>
                <w:kern w:val="2"/>
                <w:sz w:val="24"/>
                <w:szCs w:val="24"/>
              </w:rPr>
              <w:t>246</w:t>
            </w:r>
            <w:r w:rsidRPr="00BD14B8">
              <w:rPr>
                <w:spacing w:val="-10"/>
                <w:kern w:val="2"/>
                <w:sz w:val="24"/>
                <w:szCs w:val="24"/>
              </w:rPr>
              <w:t>,</w:t>
            </w:r>
            <w:r w:rsidR="00F15D69" w:rsidRPr="00BD14B8">
              <w:rPr>
                <w:spacing w:val="-10"/>
                <w:kern w:val="2"/>
                <w:sz w:val="24"/>
                <w:szCs w:val="24"/>
              </w:rPr>
              <w:t>5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="004F11A5" w:rsidRPr="00BD14B8">
              <w:rPr>
                <w:spacing w:val="-10"/>
                <w:kern w:val="2"/>
                <w:sz w:val="24"/>
                <w:szCs w:val="24"/>
              </w:rPr>
              <w:t> 227,1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</w:t>
            </w:r>
            <w:r w:rsidR="004F11A5" w:rsidRPr="00BD14B8">
              <w:rPr>
                <w:spacing w:val="-10"/>
                <w:kern w:val="2"/>
                <w:sz w:val="24"/>
                <w:szCs w:val="24"/>
              </w:rPr>
              <w:t> </w:t>
            </w:r>
            <w:r w:rsidRPr="00BD14B8">
              <w:rPr>
                <w:spacing w:val="-10"/>
                <w:kern w:val="2"/>
                <w:sz w:val="24"/>
                <w:szCs w:val="24"/>
              </w:rPr>
              <w:t>263,2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4 9</w:t>
            </w:r>
            <w:r w:rsidR="00BB0F6F" w:rsidRPr="00BD14B8">
              <w:rPr>
                <w:spacing w:val="-10"/>
                <w:kern w:val="2"/>
                <w:sz w:val="24"/>
                <w:szCs w:val="24"/>
              </w:rPr>
              <w:t>6</w:t>
            </w:r>
            <w:r w:rsidRPr="00BD14B8">
              <w:rPr>
                <w:spacing w:val="-10"/>
                <w:kern w:val="2"/>
                <w:sz w:val="24"/>
                <w:szCs w:val="24"/>
              </w:rPr>
              <w:t>3,9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21751" w:type="dxa"/>
            <w:gridSpan w:val="17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1.42.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г.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Донецк</w:t>
            </w:r>
          </w:p>
        </w:tc>
      </w:tr>
      <w:tr w:rsidR="004F11A5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Х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Х</w:t>
            </w:r>
          </w:p>
        </w:tc>
        <w:tc>
          <w:tcPr>
            <w:tcW w:w="1962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422 874,6</w:t>
            </w:r>
          </w:p>
        </w:tc>
        <w:tc>
          <w:tcPr>
            <w:tcW w:w="114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264 296,7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ind w:left="-57" w:right="-57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158 577,9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F11A5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422 874,6</w:t>
            </w:r>
          </w:p>
        </w:tc>
        <w:tc>
          <w:tcPr>
            <w:tcW w:w="114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264 296,7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ind w:left="-57" w:right="-57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158 577,9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F11A5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F11A5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F11A5" w:rsidRPr="00BD14B8" w:rsidTr="00BD14B8">
        <w:tc>
          <w:tcPr>
            <w:tcW w:w="715" w:type="dxa"/>
            <w:vMerge w:val="restart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1.42.1.</w:t>
            </w:r>
          </w:p>
        </w:tc>
        <w:tc>
          <w:tcPr>
            <w:tcW w:w="3630" w:type="dxa"/>
            <w:vMerge w:val="restart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Строительство городского Дворца культуры «Шахтер» в г. Донецке</w:t>
            </w:r>
          </w:p>
        </w:tc>
        <w:tc>
          <w:tcPr>
            <w:tcW w:w="1861" w:type="dxa"/>
            <w:vMerge w:val="restart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№ 61-1-0927-18 от 06.11.2018</w:t>
            </w:r>
          </w:p>
        </w:tc>
        <w:tc>
          <w:tcPr>
            <w:tcW w:w="1962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734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422 874,6</w:t>
            </w:r>
          </w:p>
        </w:tc>
        <w:tc>
          <w:tcPr>
            <w:tcW w:w="114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264 296,7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158 577,9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F11A5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422 874,6</w:t>
            </w:r>
          </w:p>
        </w:tc>
        <w:tc>
          <w:tcPr>
            <w:tcW w:w="114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264 296,7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158 577,9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4F11A5" w:rsidRPr="00BD14B8" w:rsidRDefault="004F11A5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BD14B8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федеральный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BB0F6F" w:rsidRPr="004A3A96" w:rsidTr="00BD14B8">
        <w:tc>
          <w:tcPr>
            <w:tcW w:w="715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3630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61" w:type="dxa"/>
            <w:vMerge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rPr>
                <w:kern w:val="2"/>
                <w:sz w:val="24"/>
                <w:szCs w:val="24"/>
              </w:rPr>
            </w:pPr>
            <w:r w:rsidRPr="00BD14B8">
              <w:rPr>
                <w:kern w:val="2"/>
                <w:sz w:val="24"/>
                <w:szCs w:val="24"/>
              </w:rPr>
              <w:t>местный</w:t>
            </w:r>
            <w:r w:rsidR="008A0A49" w:rsidRPr="00BD14B8">
              <w:rPr>
                <w:kern w:val="2"/>
                <w:sz w:val="24"/>
                <w:szCs w:val="24"/>
              </w:rPr>
              <w:t xml:space="preserve"> </w:t>
            </w:r>
            <w:r w:rsidRPr="00BD14B8">
              <w:rPr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734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39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114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45" w:type="dxa"/>
            <w:shd w:val="clear" w:color="auto" w:fill="auto"/>
            <w:hideMark/>
          </w:tcPr>
          <w:p w:rsidR="00BB0F6F" w:rsidRPr="00BD14B8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30" w:type="dxa"/>
            <w:shd w:val="clear" w:color="auto" w:fill="auto"/>
            <w:hideMark/>
          </w:tcPr>
          <w:p w:rsidR="00BB0F6F" w:rsidRPr="00FA1D59" w:rsidRDefault="00BB0F6F" w:rsidP="00526239">
            <w:pPr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BD14B8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</w:tbl>
    <w:p w:rsidR="004B48EF" w:rsidRPr="008A0A49" w:rsidRDefault="004B48E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Примечание.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1.</w:t>
      </w:r>
      <w:r w:rsidR="002973DF">
        <w:rPr>
          <w:rFonts w:eastAsia="Calibri"/>
          <w:kern w:val="2"/>
          <w:sz w:val="28"/>
          <w:szCs w:val="28"/>
          <w:lang w:eastAsia="en-US"/>
        </w:rPr>
        <w:t> </w:t>
      </w:r>
      <w:r w:rsidRPr="008A0A49">
        <w:rPr>
          <w:rFonts w:eastAsia="Calibri"/>
          <w:kern w:val="2"/>
          <w:sz w:val="28"/>
          <w:szCs w:val="28"/>
          <w:lang w:eastAsia="en-US"/>
        </w:rPr>
        <w:t>Наименования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инвестиционных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проектов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указаны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в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соответствии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с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положительными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заключениями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государственной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(негосударственной)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экспертизы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проектной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документации,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заключениями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о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достоверности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определения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сметной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стоимости.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2.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Список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используемых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сокращений: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ВОВ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Великая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Отечественная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война;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г.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город;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д.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дом;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ДК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–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дом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культуры;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им.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–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имени;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инв.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–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инвентарный;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кв.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–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квадратный;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КДЦ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–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культурно-досуговый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центр;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км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–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километр;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лит.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–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литер;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м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метр;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МАУК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–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муниципальное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автономное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учреждение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культуры;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МБУК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муниципальное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бюджетное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учреждение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культуры;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МКУК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–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муниципальное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казенное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учреждение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культуры;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МУ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–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муниципальное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учреждение;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МУК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муниципальное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учреждение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культуры;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МУК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КР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«МЦБ»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муниципальное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учреждение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культуры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Каменского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района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«Муниципальная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центральная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библиотека»;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МБУК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«МК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РДК»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муниципальное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бюджетное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учреждение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культуры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«Межпоселенческий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красносулинский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районный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Дворец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культуры»;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н.д.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–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номер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дома;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НСП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–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Новобатайское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сельское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поселение</w:t>
      </w:r>
      <w:r w:rsidRPr="008A0A49">
        <w:rPr>
          <w:kern w:val="2"/>
          <w:sz w:val="28"/>
          <w:szCs w:val="28"/>
        </w:rPr>
        <w:t>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обл.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–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область;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п.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и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пос.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поселок;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пер.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переулок;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пл.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–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площадь;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пр.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проспект;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р.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река;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РДК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районный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дом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культуры;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р.п.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–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рабочий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поселок;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р-н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район;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РО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–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Ростовская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область;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с.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село;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с.п.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и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с/п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сельское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поселение;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СДК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сельский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дом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культуры;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сл.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слобода;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СР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РДК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–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Сальского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района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районный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дом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культуры;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8A0A49">
        <w:rPr>
          <w:kern w:val="2"/>
          <w:sz w:val="28"/>
          <w:szCs w:val="28"/>
        </w:rPr>
        <w:t>ст.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–</w:t>
      </w:r>
      <w:r w:rsidR="008A0A49" w:rsidRPr="008A0A49">
        <w:rPr>
          <w:kern w:val="2"/>
          <w:sz w:val="28"/>
          <w:szCs w:val="28"/>
        </w:rPr>
        <w:t xml:space="preserve"> </w:t>
      </w:r>
      <w:r w:rsidRPr="008A0A49">
        <w:rPr>
          <w:kern w:val="2"/>
          <w:sz w:val="28"/>
          <w:szCs w:val="28"/>
        </w:rPr>
        <w:t>станция;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ст.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и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ст-ца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станица;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ул.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улица;</w:t>
      </w:r>
    </w:p>
    <w:p w:rsidR="00BB0F6F" w:rsidRPr="008A0A49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х.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хутор.</w:t>
      </w:r>
    </w:p>
    <w:p w:rsidR="00BB0F6F" w:rsidRDefault="00BB0F6F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8A0A49">
        <w:rPr>
          <w:rFonts w:eastAsia="Calibri"/>
          <w:kern w:val="2"/>
          <w:sz w:val="28"/>
          <w:szCs w:val="28"/>
          <w:lang w:eastAsia="en-US"/>
        </w:rPr>
        <w:t>3.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Х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–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данные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ячейки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не</w:t>
      </w:r>
      <w:r w:rsidR="008A0A49" w:rsidRPr="008A0A49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8A0A49">
        <w:rPr>
          <w:rFonts w:eastAsia="Calibri"/>
          <w:kern w:val="2"/>
          <w:sz w:val="28"/>
          <w:szCs w:val="28"/>
          <w:lang w:eastAsia="en-US"/>
        </w:rPr>
        <w:t>заполняются.».</w:t>
      </w:r>
    </w:p>
    <w:p w:rsidR="00B62422" w:rsidRDefault="00B62422" w:rsidP="00526239">
      <w:pPr>
        <w:spacing w:line="230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B62422" w:rsidRDefault="006D6CFD" w:rsidP="00526239">
      <w:pPr>
        <w:autoSpaceDE w:val="0"/>
        <w:autoSpaceDN w:val="0"/>
        <w:adjustRightInd w:val="0"/>
        <w:spacing w:line="230" w:lineRule="auto"/>
        <w:ind w:firstLine="709"/>
        <w:jc w:val="both"/>
        <w:outlineLvl w:val="0"/>
        <w:rPr>
          <w:sz w:val="28"/>
          <w:szCs w:val="28"/>
        </w:rPr>
      </w:pPr>
      <w:r>
        <w:rPr>
          <w:rFonts w:eastAsia="Calibri"/>
          <w:kern w:val="2"/>
          <w:sz w:val="28"/>
          <w:szCs w:val="28"/>
          <w:lang w:eastAsia="en-US"/>
        </w:rPr>
        <w:t>6</w:t>
      </w:r>
      <w:r w:rsidR="00B62422">
        <w:rPr>
          <w:rFonts w:eastAsia="Calibri"/>
          <w:kern w:val="2"/>
          <w:sz w:val="28"/>
          <w:szCs w:val="28"/>
          <w:lang w:eastAsia="en-US"/>
        </w:rPr>
        <w:t xml:space="preserve">. В абзаце </w:t>
      </w:r>
      <w:r w:rsidR="00E96FF8">
        <w:rPr>
          <w:rFonts w:eastAsia="Calibri"/>
          <w:kern w:val="2"/>
          <w:sz w:val="28"/>
          <w:szCs w:val="28"/>
          <w:lang w:eastAsia="en-US"/>
        </w:rPr>
        <w:t xml:space="preserve">четвертом </w:t>
      </w:r>
      <w:r w:rsidR="00B62422">
        <w:rPr>
          <w:rFonts w:eastAsia="Calibri"/>
          <w:kern w:val="2"/>
          <w:sz w:val="28"/>
          <w:szCs w:val="28"/>
          <w:lang w:eastAsia="en-US"/>
        </w:rPr>
        <w:t xml:space="preserve">пункта 6 </w:t>
      </w:r>
      <w:r w:rsidR="00B62422">
        <w:rPr>
          <w:sz w:val="28"/>
          <w:szCs w:val="28"/>
        </w:rPr>
        <w:t>приложения № 11 к государственной программе Ростовской области «Развитие культуры и туризма» слова «и</w:t>
      </w:r>
      <w:r w:rsidR="00E96FF8">
        <w:rPr>
          <w:sz w:val="28"/>
          <w:szCs w:val="28"/>
        </w:rPr>
        <w:t xml:space="preserve"> иных межбюджетных трансфертов» исключить.</w:t>
      </w:r>
    </w:p>
    <w:p w:rsidR="00B62422" w:rsidRDefault="006D6CFD" w:rsidP="00526239">
      <w:pPr>
        <w:autoSpaceDE w:val="0"/>
        <w:autoSpaceDN w:val="0"/>
        <w:adjustRightInd w:val="0"/>
        <w:spacing w:line="230" w:lineRule="auto"/>
        <w:ind w:firstLine="709"/>
        <w:jc w:val="both"/>
        <w:outlineLvl w:val="0"/>
        <w:rPr>
          <w:sz w:val="28"/>
          <w:szCs w:val="28"/>
        </w:rPr>
      </w:pPr>
      <w:r>
        <w:rPr>
          <w:rFonts w:eastAsia="Calibri"/>
          <w:kern w:val="2"/>
          <w:sz w:val="28"/>
          <w:szCs w:val="28"/>
          <w:lang w:eastAsia="en-US"/>
        </w:rPr>
        <w:t>7</w:t>
      </w:r>
      <w:r w:rsidR="00EA1C71">
        <w:rPr>
          <w:rFonts w:eastAsia="Calibri"/>
          <w:kern w:val="2"/>
          <w:sz w:val="28"/>
          <w:szCs w:val="28"/>
          <w:lang w:eastAsia="en-US"/>
        </w:rPr>
        <w:t xml:space="preserve">. В </w:t>
      </w:r>
      <w:r w:rsidR="00E96FF8">
        <w:rPr>
          <w:rFonts w:eastAsia="Calibri"/>
          <w:kern w:val="2"/>
          <w:sz w:val="28"/>
          <w:szCs w:val="28"/>
          <w:lang w:eastAsia="en-US"/>
        </w:rPr>
        <w:t>подпункте «в»</w:t>
      </w:r>
      <w:r w:rsidR="00EA1C71">
        <w:rPr>
          <w:rFonts w:eastAsia="Calibri"/>
          <w:kern w:val="2"/>
          <w:sz w:val="28"/>
          <w:szCs w:val="28"/>
          <w:lang w:eastAsia="en-US"/>
        </w:rPr>
        <w:t xml:space="preserve"> пункта 3 </w:t>
      </w:r>
      <w:r w:rsidR="00EA1C71">
        <w:rPr>
          <w:sz w:val="28"/>
          <w:szCs w:val="28"/>
        </w:rPr>
        <w:t>приложения № 13 к государственной программе Ростовской области «Развитие культуры и туризма» слова «региональной программы» заменить на слова</w:t>
      </w:r>
      <w:r w:rsidR="00E96FF8">
        <w:rPr>
          <w:sz w:val="28"/>
          <w:szCs w:val="28"/>
        </w:rPr>
        <w:t>ми</w:t>
      </w:r>
      <w:r w:rsidR="00EA1C71">
        <w:rPr>
          <w:sz w:val="28"/>
          <w:szCs w:val="28"/>
        </w:rPr>
        <w:t xml:space="preserve"> «муниципальной программы».</w:t>
      </w:r>
    </w:p>
    <w:p w:rsidR="00B62422" w:rsidRPr="008A0A49" w:rsidRDefault="00B62422" w:rsidP="00526239">
      <w:pPr>
        <w:spacing w:line="235" w:lineRule="auto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526239" w:rsidRDefault="00526239" w:rsidP="00526239">
      <w:pPr>
        <w:rPr>
          <w:sz w:val="28"/>
        </w:rPr>
      </w:pPr>
    </w:p>
    <w:p w:rsidR="00526239" w:rsidRDefault="00526239" w:rsidP="00526239">
      <w:pPr>
        <w:rPr>
          <w:sz w:val="28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1"/>
        <w:gridCol w:w="5335"/>
        <w:gridCol w:w="1701"/>
      </w:tblGrid>
      <w:tr w:rsidR="00526239" w:rsidRPr="002A6BC5" w:rsidTr="00526239">
        <w:trPr>
          <w:trHeight w:val="1288"/>
        </w:trPr>
        <w:tc>
          <w:tcPr>
            <w:tcW w:w="4361" w:type="dxa"/>
            <w:shd w:val="clear" w:color="auto" w:fill="auto"/>
          </w:tcPr>
          <w:p w:rsidR="00526239" w:rsidRPr="002A6BC5" w:rsidRDefault="00526239" w:rsidP="0094274C">
            <w:pPr>
              <w:ind w:left="-142" w:right="-108"/>
              <w:jc w:val="center"/>
              <w:rPr>
                <w:sz w:val="28"/>
              </w:rPr>
            </w:pPr>
            <w:r w:rsidRPr="002A6BC5">
              <w:rPr>
                <w:sz w:val="28"/>
              </w:rPr>
              <w:t>Заместитель начальника</w:t>
            </w:r>
          </w:p>
          <w:p w:rsidR="00526239" w:rsidRPr="002A6BC5" w:rsidRDefault="00526239" w:rsidP="0094274C">
            <w:pPr>
              <w:ind w:left="-142" w:right="-108"/>
              <w:jc w:val="center"/>
              <w:rPr>
                <w:sz w:val="28"/>
              </w:rPr>
            </w:pPr>
            <w:r w:rsidRPr="002A6BC5">
              <w:rPr>
                <w:sz w:val="28"/>
              </w:rPr>
              <w:t>управления документационного</w:t>
            </w:r>
          </w:p>
          <w:p w:rsidR="00526239" w:rsidRPr="002A6BC5" w:rsidRDefault="00526239" w:rsidP="0094274C">
            <w:pPr>
              <w:ind w:left="-142" w:right="-108"/>
              <w:jc w:val="center"/>
              <w:rPr>
                <w:sz w:val="28"/>
              </w:rPr>
            </w:pPr>
            <w:r w:rsidRPr="002A6BC5">
              <w:rPr>
                <w:sz w:val="28"/>
              </w:rPr>
              <w:t>обеспечения Правительства Ростовской области – начальник</w:t>
            </w:r>
          </w:p>
          <w:p w:rsidR="00526239" w:rsidRPr="002A6BC5" w:rsidRDefault="00526239" w:rsidP="0094274C">
            <w:pPr>
              <w:ind w:left="-142" w:right="-108"/>
              <w:jc w:val="center"/>
              <w:rPr>
                <w:sz w:val="28"/>
              </w:rPr>
            </w:pPr>
            <w:r w:rsidRPr="002A6BC5">
              <w:rPr>
                <w:sz w:val="28"/>
              </w:rPr>
              <w:t>отдела нормативных документов</w:t>
            </w:r>
          </w:p>
        </w:tc>
        <w:tc>
          <w:tcPr>
            <w:tcW w:w="5335" w:type="dxa"/>
            <w:shd w:val="clear" w:color="auto" w:fill="auto"/>
            <w:vAlign w:val="bottom"/>
          </w:tcPr>
          <w:p w:rsidR="00526239" w:rsidRPr="002A6BC5" w:rsidRDefault="00526239" w:rsidP="0094274C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26239" w:rsidRPr="002A6BC5" w:rsidRDefault="00526239" w:rsidP="0094274C">
            <w:pPr>
              <w:tabs>
                <w:tab w:val="left" w:pos="853"/>
              </w:tabs>
              <w:ind w:left="-57" w:right="-57"/>
              <w:rPr>
                <w:sz w:val="28"/>
              </w:rPr>
            </w:pPr>
            <w:r w:rsidRPr="002A6BC5">
              <w:rPr>
                <w:sz w:val="28"/>
              </w:rPr>
              <w:t>В.В. Сечков</w:t>
            </w:r>
          </w:p>
        </w:tc>
      </w:tr>
    </w:tbl>
    <w:p w:rsidR="00526239" w:rsidRPr="009531CD" w:rsidRDefault="00526239" w:rsidP="00526239">
      <w:pPr>
        <w:rPr>
          <w:sz w:val="2"/>
          <w:szCs w:val="2"/>
        </w:rPr>
      </w:pPr>
    </w:p>
    <w:sectPr w:rsidR="00526239" w:rsidRPr="009531CD" w:rsidSect="0011063E">
      <w:headerReference w:type="first" r:id="rId14"/>
      <w:pgSz w:w="23814" w:h="16840" w:orient="landscape" w:code="8"/>
      <w:pgMar w:top="1701" w:right="1134" w:bottom="567" w:left="1134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94E" w:rsidRDefault="0007594E">
      <w:r>
        <w:separator/>
      </w:r>
    </w:p>
  </w:endnote>
  <w:endnote w:type="continuationSeparator" w:id="0">
    <w:p w:rsidR="0007594E" w:rsidRDefault="00075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94E" w:rsidRDefault="0007594E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7594E" w:rsidRDefault="0007594E">
    <w:pPr>
      <w:pStyle w:val="a7"/>
      <w:ind w:right="360"/>
    </w:pPr>
  </w:p>
  <w:p w:rsidR="0007594E" w:rsidRDefault="0007594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94E" w:rsidRDefault="00B537C2">
    <w:pPr>
      <w:pStyle w:val="a7"/>
    </w:pPr>
    <w:r>
      <w:fldChar w:fldCharType="begin"/>
    </w:r>
    <w:r>
      <w:instrText xml:space="preserve"> FILENAME \p </w:instrText>
    </w:r>
    <w:r>
      <w:fldChar w:fldCharType="separate"/>
    </w:r>
    <w:r w:rsidR="0007594E">
      <w:rPr>
        <w:noProof/>
      </w:rPr>
      <w:t>Y:\ORST\Ppo\ppo418.f20.docx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94E" w:rsidRDefault="00B537C2">
    <w:pPr>
      <w:pStyle w:val="a7"/>
    </w:pPr>
    <w:r>
      <w:fldChar w:fldCharType="begin"/>
    </w:r>
    <w:r>
      <w:instrText xml:space="preserve"> FILENAME \p </w:instrText>
    </w:r>
    <w:r>
      <w:fldChar w:fldCharType="separate"/>
    </w:r>
    <w:r w:rsidR="0007594E">
      <w:rPr>
        <w:noProof/>
      </w:rPr>
      <w:t>Y:\ORST\Ppo\ppo418.f20.docx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94E" w:rsidRDefault="0007594E">
      <w:r>
        <w:separator/>
      </w:r>
    </w:p>
  </w:footnote>
  <w:footnote w:type="continuationSeparator" w:id="0">
    <w:p w:rsidR="0007594E" w:rsidRDefault="000759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941777"/>
      <w:docPartObj>
        <w:docPartGallery w:val="Page Numbers (Top of Page)"/>
        <w:docPartUnique/>
      </w:docPartObj>
    </w:sdtPr>
    <w:sdtEndPr/>
    <w:sdtContent>
      <w:p w:rsidR="0007594E" w:rsidRDefault="0007594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7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7594E" w:rsidRPr="00DB08E0" w:rsidRDefault="0007594E">
    <w:pPr>
      <w:pStyle w:val="a9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199928"/>
      <w:docPartObj>
        <w:docPartGallery w:val="Page Numbers (Top of Page)"/>
        <w:docPartUnique/>
      </w:docPartObj>
    </w:sdtPr>
    <w:sdtEndPr/>
    <w:sdtContent>
      <w:p w:rsidR="0007594E" w:rsidRDefault="0007594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7C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7594E" w:rsidRPr="007E47EA" w:rsidRDefault="0007594E">
    <w:pPr>
      <w:pStyle w:val="a9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A8AF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F90593"/>
    <w:multiLevelType w:val="multilevel"/>
    <w:tmpl w:val="B5840DFC"/>
    <w:lvl w:ilvl="0">
      <w:start w:val="1"/>
      <w:numFmt w:val="decimal"/>
      <w:suff w:val="space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4C227A5"/>
    <w:multiLevelType w:val="multilevel"/>
    <w:tmpl w:val="5764153E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Times New Roman" w:hint="default"/>
      </w:rPr>
    </w:lvl>
  </w:abstractNum>
  <w:abstractNum w:abstractNumId="3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abstractNum w:abstractNumId="4">
    <w:nsid w:val="762826A9"/>
    <w:multiLevelType w:val="hybridMultilevel"/>
    <w:tmpl w:val="301C06F2"/>
    <w:lvl w:ilvl="0" w:tplc="1EB670E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8DA1249"/>
    <w:multiLevelType w:val="multilevel"/>
    <w:tmpl w:val="5F86056A"/>
    <w:lvl w:ilvl="0">
      <w:start w:val="2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2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Theme="minorHAnsi" w:eastAsiaTheme="minorHAnsi" w:hAnsiTheme="minorHAnsi" w:cstheme="minorBidi" w:hint="default"/>
        <w:sz w:val="2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Theme="minorHAnsi" w:eastAsiaTheme="minorHAnsi" w:hAnsiTheme="minorHAnsi" w:cstheme="minorBidi" w:hint="default"/>
        <w:sz w:val="22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Theme="minorHAnsi" w:eastAsiaTheme="minorHAnsi" w:hAnsiTheme="minorHAnsi" w:cstheme="minorBidi" w:hint="default"/>
        <w:sz w:val="22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Theme="minorHAnsi" w:eastAsiaTheme="minorHAnsi" w:hAnsiTheme="minorHAnsi" w:cstheme="minorBidi" w:hint="default"/>
        <w:sz w:val="22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Theme="minorHAnsi" w:eastAsiaTheme="minorHAnsi" w:hAnsiTheme="minorHAnsi" w:cstheme="minorBidi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Theme="minorHAnsi" w:eastAsiaTheme="minorHAnsi" w:hAnsiTheme="minorHAnsi" w:cstheme="minorBid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Theme="minorHAnsi" w:eastAsiaTheme="minorHAnsi" w:hAnsiTheme="minorHAnsi" w:cstheme="minorBidi" w:hint="default"/>
        <w:sz w:val="22"/>
      </w:rPr>
    </w:lvl>
  </w:abstractNum>
  <w:abstractNum w:abstractNumId="6">
    <w:nsid w:val="7DB84D5C"/>
    <w:multiLevelType w:val="multilevel"/>
    <w:tmpl w:val="3594D0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F6F"/>
    <w:rsid w:val="000021E0"/>
    <w:rsid w:val="0002639B"/>
    <w:rsid w:val="000303C9"/>
    <w:rsid w:val="000362C3"/>
    <w:rsid w:val="0004086D"/>
    <w:rsid w:val="00043387"/>
    <w:rsid w:val="00044B22"/>
    <w:rsid w:val="00050C68"/>
    <w:rsid w:val="0005372C"/>
    <w:rsid w:val="00054D8B"/>
    <w:rsid w:val="000553FD"/>
    <w:rsid w:val="000559D5"/>
    <w:rsid w:val="000606BD"/>
    <w:rsid w:val="00060F3C"/>
    <w:rsid w:val="0006592D"/>
    <w:rsid w:val="00073C4E"/>
    <w:rsid w:val="00074F88"/>
    <w:rsid w:val="0007594E"/>
    <w:rsid w:val="00077AE1"/>
    <w:rsid w:val="000808D6"/>
    <w:rsid w:val="0008403E"/>
    <w:rsid w:val="0008720C"/>
    <w:rsid w:val="00092560"/>
    <w:rsid w:val="000A0641"/>
    <w:rsid w:val="000A726F"/>
    <w:rsid w:val="000B0A61"/>
    <w:rsid w:val="000B4002"/>
    <w:rsid w:val="000B66C7"/>
    <w:rsid w:val="000C430D"/>
    <w:rsid w:val="000C67A3"/>
    <w:rsid w:val="000D3C9C"/>
    <w:rsid w:val="000D6D8C"/>
    <w:rsid w:val="000E3F35"/>
    <w:rsid w:val="000E4EE1"/>
    <w:rsid w:val="000F231D"/>
    <w:rsid w:val="000F2B40"/>
    <w:rsid w:val="000F5127"/>
    <w:rsid w:val="000F5AD9"/>
    <w:rsid w:val="000F5B6A"/>
    <w:rsid w:val="0010065A"/>
    <w:rsid w:val="001006EB"/>
    <w:rsid w:val="00101687"/>
    <w:rsid w:val="00104E0D"/>
    <w:rsid w:val="0010504A"/>
    <w:rsid w:val="0011063E"/>
    <w:rsid w:val="001164EA"/>
    <w:rsid w:val="00116BFA"/>
    <w:rsid w:val="00125DE3"/>
    <w:rsid w:val="00126F01"/>
    <w:rsid w:val="001420BB"/>
    <w:rsid w:val="00143047"/>
    <w:rsid w:val="00146269"/>
    <w:rsid w:val="0015123C"/>
    <w:rsid w:val="00151F66"/>
    <w:rsid w:val="00153703"/>
    <w:rsid w:val="00153B21"/>
    <w:rsid w:val="00155229"/>
    <w:rsid w:val="00172B6A"/>
    <w:rsid w:val="00175A17"/>
    <w:rsid w:val="001776B7"/>
    <w:rsid w:val="001818A1"/>
    <w:rsid w:val="001837D4"/>
    <w:rsid w:val="00183B3A"/>
    <w:rsid w:val="00186302"/>
    <w:rsid w:val="00186464"/>
    <w:rsid w:val="00194C0F"/>
    <w:rsid w:val="001A0430"/>
    <w:rsid w:val="001A58C4"/>
    <w:rsid w:val="001B1ED1"/>
    <w:rsid w:val="001B2D1C"/>
    <w:rsid w:val="001C1D98"/>
    <w:rsid w:val="001D2690"/>
    <w:rsid w:val="001D37A8"/>
    <w:rsid w:val="001D66A8"/>
    <w:rsid w:val="001E3CFA"/>
    <w:rsid w:val="001F13E6"/>
    <w:rsid w:val="001F2276"/>
    <w:rsid w:val="001F4BE3"/>
    <w:rsid w:val="001F542F"/>
    <w:rsid w:val="001F5F03"/>
    <w:rsid w:val="001F6D02"/>
    <w:rsid w:val="00201C81"/>
    <w:rsid w:val="0020348E"/>
    <w:rsid w:val="00204059"/>
    <w:rsid w:val="002053B7"/>
    <w:rsid w:val="00216D6B"/>
    <w:rsid w:val="002204A2"/>
    <w:rsid w:val="002222FF"/>
    <w:rsid w:val="00225601"/>
    <w:rsid w:val="00226113"/>
    <w:rsid w:val="0023254C"/>
    <w:rsid w:val="00235C8C"/>
    <w:rsid w:val="00236266"/>
    <w:rsid w:val="002504E8"/>
    <w:rsid w:val="00251168"/>
    <w:rsid w:val="00254382"/>
    <w:rsid w:val="002549BD"/>
    <w:rsid w:val="00255A4C"/>
    <w:rsid w:val="00256E1D"/>
    <w:rsid w:val="00261FCE"/>
    <w:rsid w:val="0026773C"/>
    <w:rsid w:val="0027031E"/>
    <w:rsid w:val="002756EE"/>
    <w:rsid w:val="00280C60"/>
    <w:rsid w:val="0028703B"/>
    <w:rsid w:val="002871A1"/>
    <w:rsid w:val="00292615"/>
    <w:rsid w:val="0029305E"/>
    <w:rsid w:val="002973DF"/>
    <w:rsid w:val="002A0507"/>
    <w:rsid w:val="002A2062"/>
    <w:rsid w:val="002A23C2"/>
    <w:rsid w:val="002A31A1"/>
    <w:rsid w:val="002A3BDF"/>
    <w:rsid w:val="002B0DD4"/>
    <w:rsid w:val="002B5206"/>
    <w:rsid w:val="002B6527"/>
    <w:rsid w:val="002C135C"/>
    <w:rsid w:val="002C43CB"/>
    <w:rsid w:val="002C5E60"/>
    <w:rsid w:val="002D618B"/>
    <w:rsid w:val="002D77D0"/>
    <w:rsid w:val="002E65D5"/>
    <w:rsid w:val="002F0312"/>
    <w:rsid w:val="002F0434"/>
    <w:rsid w:val="002F1EBF"/>
    <w:rsid w:val="002F5E61"/>
    <w:rsid w:val="002F63E3"/>
    <w:rsid w:val="002F74D7"/>
    <w:rsid w:val="0030124B"/>
    <w:rsid w:val="00313D3A"/>
    <w:rsid w:val="0031405E"/>
    <w:rsid w:val="003167D4"/>
    <w:rsid w:val="00316898"/>
    <w:rsid w:val="00322314"/>
    <w:rsid w:val="00322E08"/>
    <w:rsid w:val="003259E7"/>
    <w:rsid w:val="003264C2"/>
    <w:rsid w:val="00327820"/>
    <w:rsid w:val="00336597"/>
    <w:rsid w:val="003366DD"/>
    <w:rsid w:val="00341FC1"/>
    <w:rsid w:val="00347176"/>
    <w:rsid w:val="003477D9"/>
    <w:rsid w:val="003503A5"/>
    <w:rsid w:val="00352A2B"/>
    <w:rsid w:val="0037040B"/>
    <w:rsid w:val="00384AD8"/>
    <w:rsid w:val="00387BD6"/>
    <w:rsid w:val="003921D8"/>
    <w:rsid w:val="00396F81"/>
    <w:rsid w:val="003A3E5E"/>
    <w:rsid w:val="003A4CD2"/>
    <w:rsid w:val="003A6144"/>
    <w:rsid w:val="003B1E8C"/>
    <w:rsid w:val="003B2193"/>
    <w:rsid w:val="003B344E"/>
    <w:rsid w:val="003B3A61"/>
    <w:rsid w:val="003B74EF"/>
    <w:rsid w:val="003E3659"/>
    <w:rsid w:val="003F45E2"/>
    <w:rsid w:val="003F5D5C"/>
    <w:rsid w:val="00402800"/>
    <w:rsid w:val="00407B71"/>
    <w:rsid w:val="00424544"/>
    <w:rsid w:val="00424668"/>
    <w:rsid w:val="00425061"/>
    <w:rsid w:val="00427E8C"/>
    <w:rsid w:val="0043117F"/>
    <w:rsid w:val="00436559"/>
    <w:rsid w:val="0043686A"/>
    <w:rsid w:val="00441069"/>
    <w:rsid w:val="00444636"/>
    <w:rsid w:val="00453869"/>
    <w:rsid w:val="004651D7"/>
    <w:rsid w:val="00470BA8"/>
    <w:rsid w:val="004711EC"/>
    <w:rsid w:val="004761FA"/>
    <w:rsid w:val="00480BC7"/>
    <w:rsid w:val="004871AA"/>
    <w:rsid w:val="00494428"/>
    <w:rsid w:val="004A3A96"/>
    <w:rsid w:val="004B22C5"/>
    <w:rsid w:val="004B4236"/>
    <w:rsid w:val="004B48EF"/>
    <w:rsid w:val="004B4906"/>
    <w:rsid w:val="004B6A5C"/>
    <w:rsid w:val="004D6528"/>
    <w:rsid w:val="004E4A3D"/>
    <w:rsid w:val="004E78FD"/>
    <w:rsid w:val="004F11A5"/>
    <w:rsid w:val="004F3191"/>
    <w:rsid w:val="004F65AC"/>
    <w:rsid w:val="004F7011"/>
    <w:rsid w:val="005000AE"/>
    <w:rsid w:val="00506EC8"/>
    <w:rsid w:val="0051149F"/>
    <w:rsid w:val="00515D9C"/>
    <w:rsid w:val="00526239"/>
    <w:rsid w:val="00531FBD"/>
    <w:rsid w:val="0053366A"/>
    <w:rsid w:val="005343B0"/>
    <w:rsid w:val="00535E22"/>
    <w:rsid w:val="005365B2"/>
    <w:rsid w:val="005374CC"/>
    <w:rsid w:val="00540E73"/>
    <w:rsid w:val="00545156"/>
    <w:rsid w:val="00557336"/>
    <w:rsid w:val="005575F6"/>
    <w:rsid w:val="00557CED"/>
    <w:rsid w:val="005742DF"/>
    <w:rsid w:val="0058524D"/>
    <w:rsid w:val="005862B0"/>
    <w:rsid w:val="00587BF6"/>
    <w:rsid w:val="00587EEF"/>
    <w:rsid w:val="005B0FEA"/>
    <w:rsid w:val="005B1E3B"/>
    <w:rsid w:val="005B37F9"/>
    <w:rsid w:val="005B42DF"/>
    <w:rsid w:val="005B7084"/>
    <w:rsid w:val="005C5FF3"/>
    <w:rsid w:val="005D1404"/>
    <w:rsid w:val="005D4C0A"/>
    <w:rsid w:val="005D762E"/>
    <w:rsid w:val="005E3786"/>
    <w:rsid w:val="0060389A"/>
    <w:rsid w:val="006057F1"/>
    <w:rsid w:val="00611679"/>
    <w:rsid w:val="00613D7D"/>
    <w:rsid w:val="00616787"/>
    <w:rsid w:val="00616BEE"/>
    <w:rsid w:val="00630854"/>
    <w:rsid w:val="006452FD"/>
    <w:rsid w:val="0064617C"/>
    <w:rsid w:val="0065087C"/>
    <w:rsid w:val="00655442"/>
    <w:rsid w:val="006564DB"/>
    <w:rsid w:val="00657445"/>
    <w:rsid w:val="00660EE3"/>
    <w:rsid w:val="00661923"/>
    <w:rsid w:val="00667720"/>
    <w:rsid w:val="006747BC"/>
    <w:rsid w:val="00676B57"/>
    <w:rsid w:val="0068046E"/>
    <w:rsid w:val="00686B1A"/>
    <w:rsid w:val="00690B5C"/>
    <w:rsid w:val="006A51F5"/>
    <w:rsid w:val="006B3221"/>
    <w:rsid w:val="006B6207"/>
    <w:rsid w:val="006B7756"/>
    <w:rsid w:val="006B7A21"/>
    <w:rsid w:val="006D6CFD"/>
    <w:rsid w:val="006E0F9C"/>
    <w:rsid w:val="006E2AE1"/>
    <w:rsid w:val="006E5F98"/>
    <w:rsid w:val="006E5FD5"/>
    <w:rsid w:val="006E625D"/>
    <w:rsid w:val="00701422"/>
    <w:rsid w:val="0070242B"/>
    <w:rsid w:val="007050FC"/>
    <w:rsid w:val="00706E91"/>
    <w:rsid w:val="0071103D"/>
    <w:rsid w:val="007120F8"/>
    <w:rsid w:val="00720887"/>
    <w:rsid w:val="007219F0"/>
    <w:rsid w:val="00722A3E"/>
    <w:rsid w:val="00750AA2"/>
    <w:rsid w:val="007528C1"/>
    <w:rsid w:val="00752920"/>
    <w:rsid w:val="00752B90"/>
    <w:rsid w:val="00763B8D"/>
    <w:rsid w:val="00765C84"/>
    <w:rsid w:val="00766DAE"/>
    <w:rsid w:val="007702CF"/>
    <w:rsid w:val="007730B1"/>
    <w:rsid w:val="007731C8"/>
    <w:rsid w:val="00780042"/>
    <w:rsid w:val="00782222"/>
    <w:rsid w:val="0078355D"/>
    <w:rsid w:val="00787EE5"/>
    <w:rsid w:val="007901D7"/>
    <w:rsid w:val="007936ED"/>
    <w:rsid w:val="007A42AF"/>
    <w:rsid w:val="007B6388"/>
    <w:rsid w:val="007C0A5F"/>
    <w:rsid w:val="007C304C"/>
    <w:rsid w:val="007C50F5"/>
    <w:rsid w:val="007C6BED"/>
    <w:rsid w:val="007D2502"/>
    <w:rsid w:val="007D7106"/>
    <w:rsid w:val="007E47EA"/>
    <w:rsid w:val="007E48AD"/>
    <w:rsid w:val="007F23B1"/>
    <w:rsid w:val="007F302F"/>
    <w:rsid w:val="00803F3C"/>
    <w:rsid w:val="00804CFE"/>
    <w:rsid w:val="00811C94"/>
    <w:rsid w:val="00811CF1"/>
    <w:rsid w:val="008206A3"/>
    <w:rsid w:val="00825926"/>
    <w:rsid w:val="008423EF"/>
    <w:rsid w:val="008438D7"/>
    <w:rsid w:val="00850720"/>
    <w:rsid w:val="00850C3B"/>
    <w:rsid w:val="00852FB5"/>
    <w:rsid w:val="008530F9"/>
    <w:rsid w:val="00860E5A"/>
    <w:rsid w:val="00862203"/>
    <w:rsid w:val="00864C97"/>
    <w:rsid w:val="0086512E"/>
    <w:rsid w:val="008658D1"/>
    <w:rsid w:val="00867AB6"/>
    <w:rsid w:val="00872D50"/>
    <w:rsid w:val="00877204"/>
    <w:rsid w:val="00896947"/>
    <w:rsid w:val="008A0A49"/>
    <w:rsid w:val="008A26EE"/>
    <w:rsid w:val="008B6AD3"/>
    <w:rsid w:val="008C0A36"/>
    <w:rsid w:val="008C39A4"/>
    <w:rsid w:val="008C4377"/>
    <w:rsid w:val="008D4A0E"/>
    <w:rsid w:val="008E18A2"/>
    <w:rsid w:val="008E190B"/>
    <w:rsid w:val="008F40C9"/>
    <w:rsid w:val="008F5C22"/>
    <w:rsid w:val="008F6C7E"/>
    <w:rsid w:val="00901D46"/>
    <w:rsid w:val="00903764"/>
    <w:rsid w:val="00906559"/>
    <w:rsid w:val="00910044"/>
    <w:rsid w:val="009122B1"/>
    <w:rsid w:val="009127DC"/>
    <w:rsid w:val="00912BF1"/>
    <w:rsid w:val="00913129"/>
    <w:rsid w:val="0091357E"/>
    <w:rsid w:val="00914662"/>
    <w:rsid w:val="00915035"/>
    <w:rsid w:val="00917C70"/>
    <w:rsid w:val="009228DF"/>
    <w:rsid w:val="00924E84"/>
    <w:rsid w:val="00931944"/>
    <w:rsid w:val="009329BB"/>
    <w:rsid w:val="00936884"/>
    <w:rsid w:val="0093750B"/>
    <w:rsid w:val="0094274C"/>
    <w:rsid w:val="00943DD1"/>
    <w:rsid w:val="0094681F"/>
    <w:rsid w:val="00947FCC"/>
    <w:rsid w:val="00951C0B"/>
    <w:rsid w:val="0095340D"/>
    <w:rsid w:val="0095465F"/>
    <w:rsid w:val="0095491B"/>
    <w:rsid w:val="0095636E"/>
    <w:rsid w:val="00957E75"/>
    <w:rsid w:val="00962107"/>
    <w:rsid w:val="00964BDC"/>
    <w:rsid w:val="0096619F"/>
    <w:rsid w:val="0097420A"/>
    <w:rsid w:val="009820D5"/>
    <w:rsid w:val="009835BA"/>
    <w:rsid w:val="00983B47"/>
    <w:rsid w:val="00983CF5"/>
    <w:rsid w:val="00985A10"/>
    <w:rsid w:val="00991C77"/>
    <w:rsid w:val="00993FB2"/>
    <w:rsid w:val="00997C3C"/>
    <w:rsid w:val="009A6451"/>
    <w:rsid w:val="009A78DB"/>
    <w:rsid w:val="009B10D8"/>
    <w:rsid w:val="009B2D29"/>
    <w:rsid w:val="009C1A0D"/>
    <w:rsid w:val="00A05B6C"/>
    <w:rsid w:val="00A061D7"/>
    <w:rsid w:val="00A302C9"/>
    <w:rsid w:val="00A30E81"/>
    <w:rsid w:val="00A32B16"/>
    <w:rsid w:val="00A34804"/>
    <w:rsid w:val="00A35B29"/>
    <w:rsid w:val="00A47520"/>
    <w:rsid w:val="00A510D9"/>
    <w:rsid w:val="00A55572"/>
    <w:rsid w:val="00A57B28"/>
    <w:rsid w:val="00A622D7"/>
    <w:rsid w:val="00A67B50"/>
    <w:rsid w:val="00A70A66"/>
    <w:rsid w:val="00A77249"/>
    <w:rsid w:val="00A84D68"/>
    <w:rsid w:val="00A87614"/>
    <w:rsid w:val="00A941CF"/>
    <w:rsid w:val="00AB1ACA"/>
    <w:rsid w:val="00AB20B2"/>
    <w:rsid w:val="00AB4B96"/>
    <w:rsid w:val="00AC01E9"/>
    <w:rsid w:val="00AC61E8"/>
    <w:rsid w:val="00AD4CA1"/>
    <w:rsid w:val="00AE21CF"/>
    <w:rsid w:val="00AE2601"/>
    <w:rsid w:val="00AF2CBA"/>
    <w:rsid w:val="00AF39C1"/>
    <w:rsid w:val="00AF7324"/>
    <w:rsid w:val="00B02AF3"/>
    <w:rsid w:val="00B02C23"/>
    <w:rsid w:val="00B14544"/>
    <w:rsid w:val="00B17979"/>
    <w:rsid w:val="00B2294D"/>
    <w:rsid w:val="00B22F6A"/>
    <w:rsid w:val="00B3037A"/>
    <w:rsid w:val="00B31114"/>
    <w:rsid w:val="00B31161"/>
    <w:rsid w:val="00B33FE2"/>
    <w:rsid w:val="00B34AE4"/>
    <w:rsid w:val="00B35935"/>
    <w:rsid w:val="00B35C03"/>
    <w:rsid w:val="00B37E63"/>
    <w:rsid w:val="00B42820"/>
    <w:rsid w:val="00B444A2"/>
    <w:rsid w:val="00B5178A"/>
    <w:rsid w:val="00B52B1B"/>
    <w:rsid w:val="00B537C2"/>
    <w:rsid w:val="00B62422"/>
    <w:rsid w:val="00B62CFB"/>
    <w:rsid w:val="00B64860"/>
    <w:rsid w:val="00B72D61"/>
    <w:rsid w:val="00B75D30"/>
    <w:rsid w:val="00B800E9"/>
    <w:rsid w:val="00B80D5B"/>
    <w:rsid w:val="00B81A41"/>
    <w:rsid w:val="00B8231A"/>
    <w:rsid w:val="00B84183"/>
    <w:rsid w:val="00B85361"/>
    <w:rsid w:val="00B87313"/>
    <w:rsid w:val="00B937D6"/>
    <w:rsid w:val="00BA421F"/>
    <w:rsid w:val="00BB0CB4"/>
    <w:rsid w:val="00BB0F6F"/>
    <w:rsid w:val="00BB55C0"/>
    <w:rsid w:val="00BB5AB8"/>
    <w:rsid w:val="00BC0920"/>
    <w:rsid w:val="00BD14B8"/>
    <w:rsid w:val="00BD7C29"/>
    <w:rsid w:val="00BE33C8"/>
    <w:rsid w:val="00BF39F0"/>
    <w:rsid w:val="00C0024F"/>
    <w:rsid w:val="00C0607E"/>
    <w:rsid w:val="00C11374"/>
    <w:rsid w:val="00C11FDF"/>
    <w:rsid w:val="00C16A15"/>
    <w:rsid w:val="00C22FC9"/>
    <w:rsid w:val="00C33D83"/>
    <w:rsid w:val="00C347D3"/>
    <w:rsid w:val="00C364E3"/>
    <w:rsid w:val="00C572C4"/>
    <w:rsid w:val="00C6032D"/>
    <w:rsid w:val="00C712FB"/>
    <w:rsid w:val="00C72AA7"/>
    <w:rsid w:val="00C731BB"/>
    <w:rsid w:val="00C7355B"/>
    <w:rsid w:val="00C80AC0"/>
    <w:rsid w:val="00C80E9C"/>
    <w:rsid w:val="00C835DF"/>
    <w:rsid w:val="00C86C66"/>
    <w:rsid w:val="00C86E6F"/>
    <w:rsid w:val="00C87C56"/>
    <w:rsid w:val="00C935CB"/>
    <w:rsid w:val="00C95DA9"/>
    <w:rsid w:val="00CA151C"/>
    <w:rsid w:val="00CA37BF"/>
    <w:rsid w:val="00CA7480"/>
    <w:rsid w:val="00CA7C4A"/>
    <w:rsid w:val="00CB1900"/>
    <w:rsid w:val="00CB315A"/>
    <w:rsid w:val="00CB43C1"/>
    <w:rsid w:val="00CB6101"/>
    <w:rsid w:val="00CC11A5"/>
    <w:rsid w:val="00CC7513"/>
    <w:rsid w:val="00CD077D"/>
    <w:rsid w:val="00CD6CFB"/>
    <w:rsid w:val="00CE2C29"/>
    <w:rsid w:val="00CE33D7"/>
    <w:rsid w:val="00CE5183"/>
    <w:rsid w:val="00CE674B"/>
    <w:rsid w:val="00CF077F"/>
    <w:rsid w:val="00CF5813"/>
    <w:rsid w:val="00D00358"/>
    <w:rsid w:val="00D05F60"/>
    <w:rsid w:val="00D13E83"/>
    <w:rsid w:val="00D16D53"/>
    <w:rsid w:val="00D17F9D"/>
    <w:rsid w:val="00D22028"/>
    <w:rsid w:val="00D23F59"/>
    <w:rsid w:val="00D34F99"/>
    <w:rsid w:val="00D35C3B"/>
    <w:rsid w:val="00D460DE"/>
    <w:rsid w:val="00D52F3B"/>
    <w:rsid w:val="00D67295"/>
    <w:rsid w:val="00D72107"/>
    <w:rsid w:val="00D73323"/>
    <w:rsid w:val="00D7480A"/>
    <w:rsid w:val="00D74D2E"/>
    <w:rsid w:val="00D77386"/>
    <w:rsid w:val="00D8192A"/>
    <w:rsid w:val="00D82D5E"/>
    <w:rsid w:val="00D82F2F"/>
    <w:rsid w:val="00D868AF"/>
    <w:rsid w:val="00D91AB5"/>
    <w:rsid w:val="00D97106"/>
    <w:rsid w:val="00DA19F3"/>
    <w:rsid w:val="00DA1E06"/>
    <w:rsid w:val="00DA4BC2"/>
    <w:rsid w:val="00DA7C1C"/>
    <w:rsid w:val="00DB08E0"/>
    <w:rsid w:val="00DB1BC5"/>
    <w:rsid w:val="00DB4D6B"/>
    <w:rsid w:val="00DC2302"/>
    <w:rsid w:val="00DC43BD"/>
    <w:rsid w:val="00DC4C84"/>
    <w:rsid w:val="00DC6AA9"/>
    <w:rsid w:val="00DC6F90"/>
    <w:rsid w:val="00DD4280"/>
    <w:rsid w:val="00DE3AEC"/>
    <w:rsid w:val="00DE50C1"/>
    <w:rsid w:val="00E03E63"/>
    <w:rsid w:val="00E04378"/>
    <w:rsid w:val="00E07C62"/>
    <w:rsid w:val="00E138E0"/>
    <w:rsid w:val="00E242D9"/>
    <w:rsid w:val="00E3132E"/>
    <w:rsid w:val="00E36EA0"/>
    <w:rsid w:val="00E442C9"/>
    <w:rsid w:val="00E466B2"/>
    <w:rsid w:val="00E46F2C"/>
    <w:rsid w:val="00E57A4B"/>
    <w:rsid w:val="00E61F30"/>
    <w:rsid w:val="00E657E1"/>
    <w:rsid w:val="00E65FF1"/>
    <w:rsid w:val="00E67DF0"/>
    <w:rsid w:val="00E7274C"/>
    <w:rsid w:val="00E72EC3"/>
    <w:rsid w:val="00E74E00"/>
    <w:rsid w:val="00E75C57"/>
    <w:rsid w:val="00E76A4E"/>
    <w:rsid w:val="00E86F85"/>
    <w:rsid w:val="00E94F71"/>
    <w:rsid w:val="00E9626F"/>
    <w:rsid w:val="00E96444"/>
    <w:rsid w:val="00E96FF8"/>
    <w:rsid w:val="00EA1C71"/>
    <w:rsid w:val="00EC1DF4"/>
    <w:rsid w:val="00EC40AD"/>
    <w:rsid w:val="00ED049B"/>
    <w:rsid w:val="00ED45A7"/>
    <w:rsid w:val="00ED696C"/>
    <w:rsid w:val="00ED72D3"/>
    <w:rsid w:val="00EE6AF9"/>
    <w:rsid w:val="00EE6D5F"/>
    <w:rsid w:val="00EF23AD"/>
    <w:rsid w:val="00EF29AB"/>
    <w:rsid w:val="00EF4563"/>
    <w:rsid w:val="00EF56AF"/>
    <w:rsid w:val="00F0122D"/>
    <w:rsid w:val="00F02C40"/>
    <w:rsid w:val="00F15D69"/>
    <w:rsid w:val="00F21B08"/>
    <w:rsid w:val="00F24917"/>
    <w:rsid w:val="00F30D40"/>
    <w:rsid w:val="00F3119E"/>
    <w:rsid w:val="00F35186"/>
    <w:rsid w:val="00F403BF"/>
    <w:rsid w:val="00F410DF"/>
    <w:rsid w:val="00F46F77"/>
    <w:rsid w:val="00F5534D"/>
    <w:rsid w:val="00F608E9"/>
    <w:rsid w:val="00F62E7C"/>
    <w:rsid w:val="00F716E4"/>
    <w:rsid w:val="00F721CA"/>
    <w:rsid w:val="00F8225E"/>
    <w:rsid w:val="00F86418"/>
    <w:rsid w:val="00F867B0"/>
    <w:rsid w:val="00F9297B"/>
    <w:rsid w:val="00F93003"/>
    <w:rsid w:val="00FA1D59"/>
    <w:rsid w:val="00FA6611"/>
    <w:rsid w:val="00FB446E"/>
    <w:rsid w:val="00FC2EA9"/>
    <w:rsid w:val="00FC4631"/>
    <w:rsid w:val="00FC6555"/>
    <w:rsid w:val="00FD30B5"/>
    <w:rsid w:val="00FD350A"/>
    <w:rsid w:val="00FE1B8D"/>
    <w:rsid w:val="00FE1D31"/>
    <w:rsid w:val="00FE2F40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iPriority="99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rsid w:val="006B7A21"/>
  </w:style>
  <w:style w:type="character" w:customStyle="1" w:styleId="af1">
    <w:name w:val="Текст примечания Знак"/>
    <w:basedOn w:val="a0"/>
    <w:link w:val="af2"/>
    <w:uiPriority w:val="99"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link w:val="ConsPlusNormal0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HTML1">
    <w:name w:val="Стандартный HTML Знак1"/>
    <w:basedOn w:val="a0"/>
    <w:rsid w:val="00BB0F6F"/>
    <w:rPr>
      <w:rFonts w:ascii="Consolas" w:hAnsi="Consolas" w:cs="Consolas"/>
    </w:rPr>
  </w:style>
  <w:style w:type="character" w:customStyle="1" w:styleId="14">
    <w:name w:val="Текст примечания Знак1"/>
    <w:basedOn w:val="a0"/>
    <w:rsid w:val="00BB0F6F"/>
  </w:style>
  <w:style w:type="character" w:customStyle="1" w:styleId="15">
    <w:name w:val="Текст концевой сноски Знак1"/>
    <w:basedOn w:val="a0"/>
    <w:uiPriority w:val="99"/>
    <w:rsid w:val="00BB0F6F"/>
  </w:style>
  <w:style w:type="character" w:customStyle="1" w:styleId="16">
    <w:name w:val="Основной текст Знак1"/>
    <w:basedOn w:val="a0"/>
    <w:uiPriority w:val="99"/>
    <w:rsid w:val="00BB0F6F"/>
    <w:rPr>
      <w:sz w:val="28"/>
    </w:rPr>
  </w:style>
  <w:style w:type="character" w:customStyle="1" w:styleId="17">
    <w:name w:val="Красная строка Знак1"/>
    <w:basedOn w:val="16"/>
    <w:rsid w:val="00BB0F6F"/>
    <w:rPr>
      <w:sz w:val="28"/>
    </w:rPr>
  </w:style>
  <w:style w:type="character" w:customStyle="1" w:styleId="211">
    <w:name w:val="Основной текст 2 Знак1"/>
    <w:basedOn w:val="a0"/>
    <w:rsid w:val="00BB0F6F"/>
  </w:style>
  <w:style w:type="character" w:customStyle="1" w:styleId="310">
    <w:name w:val="Основной текст 3 Знак1"/>
    <w:basedOn w:val="a0"/>
    <w:rsid w:val="00BB0F6F"/>
    <w:rPr>
      <w:sz w:val="16"/>
      <w:szCs w:val="16"/>
    </w:rPr>
  </w:style>
  <w:style w:type="character" w:customStyle="1" w:styleId="212">
    <w:name w:val="Основной текст с отступом 2 Знак1"/>
    <w:basedOn w:val="a0"/>
    <w:rsid w:val="00BB0F6F"/>
  </w:style>
  <w:style w:type="character" w:customStyle="1" w:styleId="311">
    <w:name w:val="Основной текст с отступом 3 Знак1"/>
    <w:basedOn w:val="a0"/>
    <w:rsid w:val="00BB0F6F"/>
    <w:rPr>
      <w:sz w:val="16"/>
      <w:szCs w:val="16"/>
    </w:rPr>
  </w:style>
  <w:style w:type="character" w:customStyle="1" w:styleId="18">
    <w:name w:val="Схема документа Знак1"/>
    <w:basedOn w:val="a0"/>
    <w:rsid w:val="00BB0F6F"/>
    <w:rPr>
      <w:rFonts w:ascii="Tahoma" w:hAnsi="Tahoma" w:cs="Tahoma"/>
      <w:sz w:val="16"/>
      <w:szCs w:val="16"/>
    </w:rPr>
  </w:style>
  <w:style w:type="character" w:customStyle="1" w:styleId="19">
    <w:name w:val="Текст Знак1"/>
    <w:basedOn w:val="a0"/>
    <w:rsid w:val="00BB0F6F"/>
    <w:rPr>
      <w:rFonts w:ascii="Consolas" w:hAnsi="Consolas" w:cs="Consolas"/>
      <w:sz w:val="21"/>
      <w:szCs w:val="21"/>
    </w:rPr>
  </w:style>
  <w:style w:type="character" w:customStyle="1" w:styleId="1a">
    <w:name w:val="Тема примечания Знак1"/>
    <w:basedOn w:val="14"/>
    <w:rsid w:val="00BB0F6F"/>
    <w:rPr>
      <w:b/>
      <w:bCs/>
    </w:rPr>
  </w:style>
  <w:style w:type="character" w:styleId="afff1">
    <w:name w:val="Hyperlink"/>
    <w:uiPriority w:val="99"/>
    <w:unhideWhenUsed/>
    <w:rsid w:val="00BB0F6F"/>
    <w:rPr>
      <w:rFonts w:ascii="Times New Roman" w:hAnsi="Times New Roman" w:cs="Times New Roman" w:hint="default"/>
      <w:color w:val="auto"/>
      <w:u w:val="single"/>
      <w:effect w:val="none"/>
    </w:rPr>
  </w:style>
  <w:style w:type="character" w:styleId="afff2">
    <w:name w:val="FollowedHyperlink"/>
    <w:unhideWhenUsed/>
    <w:rsid w:val="00BB0F6F"/>
    <w:rPr>
      <w:color w:val="800080"/>
      <w:u w:val="single"/>
    </w:rPr>
  </w:style>
  <w:style w:type="character" w:styleId="afff3">
    <w:name w:val="Strong"/>
    <w:uiPriority w:val="99"/>
    <w:qFormat/>
    <w:rsid w:val="00BB0F6F"/>
    <w:rPr>
      <w:rFonts w:ascii="Times New Roman" w:hAnsi="Times New Roman" w:cs="Times New Roman" w:hint="default"/>
      <w:b/>
      <w:bCs w:val="0"/>
    </w:rPr>
  </w:style>
  <w:style w:type="paragraph" w:styleId="afff4">
    <w:name w:val="Normal (Web)"/>
    <w:basedOn w:val="a"/>
    <w:uiPriority w:val="99"/>
    <w:unhideWhenUsed/>
    <w:rsid w:val="00BB0F6F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styleId="afff5">
    <w:name w:val="List Bullet"/>
    <w:basedOn w:val="af6"/>
    <w:uiPriority w:val="99"/>
    <w:unhideWhenUsed/>
    <w:rsid w:val="00BB0F6F"/>
    <w:pPr>
      <w:tabs>
        <w:tab w:val="num" w:pos="1041"/>
      </w:tabs>
      <w:ind w:left="1041" w:hanging="615"/>
    </w:pPr>
    <w:rPr>
      <w:rFonts w:ascii="Times New Roman" w:hAnsi="Times New Roman" w:cs="Times New Roman"/>
      <w:sz w:val="28"/>
    </w:rPr>
  </w:style>
  <w:style w:type="character" w:customStyle="1" w:styleId="ConsPlusNormal0">
    <w:name w:val="ConsPlusNormal Знак"/>
    <w:link w:val="ConsPlusNormal"/>
    <w:locked/>
    <w:rsid w:val="00BB0F6F"/>
    <w:rPr>
      <w:rFonts w:ascii="Calibri" w:hAnsi="Calibri" w:cs="Calibri"/>
      <w:sz w:val="22"/>
    </w:rPr>
  </w:style>
  <w:style w:type="paragraph" w:customStyle="1" w:styleId="ConsPlusCell">
    <w:name w:val="ConsPlusCell"/>
    <w:uiPriority w:val="99"/>
    <w:rsid w:val="00BB0F6F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ff6">
    <w:name w:val="Нормальный (таблица)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213">
    <w:name w:val="Основной текст 21"/>
    <w:basedOn w:val="a"/>
    <w:uiPriority w:val="99"/>
    <w:rsid w:val="00BB0F6F"/>
    <w:pPr>
      <w:suppressAutoHyphens/>
      <w:spacing w:line="360" w:lineRule="auto"/>
    </w:pPr>
    <w:rPr>
      <w:sz w:val="28"/>
      <w:lang w:eastAsia="ar-SA"/>
    </w:rPr>
  </w:style>
  <w:style w:type="paragraph" w:customStyle="1" w:styleId="afff7">
    <w:name w:val="Стиль"/>
    <w:uiPriority w:val="99"/>
    <w:rsid w:val="00BB0F6F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afff8">
    <w:name w:val="Знак Знак Знак Знак Знак Знак"/>
    <w:basedOn w:val="a"/>
    <w:uiPriority w:val="99"/>
    <w:rsid w:val="00BB0F6F"/>
    <w:pPr>
      <w:spacing w:before="100" w:beforeAutospacing="1" w:after="100" w:afterAutospacing="1"/>
      <w:ind w:firstLine="709"/>
      <w:jc w:val="both"/>
    </w:pPr>
    <w:rPr>
      <w:rFonts w:ascii="Tahoma" w:hAnsi="Tahoma" w:cs="Tahoma"/>
      <w:lang w:val="en-US" w:eastAsia="en-US"/>
    </w:rPr>
  </w:style>
  <w:style w:type="paragraph" w:customStyle="1" w:styleId="1b">
    <w:name w:val="Абзац списка1"/>
    <w:basedOn w:val="a"/>
    <w:uiPriority w:val="99"/>
    <w:rsid w:val="00BB0F6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9">
    <w:name w:val="Базовый"/>
    <w:uiPriority w:val="99"/>
    <w:rsid w:val="00BB0F6F"/>
    <w:pPr>
      <w:suppressAutoHyphens/>
      <w:spacing w:after="200" w:line="276" w:lineRule="auto"/>
    </w:pPr>
    <w:rPr>
      <w:rFonts w:ascii="Calibri" w:eastAsia="SimSun" w:hAnsi="Calibri"/>
      <w:sz w:val="22"/>
      <w:szCs w:val="22"/>
    </w:rPr>
  </w:style>
  <w:style w:type="paragraph" w:customStyle="1" w:styleId="afffa">
    <w:name w:val="Прижатый влево"/>
    <w:basedOn w:val="a"/>
    <w:next w:val="a"/>
    <w:uiPriority w:val="99"/>
    <w:rsid w:val="00BB0F6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uiPriority w:val="99"/>
    <w:rsid w:val="00BB0F6F"/>
    <w:pPr>
      <w:spacing w:before="100" w:beforeAutospacing="1" w:after="100" w:afterAutospacing="1"/>
    </w:pPr>
    <w:rPr>
      <w:sz w:val="24"/>
      <w:szCs w:val="24"/>
    </w:rPr>
  </w:style>
  <w:style w:type="paragraph" w:customStyle="1" w:styleId="afffb">
    <w:name w:val="Внимание"/>
    <w:basedOn w:val="a"/>
    <w:next w:val="a"/>
    <w:uiPriority w:val="99"/>
    <w:rsid w:val="00BB0F6F"/>
    <w:pPr>
      <w:widowControl w:val="0"/>
      <w:shd w:val="clear" w:color="auto" w:fill="FAF3E9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</w:rPr>
  </w:style>
  <w:style w:type="paragraph" w:customStyle="1" w:styleId="afffc">
    <w:name w:val="Внимание: криминал!!"/>
    <w:basedOn w:val="afffb"/>
    <w:next w:val="a"/>
    <w:uiPriority w:val="99"/>
    <w:rsid w:val="00BB0F6F"/>
  </w:style>
  <w:style w:type="paragraph" w:customStyle="1" w:styleId="afffd">
    <w:name w:val="Внимание: недобросовестность!"/>
    <w:basedOn w:val="afffb"/>
    <w:next w:val="a"/>
    <w:uiPriority w:val="99"/>
    <w:rsid w:val="00BB0F6F"/>
  </w:style>
  <w:style w:type="paragraph" w:customStyle="1" w:styleId="afffe">
    <w:name w:val="Основное меню (преемственное)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ff">
    <w:name w:val="Заголовок"/>
    <w:basedOn w:val="afffe"/>
    <w:next w:val="a"/>
    <w:uiPriority w:val="99"/>
    <w:rsid w:val="00BB0F6F"/>
  </w:style>
  <w:style w:type="paragraph" w:customStyle="1" w:styleId="affff0">
    <w:name w:val="Заголовок группы контролов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ff1">
    <w:name w:val="Заголовок для информации об изменениях"/>
    <w:basedOn w:val="1"/>
    <w:next w:val="a"/>
    <w:uiPriority w:val="99"/>
    <w:rsid w:val="00BB0F6F"/>
    <w:pPr>
      <w:keepNext w:val="0"/>
      <w:widowControl w:val="0"/>
      <w:shd w:val="clear" w:color="auto" w:fill="FFFFFF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</w:rPr>
  </w:style>
  <w:style w:type="paragraph" w:customStyle="1" w:styleId="affff2">
    <w:name w:val="Заголовок приложения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f3">
    <w:name w:val="Заголовок распахивающейся части диалога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paragraph" w:customStyle="1" w:styleId="affff4">
    <w:name w:val="Заголовок статьи"/>
    <w:basedOn w:val="a"/>
    <w:next w:val="a"/>
    <w:uiPriority w:val="99"/>
    <w:rsid w:val="00BB0F6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fff5">
    <w:name w:val="Заголовок ЭР (левое окно)"/>
    <w:basedOn w:val="a"/>
    <w:next w:val="a"/>
    <w:uiPriority w:val="99"/>
    <w:rsid w:val="00BB0F6F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f6">
    <w:name w:val="Заголовок ЭР (правое окно)"/>
    <w:basedOn w:val="affff5"/>
    <w:next w:val="a"/>
    <w:uiPriority w:val="99"/>
    <w:rsid w:val="00BB0F6F"/>
  </w:style>
  <w:style w:type="paragraph" w:customStyle="1" w:styleId="affff7">
    <w:name w:val="Интерактивный заголовок"/>
    <w:basedOn w:val="affff"/>
    <w:next w:val="a"/>
    <w:uiPriority w:val="99"/>
    <w:rsid w:val="00BB0F6F"/>
    <w:rPr>
      <w:rFonts w:ascii="Arial" w:hAnsi="Arial" w:cs="Arial"/>
      <w:u w:val="single"/>
    </w:rPr>
  </w:style>
  <w:style w:type="paragraph" w:customStyle="1" w:styleId="affff8">
    <w:name w:val="Текст информации об изменениях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ff9">
    <w:name w:val="Информация об изменениях"/>
    <w:basedOn w:val="affff8"/>
    <w:next w:val="a"/>
    <w:uiPriority w:val="99"/>
    <w:rsid w:val="00BB0F6F"/>
    <w:pPr>
      <w:shd w:val="clear" w:color="auto" w:fill="EAEFED"/>
      <w:spacing w:before="180"/>
      <w:ind w:left="360" w:right="360"/>
    </w:pPr>
    <w:rPr>
      <w:color w:val="auto"/>
      <w:sz w:val="24"/>
      <w:szCs w:val="24"/>
    </w:rPr>
  </w:style>
  <w:style w:type="paragraph" w:customStyle="1" w:styleId="affffa">
    <w:name w:val="Текст (справка)"/>
    <w:basedOn w:val="a"/>
    <w:next w:val="a"/>
    <w:uiPriority w:val="99"/>
    <w:rsid w:val="00BB0F6F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fb">
    <w:name w:val="Комментарий"/>
    <w:basedOn w:val="affffa"/>
    <w:next w:val="a"/>
    <w:uiPriority w:val="99"/>
    <w:rsid w:val="00BB0F6F"/>
    <w:pPr>
      <w:shd w:val="clear" w:color="auto" w:fill="F0F0F0"/>
      <w:spacing w:before="75"/>
      <w:ind w:left="0" w:right="0"/>
      <w:jc w:val="both"/>
    </w:pPr>
    <w:rPr>
      <w:color w:val="353842"/>
    </w:rPr>
  </w:style>
  <w:style w:type="paragraph" w:customStyle="1" w:styleId="affffc">
    <w:name w:val="Информация об изменениях документа"/>
    <w:basedOn w:val="affffb"/>
    <w:next w:val="a"/>
    <w:uiPriority w:val="99"/>
    <w:rsid w:val="00BB0F6F"/>
  </w:style>
  <w:style w:type="paragraph" w:customStyle="1" w:styleId="affffd">
    <w:name w:val="Текст (лев. подпись)"/>
    <w:basedOn w:val="a"/>
    <w:next w:val="a"/>
    <w:uiPriority w:val="99"/>
    <w:rsid w:val="00BB0F6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fe">
    <w:name w:val="Колонтитул (левый)"/>
    <w:basedOn w:val="affffd"/>
    <w:next w:val="a"/>
    <w:uiPriority w:val="99"/>
    <w:rsid w:val="00BB0F6F"/>
    <w:pPr>
      <w:jc w:val="both"/>
    </w:pPr>
    <w:rPr>
      <w:sz w:val="16"/>
      <w:szCs w:val="16"/>
    </w:rPr>
  </w:style>
  <w:style w:type="paragraph" w:customStyle="1" w:styleId="afffff">
    <w:name w:val="Текст (прав. подпись)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ff0">
    <w:name w:val="Колонтитул (правый)"/>
    <w:basedOn w:val="afffff"/>
    <w:next w:val="a"/>
    <w:uiPriority w:val="99"/>
    <w:rsid w:val="00BB0F6F"/>
    <w:pPr>
      <w:jc w:val="both"/>
    </w:pPr>
    <w:rPr>
      <w:sz w:val="16"/>
      <w:szCs w:val="16"/>
    </w:rPr>
  </w:style>
  <w:style w:type="paragraph" w:customStyle="1" w:styleId="afffff1">
    <w:name w:val="Комментарий пользователя"/>
    <w:basedOn w:val="affffb"/>
    <w:next w:val="a"/>
    <w:uiPriority w:val="99"/>
    <w:rsid w:val="00BB0F6F"/>
  </w:style>
  <w:style w:type="paragraph" w:customStyle="1" w:styleId="afffff2">
    <w:name w:val="Куда обратиться?"/>
    <w:basedOn w:val="afffb"/>
    <w:next w:val="a"/>
    <w:uiPriority w:val="99"/>
    <w:rsid w:val="00BB0F6F"/>
  </w:style>
  <w:style w:type="paragraph" w:customStyle="1" w:styleId="afffff3">
    <w:name w:val="Моноширинный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f4">
    <w:name w:val="Необходимые документы"/>
    <w:basedOn w:val="afffb"/>
    <w:next w:val="a"/>
    <w:uiPriority w:val="99"/>
    <w:rsid w:val="00BB0F6F"/>
  </w:style>
  <w:style w:type="paragraph" w:customStyle="1" w:styleId="afffff5">
    <w:name w:val="Объект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ff6">
    <w:name w:val="Таблицы (моноширинный)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f7">
    <w:name w:val="Оглавление"/>
    <w:basedOn w:val="afffff6"/>
    <w:next w:val="a"/>
    <w:uiPriority w:val="99"/>
    <w:rsid w:val="00BB0F6F"/>
    <w:pPr>
      <w:ind w:left="140"/>
    </w:pPr>
    <w:rPr>
      <w:rFonts w:ascii="Arial" w:hAnsi="Arial" w:cs="Arial"/>
      <w:sz w:val="24"/>
      <w:szCs w:val="24"/>
    </w:rPr>
  </w:style>
  <w:style w:type="paragraph" w:customStyle="1" w:styleId="afffff8">
    <w:name w:val="Переменная часть"/>
    <w:basedOn w:val="afffe"/>
    <w:next w:val="a"/>
    <w:uiPriority w:val="99"/>
    <w:rsid w:val="00BB0F6F"/>
  </w:style>
  <w:style w:type="paragraph" w:customStyle="1" w:styleId="afffff9">
    <w:name w:val="Подвал для информации об изменениях"/>
    <w:basedOn w:val="1"/>
    <w:next w:val="a"/>
    <w:uiPriority w:val="99"/>
    <w:rsid w:val="00BB0F6F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</w:rPr>
  </w:style>
  <w:style w:type="paragraph" w:customStyle="1" w:styleId="afffffa">
    <w:name w:val="Подзаголовок для информации об изменениях"/>
    <w:basedOn w:val="affff8"/>
    <w:next w:val="a"/>
    <w:uiPriority w:val="99"/>
    <w:rsid w:val="00BB0F6F"/>
    <w:rPr>
      <w:b/>
      <w:bCs/>
      <w:sz w:val="24"/>
      <w:szCs w:val="24"/>
    </w:rPr>
  </w:style>
  <w:style w:type="paragraph" w:customStyle="1" w:styleId="afffffb">
    <w:name w:val="Подчёркнуный текст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c">
    <w:name w:val="Постоянная часть"/>
    <w:basedOn w:val="afffe"/>
    <w:next w:val="a"/>
    <w:uiPriority w:val="99"/>
    <w:rsid w:val="00BB0F6F"/>
  </w:style>
  <w:style w:type="paragraph" w:customStyle="1" w:styleId="afffffd">
    <w:name w:val="Пример."/>
    <w:basedOn w:val="afffb"/>
    <w:next w:val="a"/>
    <w:uiPriority w:val="99"/>
    <w:rsid w:val="00BB0F6F"/>
  </w:style>
  <w:style w:type="paragraph" w:customStyle="1" w:styleId="afffffe">
    <w:name w:val="Примечание."/>
    <w:basedOn w:val="afffb"/>
    <w:next w:val="a"/>
    <w:uiPriority w:val="99"/>
    <w:rsid w:val="00BB0F6F"/>
  </w:style>
  <w:style w:type="paragraph" w:customStyle="1" w:styleId="affffff">
    <w:name w:val="Словарная статья"/>
    <w:basedOn w:val="a"/>
    <w:next w:val="a"/>
    <w:uiPriority w:val="99"/>
    <w:rsid w:val="00BB0F6F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fff0">
    <w:name w:val="Ссылка на официальную публикацию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f1">
    <w:name w:val="Текст в таблице"/>
    <w:basedOn w:val="afff6"/>
    <w:next w:val="a"/>
    <w:uiPriority w:val="99"/>
    <w:rsid w:val="00BB0F6F"/>
    <w:pPr>
      <w:ind w:firstLine="500"/>
    </w:pPr>
  </w:style>
  <w:style w:type="paragraph" w:customStyle="1" w:styleId="affffff2">
    <w:name w:val="Текст ЭР (см. также)"/>
    <w:basedOn w:val="a"/>
    <w:next w:val="a"/>
    <w:uiPriority w:val="99"/>
    <w:rsid w:val="00BB0F6F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ff3">
    <w:name w:val="Технический комментарий"/>
    <w:basedOn w:val="a"/>
    <w:next w:val="a"/>
    <w:uiPriority w:val="99"/>
    <w:rsid w:val="00BB0F6F"/>
    <w:pPr>
      <w:widowControl w:val="0"/>
      <w:shd w:val="clear" w:color="auto" w:fill="FFFFA6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</w:rPr>
  </w:style>
  <w:style w:type="paragraph" w:customStyle="1" w:styleId="affffff4">
    <w:name w:val="Формула"/>
    <w:basedOn w:val="a"/>
    <w:next w:val="a"/>
    <w:uiPriority w:val="99"/>
    <w:rsid w:val="00BB0F6F"/>
    <w:pPr>
      <w:widowControl w:val="0"/>
      <w:shd w:val="clear" w:color="auto" w:fill="FAF3E9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</w:rPr>
  </w:style>
  <w:style w:type="paragraph" w:customStyle="1" w:styleId="affffff5">
    <w:name w:val="Центрированный (таблица)"/>
    <w:basedOn w:val="afff6"/>
    <w:next w:val="a"/>
    <w:uiPriority w:val="99"/>
    <w:rsid w:val="00BB0F6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B0F6F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paragraph" w:customStyle="1" w:styleId="affffff6">
    <w:name w:val="Знак"/>
    <w:basedOn w:val="a"/>
    <w:uiPriority w:val="99"/>
    <w:rsid w:val="00BB0F6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uiPriority w:val="99"/>
    <w:rsid w:val="00BB0F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1">
    <w:name w:val="consplusnormal"/>
    <w:basedOn w:val="a"/>
    <w:uiPriority w:val="99"/>
    <w:rsid w:val="00BB0F6F"/>
    <w:pPr>
      <w:spacing w:before="100" w:beforeAutospacing="1" w:after="100" w:afterAutospacing="1"/>
    </w:pPr>
    <w:rPr>
      <w:sz w:val="24"/>
      <w:szCs w:val="24"/>
    </w:rPr>
  </w:style>
  <w:style w:type="paragraph" w:customStyle="1" w:styleId="section2">
    <w:name w:val="section2"/>
    <w:basedOn w:val="a"/>
    <w:uiPriority w:val="99"/>
    <w:rsid w:val="00BB0F6F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paragraph" w:customStyle="1" w:styleId="heading">
    <w:name w:val="heading"/>
    <w:basedOn w:val="a"/>
    <w:uiPriority w:val="99"/>
    <w:rsid w:val="00BB0F6F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paragraph" w:customStyle="1" w:styleId="contentheader2cols">
    <w:name w:val="contentheader2cols"/>
    <w:basedOn w:val="a"/>
    <w:uiPriority w:val="99"/>
    <w:rsid w:val="00BB0F6F"/>
    <w:pPr>
      <w:spacing w:before="70"/>
      <w:ind w:left="351"/>
    </w:pPr>
    <w:rPr>
      <w:rFonts w:eastAsia="Arial Unicode MS"/>
      <w:b/>
      <w:bCs/>
      <w:color w:val="3560A7"/>
      <w:sz w:val="30"/>
      <w:szCs w:val="30"/>
    </w:rPr>
  </w:style>
  <w:style w:type="paragraph" w:customStyle="1" w:styleId="312">
    <w:name w:val="Основной текст с отступом 31"/>
    <w:basedOn w:val="a"/>
    <w:uiPriority w:val="99"/>
    <w:rsid w:val="00BB0F6F"/>
    <w:pPr>
      <w:spacing w:after="120"/>
      <w:ind w:left="283"/>
    </w:pPr>
    <w:rPr>
      <w:sz w:val="16"/>
      <w:szCs w:val="16"/>
      <w:lang w:eastAsia="ar-SA"/>
    </w:rPr>
  </w:style>
  <w:style w:type="paragraph" w:customStyle="1" w:styleId="214">
    <w:name w:val="Основной текст с отступом 21"/>
    <w:basedOn w:val="a"/>
    <w:uiPriority w:val="99"/>
    <w:rsid w:val="00BB0F6F"/>
    <w:pPr>
      <w:tabs>
        <w:tab w:val="left" w:pos="0"/>
      </w:tabs>
      <w:ind w:firstLine="433"/>
      <w:jc w:val="both"/>
    </w:pPr>
    <w:rPr>
      <w:sz w:val="24"/>
      <w:szCs w:val="24"/>
      <w:lang w:eastAsia="ar-SA"/>
    </w:rPr>
  </w:style>
  <w:style w:type="paragraph" w:customStyle="1" w:styleId="ConsPlusTitle">
    <w:name w:val="ConsPlusTitle"/>
    <w:uiPriority w:val="99"/>
    <w:rsid w:val="00BB0F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0">
    <w:name w:val="consnormal"/>
    <w:basedOn w:val="a"/>
    <w:uiPriority w:val="99"/>
    <w:rsid w:val="00BB0F6F"/>
    <w:pPr>
      <w:spacing w:before="75" w:after="75"/>
    </w:pPr>
    <w:rPr>
      <w:rFonts w:ascii="Arial" w:hAnsi="Arial" w:cs="Arial"/>
      <w:color w:val="000000"/>
    </w:rPr>
  </w:style>
  <w:style w:type="paragraph" w:customStyle="1" w:styleId="1c">
    <w:name w:val="Стиль1"/>
    <w:basedOn w:val="a"/>
    <w:uiPriority w:val="99"/>
    <w:rsid w:val="00BB0F6F"/>
    <w:pPr>
      <w:tabs>
        <w:tab w:val="num" w:pos="1041"/>
        <w:tab w:val="num" w:pos="2340"/>
      </w:tabs>
      <w:ind w:left="2340" w:hanging="360"/>
    </w:pPr>
  </w:style>
  <w:style w:type="paragraph" w:customStyle="1" w:styleId="29">
    <w:name w:val="Знак2 Знак Знак Знак Знак Знак Знак Знак Знак Знак Знак Знак Знак Знак Знак Знак"/>
    <w:basedOn w:val="a"/>
    <w:uiPriority w:val="99"/>
    <w:rsid w:val="00BB0F6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Cell">
    <w:name w:val="ConsCell"/>
    <w:uiPriority w:val="99"/>
    <w:rsid w:val="00BB0F6F"/>
    <w:pPr>
      <w:widowControl w:val="0"/>
      <w:autoSpaceDE w:val="0"/>
      <w:autoSpaceDN w:val="0"/>
      <w:adjustRightInd w:val="0"/>
      <w:ind w:left="450" w:right="19772" w:hanging="450"/>
    </w:pPr>
    <w:rPr>
      <w:rFonts w:ascii="Arial" w:hAnsi="Arial" w:cs="Arial"/>
    </w:rPr>
  </w:style>
  <w:style w:type="paragraph" w:customStyle="1" w:styleId="affffff7">
    <w:name w:val="Знак Знак Знак Знак"/>
    <w:basedOn w:val="a"/>
    <w:uiPriority w:val="99"/>
    <w:rsid w:val="00BB0F6F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2a">
    <w:name w:val="Знак Знак Знак Знак2"/>
    <w:basedOn w:val="a"/>
    <w:uiPriority w:val="99"/>
    <w:rsid w:val="00BB0F6F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DOsntext">
    <w:name w:val="D Osn text"/>
    <w:basedOn w:val="a"/>
    <w:uiPriority w:val="99"/>
    <w:rsid w:val="00BB0F6F"/>
    <w:pPr>
      <w:spacing w:after="120" w:line="336" w:lineRule="auto"/>
      <w:ind w:firstLine="567"/>
      <w:jc w:val="both"/>
    </w:pPr>
    <w:rPr>
      <w:sz w:val="24"/>
    </w:rPr>
  </w:style>
  <w:style w:type="paragraph" w:customStyle="1" w:styleId="1d">
    <w:name w:val="Знак1"/>
    <w:basedOn w:val="a"/>
    <w:uiPriority w:val="99"/>
    <w:rsid w:val="00BB0F6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b">
    <w:name w:val="Абзац списка2"/>
    <w:basedOn w:val="a"/>
    <w:uiPriority w:val="99"/>
    <w:rsid w:val="00BB0F6F"/>
    <w:pPr>
      <w:ind w:left="720" w:firstLine="709"/>
      <w:contextualSpacing/>
      <w:jc w:val="both"/>
    </w:pPr>
    <w:rPr>
      <w:rFonts w:ascii="Calibri" w:hAnsi="Calibri"/>
      <w:lang w:eastAsia="en-US"/>
    </w:rPr>
  </w:style>
  <w:style w:type="paragraph" w:customStyle="1" w:styleId="110">
    <w:name w:val="Знак11"/>
    <w:basedOn w:val="a"/>
    <w:uiPriority w:val="99"/>
    <w:rsid w:val="00BB0F6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fffff8">
    <w:name w:val="footnote reference"/>
    <w:aliases w:val="Знак сноски 1,Знак сноски-FN,Ciae niinee-FN,Referencia nota al pie"/>
    <w:uiPriority w:val="99"/>
    <w:unhideWhenUsed/>
    <w:rsid w:val="00BB0F6F"/>
    <w:rPr>
      <w:rFonts w:ascii="Times New Roman" w:hAnsi="Times New Roman" w:cs="Times New Roman" w:hint="default"/>
      <w:vertAlign w:val="superscript"/>
    </w:rPr>
  </w:style>
  <w:style w:type="character" w:styleId="affffff9">
    <w:name w:val="endnote reference"/>
    <w:uiPriority w:val="99"/>
    <w:unhideWhenUsed/>
    <w:rsid w:val="00BB0F6F"/>
    <w:rPr>
      <w:rFonts w:ascii="Times New Roman" w:hAnsi="Times New Roman" w:cs="Times New Roman" w:hint="default"/>
      <w:vertAlign w:val="superscript"/>
    </w:rPr>
  </w:style>
  <w:style w:type="character" w:customStyle="1" w:styleId="affffffa">
    <w:name w:val="Гипертекстовая ссылка"/>
    <w:uiPriority w:val="99"/>
    <w:rsid w:val="00BB0F6F"/>
    <w:rPr>
      <w:color w:val="106BBE"/>
      <w:sz w:val="26"/>
    </w:rPr>
  </w:style>
  <w:style w:type="character" w:customStyle="1" w:styleId="apple-converted-space">
    <w:name w:val="apple-converted-space"/>
    <w:rsid w:val="00BB0F6F"/>
  </w:style>
  <w:style w:type="character" w:customStyle="1" w:styleId="affffffb">
    <w:name w:val="Цветовое выделение"/>
    <w:uiPriority w:val="99"/>
    <w:rsid w:val="00BB0F6F"/>
    <w:rPr>
      <w:b/>
      <w:bCs w:val="0"/>
      <w:color w:val="26282F"/>
      <w:sz w:val="26"/>
    </w:rPr>
  </w:style>
  <w:style w:type="character" w:customStyle="1" w:styleId="affffffc">
    <w:name w:val="Активная гипертекстовая ссылка"/>
    <w:uiPriority w:val="99"/>
    <w:rsid w:val="00BB0F6F"/>
    <w:rPr>
      <w:color w:val="106BBE"/>
      <w:sz w:val="26"/>
      <w:u w:val="single"/>
    </w:rPr>
  </w:style>
  <w:style w:type="character" w:customStyle="1" w:styleId="affffffd">
    <w:name w:val="Выделение для Базового Поиска"/>
    <w:uiPriority w:val="99"/>
    <w:rsid w:val="00BB0F6F"/>
    <w:rPr>
      <w:color w:val="0058A9"/>
      <w:sz w:val="26"/>
    </w:rPr>
  </w:style>
  <w:style w:type="character" w:customStyle="1" w:styleId="affffffe">
    <w:name w:val="Выделение для Базового Поиска (курсив)"/>
    <w:uiPriority w:val="99"/>
    <w:rsid w:val="00BB0F6F"/>
    <w:rPr>
      <w:i/>
      <w:iCs w:val="0"/>
      <w:color w:val="0058A9"/>
      <w:sz w:val="26"/>
    </w:rPr>
  </w:style>
  <w:style w:type="character" w:customStyle="1" w:styleId="afffffff">
    <w:name w:val="Заголовок своего сообщения"/>
    <w:uiPriority w:val="99"/>
    <w:rsid w:val="00BB0F6F"/>
    <w:rPr>
      <w:color w:val="26282F"/>
      <w:sz w:val="26"/>
    </w:rPr>
  </w:style>
  <w:style w:type="character" w:customStyle="1" w:styleId="afffffff0">
    <w:name w:val="Заголовок чужого сообщения"/>
    <w:uiPriority w:val="99"/>
    <w:rsid w:val="00BB0F6F"/>
    <w:rPr>
      <w:color w:val="FF0000"/>
      <w:sz w:val="26"/>
    </w:rPr>
  </w:style>
  <w:style w:type="character" w:customStyle="1" w:styleId="afffffff1">
    <w:name w:val="Найденные слова"/>
    <w:uiPriority w:val="99"/>
    <w:rsid w:val="00BB0F6F"/>
    <w:rPr>
      <w:color w:val="26282F"/>
      <w:sz w:val="26"/>
      <w:shd w:val="clear" w:color="auto" w:fill="FFF580"/>
    </w:rPr>
  </w:style>
  <w:style w:type="character" w:customStyle="1" w:styleId="afffffff2">
    <w:name w:val="Не вступил в силу"/>
    <w:uiPriority w:val="99"/>
    <w:rsid w:val="00BB0F6F"/>
    <w:rPr>
      <w:color w:val="000000"/>
      <w:sz w:val="26"/>
      <w:shd w:val="clear" w:color="auto" w:fill="D8EDE8"/>
    </w:rPr>
  </w:style>
  <w:style w:type="character" w:customStyle="1" w:styleId="afffffff3">
    <w:name w:val="Опечатки"/>
    <w:uiPriority w:val="99"/>
    <w:rsid w:val="00BB0F6F"/>
    <w:rPr>
      <w:color w:val="FF0000"/>
      <w:sz w:val="26"/>
    </w:rPr>
  </w:style>
  <w:style w:type="character" w:customStyle="1" w:styleId="afffffff4">
    <w:name w:val="Продолжение ссылки"/>
    <w:uiPriority w:val="99"/>
    <w:rsid w:val="00BB0F6F"/>
  </w:style>
  <w:style w:type="character" w:customStyle="1" w:styleId="afffffff5">
    <w:name w:val="Сравнение редакций"/>
    <w:uiPriority w:val="99"/>
    <w:rsid w:val="00BB0F6F"/>
    <w:rPr>
      <w:color w:val="26282F"/>
      <w:sz w:val="26"/>
    </w:rPr>
  </w:style>
  <w:style w:type="character" w:customStyle="1" w:styleId="afffffff6">
    <w:name w:val="Сравнение редакций. Добавленный фрагмент"/>
    <w:uiPriority w:val="99"/>
    <w:rsid w:val="00BB0F6F"/>
    <w:rPr>
      <w:color w:val="000000"/>
      <w:shd w:val="clear" w:color="auto" w:fill="C1D7FF"/>
    </w:rPr>
  </w:style>
  <w:style w:type="character" w:customStyle="1" w:styleId="afffffff7">
    <w:name w:val="Сравнение редакций. Удаленный фрагмент"/>
    <w:uiPriority w:val="99"/>
    <w:rsid w:val="00BB0F6F"/>
    <w:rPr>
      <w:color w:val="000000"/>
      <w:shd w:val="clear" w:color="auto" w:fill="C4C413"/>
    </w:rPr>
  </w:style>
  <w:style w:type="character" w:customStyle="1" w:styleId="afffffff8">
    <w:name w:val="Утратил силу"/>
    <w:uiPriority w:val="99"/>
    <w:rsid w:val="00BB0F6F"/>
    <w:rPr>
      <w:strike/>
      <w:color w:val="666600"/>
      <w:sz w:val="26"/>
    </w:rPr>
  </w:style>
  <w:style w:type="character" w:customStyle="1" w:styleId="WW8Num9z0">
    <w:name w:val="WW8Num9z0"/>
    <w:uiPriority w:val="99"/>
    <w:rsid w:val="00BB0F6F"/>
    <w:rPr>
      <w:rFonts w:ascii="Symbol" w:hAnsi="Symbol" w:hint="default"/>
      <w:sz w:val="20"/>
    </w:rPr>
  </w:style>
  <w:style w:type="character" w:customStyle="1" w:styleId="WW8Num1z2">
    <w:name w:val="WW8Num1z2"/>
    <w:uiPriority w:val="99"/>
    <w:rsid w:val="00BB0F6F"/>
    <w:rPr>
      <w:rFonts w:ascii="Wingdings" w:hAnsi="Wingdings" w:hint="default"/>
    </w:rPr>
  </w:style>
  <w:style w:type="character" w:customStyle="1" w:styleId="82">
    <w:name w:val="Знак Знак8"/>
    <w:uiPriority w:val="99"/>
    <w:rsid w:val="00BB0F6F"/>
    <w:rPr>
      <w:b/>
      <w:bCs w:val="0"/>
      <w:i/>
      <w:iCs w:val="0"/>
      <w:sz w:val="26"/>
      <w:lang w:val="ru-RU" w:eastAsia="ru-RU"/>
    </w:rPr>
  </w:style>
  <w:style w:type="character" w:customStyle="1" w:styleId="BodyTextFirstIndentChar">
    <w:name w:val="Body Text First Indent Char"/>
    <w:uiPriority w:val="99"/>
    <w:semiHidden/>
    <w:locked/>
    <w:rsid w:val="00BB0F6F"/>
    <w:rPr>
      <w:rFonts w:ascii="Times New Roman" w:hAnsi="Times New Roman" w:cs="Times New Roman" w:hint="default"/>
      <w:sz w:val="24"/>
    </w:rPr>
  </w:style>
  <w:style w:type="character" w:customStyle="1" w:styleId="2c">
    <w:name w:val="Основной текст Знак2"/>
    <w:basedOn w:val="a0"/>
    <w:uiPriority w:val="99"/>
    <w:locked/>
    <w:rsid w:val="00BB0F6F"/>
    <w:rPr>
      <w:sz w:val="28"/>
    </w:rPr>
  </w:style>
  <w:style w:type="character" w:customStyle="1" w:styleId="WW8Num1z0">
    <w:name w:val="WW8Num1z0"/>
    <w:uiPriority w:val="99"/>
    <w:rsid w:val="00BB0F6F"/>
    <w:rPr>
      <w:rFonts w:ascii="Times New Roman" w:hAnsi="Times New Roman" w:cs="Times New Roman" w:hint="default"/>
    </w:rPr>
  </w:style>
  <w:style w:type="character" w:customStyle="1" w:styleId="EndnoteTextChar">
    <w:name w:val="Endnote Text Char"/>
    <w:uiPriority w:val="99"/>
    <w:semiHidden/>
    <w:locked/>
    <w:rsid w:val="00BB0F6F"/>
    <w:rPr>
      <w:rFonts w:ascii="Times New Roman" w:hAnsi="Times New Roman" w:cs="Times New Roman" w:hint="default"/>
      <w:sz w:val="20"/>
    </w:rPr>
  </w:style>
  <w:style w:type="character" w:customStyle="1" w:styleId="apple-style-span">
    <w:name w:val="apple-style-span"/>
    <w:uiPriority w:val="99"/>
    <w:rsid w:val="00BB0F6F"/>
  </w:style>
  <w:style w:type="character" w:customStyle="1" w:styleId="1e">
    <w:name w:val="Просмотренная гиперссылка1"/>
    <w:uiPriority w:val="99"/>
    <w:semiHidden/>
    <w:rsid w:val="00BB0F6F"/>
    <w:rPr>
      <w:color w:val="800080"/>
      <w:u w:val="single"/>
    </w:rPr>
  </w:style>
  <w:style w:type="table" w:styleId="afffffff9">
    <w:name w:val="Table Grid"/>
    <w:basedOn w:val="a1"/>
    <w:uiPriority w:val="99"/>
    <w:rsid w:val="00BB0F6F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f">
    <w:name w:val="Нет списка1"/>
    <w:next w:val="a2"/>
    <w:uiPriority w:val="99"/>
    <w:semiHidden/>
    <w:unhideWhenUsed/>
    <w:rsid w:val="00BB0F6F"/>
  </w:style>
  <w:style w:type="numbering" w:customStyle="1" w:styleId="111">
    <w:name w:val="Нет списка11"/>
    <w:next w:val="a2"/>
    <w:uiPriority w:val="99"/>
    <w:semiHidden/>
    <w:unhideWhenUsed/>
    <w:rsid w:val="00BB0F6F"/>
  </w:style>
  <w:style w:type="paragraph" w:customStyle="1" w:styleId="xl63">
    <w:name w:val="xl63"/>
    <w:basedOn w:val="a"/>
    <w:rsid w:val="00BB0F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4">
    <w:name w:val="xl64"/>
    <w:basedOn w:val="a"/>
    <w:rsid w:val="00BB0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"/>
    <w:rsid w:val="00BB0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rsid w:val="00BB0F6F"/>
    <w:pPr>
      <w:spacing w:before="100" w:beforeAutospacing="1" w:after="100" w:afterAutospacing="1"/>
    </w:pPr>
  </w:style>
  <w:style w:type="paragraph" w:customStyle="1" w:styleId="xl67">
    <w:name w:val="xl67"/>
    <w:basedOn w:val="a"/>
    <w:rsid w:val="00BB0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8">
    <w:name w:val="xl68"/>
    <w:basedOn w:val="a"/>
    <w:rsid w:val="00BB0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BB0F6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rsid w:val="00BB0F6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BB0F6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BB0F6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rsid w:val="00BB0F6F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BB0F6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"/>
    <w:rsid w:val="00BB0F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BB0F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BB0F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BB0F6F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BB0F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BB0F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BB0F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BB0F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BB0F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BB0F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B0F6F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BB0F6F"/>
    <w:pP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BB0F6F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BB0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BB0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BB0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"/>
    <w:rsid w:val="00BB0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BB0F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BB0F6F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BB0F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BB0F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BB0F6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BB0F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font5">
    <w:name w:val="font5"/>
    <w:basedOn w:val="a"/>
    <w:rsid w:val="00BB0F6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BB0F6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headertext">
    <w:name w:val="headertext"/>
    <w:basedOn w:val="a"/>
    <w:rsid w:val="00BB0F6F"/>
    <w:pPr>
      <w:spacing w:before="100" w:beforeAutospacing="1" w:after="100" w:afterAutospacing="1"/>
    </w:pPr>
    <w:rPr>
      <w:sz w:val="24"/>
      <w:szCs w:val="24"/>
    </w:rPr>
  </w:style>
  <w:style w:type="character" w:customStyle="1" w:styleId="afffffffa">
    <w:name w:val="Другое_"/>
    <w:basedOn w:val="a0"/>
    <w:link w:val="afffffffb"/>
    <w:rsid w:val="00BB0F6F"/>
    <w:rPr>
      <w:sz w:val="28"/>
      <w:szCs w:val="28"/>
      <w:shd w:val="clear" w:color="auto" w:fill="FFFFFF"/>
    </w:rPr>
  </w:style>
  <w:style w:type="paragraph" w:customStyle="1" w:styleId="afffffffb">
    <w:name w:val="Другое"/>
    <w:basedOn w:val="a"/>
    <w:link w:val="afffffffa"/>
    <w:rsid w:val="00BB0F6F"/>
    <w:pPr>
      <w:widowControl w:val="0"/>
      <w:shd w:val="clear" w:color="auto" w:fill="FFFFFF"/>
    </w:pPr>
    <w:rPr>
      <w:sz w:val="28"/>
      <w:szCs w:val="28"/>
    </w:rPr>
  </w:style>
  <w:style w:type="paragraph" w:customStyle="1" w:styleId="formattext">
    <w:name w:val="formattext"/>
    <w:basedOn w:val="a"/>
    <w:rsid w:val="00BB0F6F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BB0F6F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iPriority="99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rsid w:val="006B7A21"/>
  </w:style>
  <w:style w:type="character" w:customStyle="1" w:styleId="af1">
    <w:name w:val="Текст примечания Знак"/>
    <w:basedOn w:val="a0"/>
    <w:link w:val="af2"/>
    <w:uiPriority w:val="99"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link w:val="ConsPlusNormal0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HTML1">
    <w:name w:val="Стандартный HTML Знак1"/>
    <w:basedOn w:val="a0"/>
    <w:rsid w:val="00BB0F6F"/>
    <w:rPr>
      <w:rFonts w:ascii="Consolas" w:hAnsi="Consolas" w:cs="Consolas"/>
    </w:rPr>
  </w:style>
  <w:style w:type="character" w:customStyle="1" w:styleId="14">
    <w:name w:val="Текст примечания Знак1"/>
    <w:basedOn w:val="a0"/>
    <w:rsid w:val="00BB0F6F"/>
  </w:style>
  <w:style w:type="character" w:customStyle="1" w:styleId="15">
    <w:name w:val="Текст концевой сноски Знак1"/>
    <w:basedOn w:val="a0"/>
    <w:uiPriority w:val="99"/>
    <w:rsid w:val="00BB0F6F"/>
  </w:style>
  <w:style w:type="character" w:customStyle="1" w:styleId="16">
    <w:name w:val="Основной текст Знак1"/>
    <w:basedOn w:val="a0"/>
    <w:uiPriority w:val="99"/>
    <w:rsid w:val="00BB0F6F"/>
    <w:rPr>
      <w:sz w:val="28"/>
    </w:rPr>
  </w:style>
  <w:style w:type="character" w:customStyle="1" w:styleId="17">
    <w:name w:val="Красная строка Знак1"/>
    <w:basedOn w:val="16"/>
    <w:rsid w:val="00BB0F6F"/>
    <w:rPr>
      <w:sz w:val="28"/>
    </w:rPr>
  </w:style>
  <w:style w:type="character" w:customStyle="1" w:styleId="211">
    <w:name w:val="Основной текст 2 Знак1"/>
    <w:basedOn w:val="a0"/>
    <w:rsid w:val="00BB0F6F"/>
  </w:style>
  <w:style w:type="character" w:customStyle="1" w:styleId="310">
    <w:name w:val="Основной текст 3 Знак1"/>
    <w:basedOn w:val="a0"/>
    <w:rsid w:val="00BB0F6F"/>
    <w:rPr>
      <w:sz w:val="16"/>
      <w:szCs w:val="16"/>
    </w:rPr>
  </w:style>
  <w:style w:type="character" w:customStyle="1" w:styleId="212">
    <w:name w:val="Основной текст с отступом 2 Знак1"/>
    <w:basedOn w:val="a0"/>
    <w:rsid w:val="00BB0F6F"/>
  </w:style>
  <w:style w:type="character" w:customStyle="1" w:styleId="311">
    <w:name w:val="Основной текст с отступом 3 Знак1"/>
    <w:basedOn w:val="a0"/>
    <w:rsid w:val="00BB0F6F"/>
    <w:rPr>
      <w:sz w:val="16"/>
      <w:szCs w:val="16"/>
    </w:rPr>
  </w:style>
  <w:style w:type="character" w:customStyle="1" w:styleId="18">
    <w:name w:val="Схема документа Знак1"/>
    <w:basedOn w:val="a0"/>
    <w:rsid w:val="00BB0F6F"/>
    <w:rPr>
      <w:rFonts w:ascii="Tahoma" w:hAnsi="Tahoma" w:cs="Tahoma"/>
      <w:sz w:val="16"/>
      <w:szCs w:val="16"/>
    </w:rPr>
  </w:style>
  <w:style w:type="character" w:customStyle="1" w:styleId="19">
    <w:name w:val="Текст Знак1"/>
    <w:basedOn w:val="a0"/>
    <w:rsid w:val="00BB0F6F"/>
    <w:rPr>
      <w:rFonts w:ascii="Consolas" w:hAnsi="Consolas" w:cs="Consolas"/>
      <w:sz w:val="21"/>
      <w:szCs w:val="21"/>
    </w:rPr>
  </w:style>
  <w:style w:type="character" w:customStyle="1" w:styleId="1a">
    <w:name w:val="Тема примечания Знак1"/>
    <w:basedOn w:val="14"/>
    <w:rsid w:val="00BB0F6F"/>
    <w:rPr>
      <w:b/>
      <w:bCs/>
    </w:rPr>
  </w:style>
  <w:style w:type="character" w:styleId="afff1">
    <w:name w:val="Hyperlink"/>
    <w:uiPriority w:val="99"/>
    <w:unhideWhenUsed/>
    <w:rsid w:val="00BB0F6F"/>
    <w:rPr>
      <w:rFonts w:ascii="Times New Roman" w:hAnsi="Times New Roman" w:cs="Times New Roman" w:hint="default"/>
      <w:color w:val="auto"/>
      <w:u w:val="single"/>
      <w:effect w:val="none"/>
    </w:rPr>
  </w:style>
  <w:style w:type="character" w:styleId="afff2">
    <w:name w:val="FollowedHyperlink"/>
    <w:unhideWhenUsed/>
    <w:rsid w:val="00BB0F6F"/>
    <w:rPr>
      <w:color w:val="800080"/>
      <w:u w:val="single"/>
    </w:rPr>
  </w:style>
  <w:style w:type="character" w:styleId="afff3">
    <w:name w:val="Strong"/>
    <w:uiPriority w:val="99"/>
    <w:qFormat/>
    <w:rsid w:val="00BB0F6F"/>
    <w:rPr>
      <w:rFonts w:ascii="Times New Roman" w:hAnsi="Times New Roman" w:cs="Times New Roman" w:hint="default"/>
      <w:b/>
      <w:bCs w:val="0"/>
    </w:rPr>
  </w:style>
  <w:style w:type="paragraph" w:styleId="afff4">
    <w:name w:val="Normal (Web)"/>
    <w:basedOn w:val="a"/>
    <w:uiPriority w:val="99"/>
    <w:unhideWhenUsed/>
    <w:rsid w:val="00BB0F6F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styleId="afff5">
    <w:name w:val="List Bullet"/>
    <w:basedOn w:val="af6"/>
    <w:uiPriority w:val="99"/>
    <w:unhideWhenUsed/>
    <w:rsid w:val="00BB0F6F"/>
    <w:pPr>
      <w:tabs>
        <w:tab w:val="num" w:pos="1041"/>
      </w:tabs>
      <w:ind w:left="1041" w:hanging="615"/>
    </w:pPr>
    <w:rPr>
      <w:rFonts w:ascii="Times New Roman" w:hAnsi="Times New Roman" w:cs="Times New Roman"/>
      <w:sz w:val="28"/>
    </w:rPr>
  </w:style>
  <w:style w:type="character" w:customStyle="1" w:styleId="ConsPlusNormal0">
    <w:name w:val="ConsPlusNormal Знак"/>
    <w:link w:val="ConsPlusNormal"/>
    <w:locked/>
    <w:rsid w:val="00BB0F6F"/>
    <w:rPr>
      <w:rFonts w:ascii="Calibri" w:hAnsi="Calibri" w:cs="Calibri"/>
      <w:sz w:val="22"/>
    </w:rPr>
  </w:style>
  <w:style w:type="paragraph" w:customStyle="1" w:styleId="ConsPlusCell">
    <w:name w:val="ConsPlusCell"/>
    <w:uiPriority w:val="99"/>
    <w:rsid w:val="00BB0F6F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ff6">
    <w:name w:val="Нормальный (таблица)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213">
    <w:name w:val="Основной текст 21"/>
    <w:basedOn w:val="a"/>
    <w:uiPriority w:val="99"/>
    <w:rsid w:val="00BB0F6F"/>
    <w:pPr>
      <w:suppressAutoHyphens/>
      <w:spacing w:line="360" w:lineRule="auto"/>
    </w:pPr>
    <w:rPr>
      <w:sz w:val="28"/>
      <w:lang w:eastAsia="ar-SA"/>
    </w:rPr>
  </w:style>
  <w:style w:type="paragraph" w:customStyle="1" w:styleId="afff7">
    <w:name w:val="Стиль"/>
    <w:uiPriority w:val="99"/>
    <w:rsid w:val="00BB0F6F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afff8">
    <w:name w:val="Знак Знак Знак Знак Знак Знак"/>
    <w:basedOn w:val="a"/>
    <w:uiPriority w:val="99"/>
    <w:rsid w:val="00BB0F6F"/>
    <w:pPr>
      <w:spacing w:before="100" w:beforeAutospacing="1" w:after="100" w:afterAutospacing="1"/>
      <w:ind w:firstLine="709"/>
      <w:jc w:val="both"/>
    </w:pPr>
    <w:rPr>
      <w:rFonts w:ascii="Tahoma" w:hAnsi="Tahoma" w:cs="Tahoma"/>
      <w:lang w:val="en-US" w:eastAsia="en-US"/>
    </w:rPr>
  </w:style>
  <w:style w:type="paragraph" w:customStyle="1" w:styleId="1b">
    <w:name w:val="Абзац списка1"/>
    <w:basedOn w:val="a"/>
    <w:uiPriority w:val="99"/>
    <w:rsid w:val="00BB0F6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9">
    <w:name w:val="Базовый"/>
    <w:uiPriority w:val="99"/>
    <w:rsid w:val="00BB0F6F"/>
    <w:pPr>
      <w:suppressAutoHyphens/>
      <w:spacing w:after="200" w:line="276" w:lineRule="auto"/>
    </w:pPr>
    <w:rPr>
      <w:rFonts w:ascii="Calibri" w:eastAsia="SimSun" w:hAnsi="Calibri"/>
      <w:sz w:val="22"/>
      <w:szCs w:val="22"/>
    </w:rPr>
  </w:style>
  <w:style w:type="paragraph" w:customStyle="1" w:styleId="afffa">
    <w:name w:val="Прижатый влево"/>
    <w:basedOn w:val="a"/>
    <w:next w:val="a"/>
    <w:uiPriority w:val="99"/>
    <w:rsid w:val="00BB0F6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uiPriority w:val="99"/>
    <w:rsid w:val="00BB0F6F"/>
    <w:pPr>
      <w:spacing w:before="100" w:beforeAutospacing="1" w:after="100" w:afterAutospacing="1"/>
    </w:pPr>
    <w:rPr>
      <w:sz w:val="24"/>
      <w:szCs w:val="24"/>
    </w:rPr>
  </w:style>
  <w:style w:type="paragraph" w:customStyle="1" w:styleId="afffb">
    <w:name w:val="Внимание"/>
    <w:basedOn w:val="a"/>
    <w:next w:val="a"/>
    <w:uiPriority w:val="99"/>
    <w:rsid w:val="00BB0F6F"/>
    <w:pPr>
      <w:widowControl w:val="0"/>
      <w:shd w:val="clear" w:color="auto" w:fill="FAF3E9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</w:rPr>
  </w:style>
  <w:style w:type="paragraph" w:customStyle="1" w:styleId="afffc">
    <w:name w:val="Внимание: криминал!!"/>
    <w:basedOn w:val="afffb"/>
    <w:next w:val="a"/>
    <w:uiPriority w:val="99"/>
    <w:rsid w:val="00BB0F6F"/>
  </w:style>
  <w:style w:type="paragraph" w:customStyle="1" w:styleId="afffd">
    <w:name w:val="Внимание: недобросовестность!"/>
    <w:basedOn w:val="afffb"/>
    <w:next w:val="a"/>
    <w:uiPriority w:val="99"/>
    <w:rsid w:val="00BB0F6F"/>
  </w:style>
  <w:style w:type="paragraph" w:customStyle="1" w:styleId="afffe">
    <w:name w:val="Основное меню (преемственное)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ff">
    <w:name w:val="Заголовок"/>
    <w:basedOn w:val="afffe"/>
    <w:next w:val="a"/>
    <w:uiPriority w:val="99"/>
    <w:rsid w:val="00BB0F6F"/>
  </w:style>
  <w:style w:type="paragraph" w:customStyle="1" w:styleId="affff0">
    <w:name w:val="Заголовок группы контролов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ff1">
    <w:name w:val="Заголовок для информации об изменениях"/>
    <w:basedOn w:val="1"/>
    <w:next w:val="a"/>
    <w:uiPriority w:val="99"/>
    <w:rsid w:val="00BB0F6F"/>
    <w:pPr>
      <w:keepNext w:val="0"/>
      <w:widowControl w:val="0"/>
      <w:shd w:val="clear" w:color="auto" w:fill="FFFFFF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</w:rPr>
  </w:style>
  <w:style w:type="paragraph" w:customStyle="1" w:styleId="affff2">
    <w:name w:val="Заголовок приложения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f3">
    <w:name w:val="Заголовок распахивающейся части диалога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paragraph" w:customStyle="1" w:styleId="affff4">
    <w:name w:val="Заголовок статьи"/>
    <w:basedOn w:val="a"/>
    <w:next w:val="a"/>
    <w:uiPriority w:val="99"/>
    <w:rsid w:val="00BB0F6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fff5">
    <w:name w:val="Заголовок ЭР (левое окно)"/>
    <w:basedOn w:val="a"/>
    <w:next w:val="a"/>
    <w:uiPriority w:val="99"/>
    <w:rsid w:val="00BB0F6F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f6">
    <w:name w:val="Заголовок ЭР (правое окно)"/>
    <w:basedOn w:val="affff5"/>
    <w:next w:val="a"/>
    <w:uiPriority w:val="99"/>
    <w:rsid w:val="00BB0F6F"/>
  </w:style>
  <w:style w:type="paragraph" w:customStyle="1" w:styleId="affff7">
    <w:name w:val="Интерактивный заголовок"/>
    <w:basedOn w:val="affff"/>
    <w:next w:val="a"/>
    <w:uiPriority w:val="99"/>
    <w:rsid w:val="00BB0F6F"/>
    <w:rPr>
      <w:rFonts w:ascii="Arial" w:hAnsi="Arial" w:cs="Arial"/>
      <w:u w:val="single"/>
    </w:rPr>
  </w:style>
  <w:style w:type="paragraph" w:customStyle="1" w:styleId="affff8">
    <w:name w:val="Текст информации об изменениях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ff9">
    <w:name w:val="Информация об изменениях"/>
    <w:basedOn w:val="affff8"/>
    <w:next w:val="a"/>
    <w:uiPriority w:val="99"/>
    <w:rsid w:val="00BB0F6F"/>
    <w:pPr>
      <w:shd w:val="clear" w:color="auto" w:fill="EAEFED"/>
      <w:spacing w:before="180"/>
      <w:ind w:left="360" w:right="360"/>
    </w:pPr>
    <w:rPr>
      <w:color w:val="auto"/>
      <w:sz w:val="24"/>
      <w:szCs w:val="24"/>
    </w:rPr>
  </w:style>
  <w:style w:type="paragraph" w:customStyle="1" w:styleId="affffa">
    <w:name w:val="Текст (справка)"/>
    <w:basedOn w:val="a"/>
    <w:next w:val="a"/>
    <w:uiPriority w:val="99"/>
    <w:rsid w:val="00BB0F6F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fb">
    <w:name w:val="Комментарий"/>
    <w:basedOn w:val="affffa"/>
    <w:next w:val="a"/>
    <w:uiPriority w:val="99"/>
    <w:rsid w:val="00BB0F6F"/>
    <w:pPr>
      <w:shd w:val="clear" w:color="auto" w:fill="F0F0F0"/>
      <w:spacing w:before="75"/>
      <w:ind w:left="0" w:right="0"/>
      <w:jc w:val="both"/>
    </w:pPr>
    <w:rPr>
      <w:color w:val="353842"/>
    </w:rPr>
  </w:style>
  <w:style w:type="paragraph" w:customStyle="1" w:styleId="affffc">
    <w:name w:val="Информация об изменениях документа"/>
    <w:basedOn w:val="affffb"/>
    <w:next w:val="a"/>
    <w:uiPriority w:val="99"/>
    <w:rsid w:val="00BB0F6F"/>
  </w:style>
  <w:style w:type="paragraph" w:customStyle="1" w:styleId="affffd">
    <w:name w:val="Текст (лев. подпись)"/>
    <w:basedOn w:val="a"/>
    <w:next w:val="a"/>
    <w:uiPriority w:val="99"/>
    <w:rsid w:val="00BB0F6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fe">
    <w:name w:val="Колонтитул (левый)"/>
    <w:basedOn w:val="affffd"/>
    <w:next w:val="a"/>
    <w:uiPriority w:val="99"/>
    <w:rsid w:val="00BB0F6F"/>
    <w:pPr>
      <w:jc w:val="both"/>
    </w:pPr>
    <w:rPr>
      <w:sz w:val="16"/>
      <w:szCs w:val="16"/>
    </w:rPr>
  </w:style>
  <w:style w:type="paragraph" w:customStyle="1" w:styleId="afffff">
    <w:name w:val="Текст (прав. подпись)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ff0">
    <w:name w:val="Колонтитул (правый)"/>
    <w:basedOn w:val="afffff"/>
    <w:next w:val="a"/>
    <w:uiPriority w:val="99"/>
    <w:rsid w:val="00BB0F6F"/>
    <w:pPr>
      <w:jc w:val="both"/>
    </w:pPr>
    <w:rPr>
      <w:sz w:val="16"/>
      <w:szCs w:val="16"/>
    </w:rPr>
  </w:style>
  <w:style w:type="paragraph" w:customStyle="1" w:styleId="afffff1">
    <w:name w:val="Комментарий пользователя"/>
    <w:basedOn w:val="affffb"/>
    <w:next w:val="a"/>
    <w:uiPriority w:val="99"/>
    <w:rsid w:val="00BB0F6F"/>
  </w:style>
  <w:style w:type="paragraph" w:customStyle="1" w:styleId="afffff2">
    <w:name w:val="Куда обратиться?"/>
    <w:basedOn w:val="afffb"/>
    <w:next w:val="a"/>
    <w:uiPriority w:val="99"/>
    <w:rsid w:val="00BB0F6F"/>
  </w:style>
  <w:style w:type="paragraph" w:customStyle="1" w:styleId="afffff3">
    <w:name w:val="Моноширинный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f4">
    <w:name w:val="Необходимые документы"/>
    <w:basedOn w:val="afffb"/>
    <w:next w:val="a"/>
    <w:uiPriority w:val="99"/>
    <w:rsid w:val="00BB0F6F"/>
  </w:style>
  <w:style w:type="paragraph" w:customStyle="1" w:styleId="afffff5">
    <w:name w:val="Объект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ff6">
    <w:name w:val="Таблицы (моноширинный)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f7">
    <w:name w:val="Оглавление"/>
    <w:basedOn w:val="afffff6"/>
    <w:next w:val="a"/>
    <w:uiPriority w:val="99"/>
    <w:rsid w:val="00BB0F6F"/>
    <w:pPr>
      <w:ind w:left="140"/>
    </w:pPr>
    <w:rPr>
      <w:rFonts w:ascii="Arial" w:hAnsi="Arial" w:cs="Arial"/>
      <w:sz w:val="24"/>
      <w:szCs w:val="24"/>
    </w:rPr>
  </w:style>
  <w:style w:type="paragraph" w:customStyle="1" w:styleId="afffff8">
    <w:name w:val="Переменная часть"/>
    <w:basedOn w:val="afffe"/>
    <w:next w:val="a"/>
    <w:uiPriority w:val="99"/>
    <w:rsid w:val="00BB0F6F"/>
  </w:style>
  <w:style w:type="paragraph" w:customStyle="1" w:styleId="afffff9">
    <w:name w:val="Подвал для информации об изменениях"/>
    <w:basedOn w:val="1"/>
    <w:next w:val="a"/>
    <w:uiPriority w:val="99"/>
    <w:rsid w:val="00BB0F6F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</w:rPr>
  </w:style>
  <w:style w:type="paragraph" w:customStyle="1" w:styleId="afffffa">
    <w:name w:val="Подзаголовок для информации об изменениях"/>
    <w:basedOn w:val="affff8"/>
    <w:next w:val="a"/>
    <w:uiPriority w:val="99"/>
    <w:rsid w:val="00BB0F6F"/>
    <w:rPr>
      <w:b/>
      <w:bCs/>
      <w:sz w:val="24"/>
      <w:szCs w:val="24"/>
    </w:rPr>
  </w:style>
  <w:style w:type="paragraph" w:customStyle="1" w:styleId="afffffb">
    <w:name w:val="Подчёркнуный текст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c">
    <w:name w:val="Постоянная часть"/>
    <w:basedOn w:val="afffe"/>
    <w:next w:val="a"/>
    <w:uiPriority w:val="99"/>
    <w:rsid w:val="00BB0F6F"/>
  </w:style>
  <w:style w:type="paragraph" w:customStyle="1" w:styleId="afffffd">
    <w:name w:val="Пример."/>
    <w:basedOn w:val="afffb"/>
    <w:next w:val="a"/>
    <w:uiPriority w:val="99"/>
    <w:rsid w:val="00BB0F6F"/>
  </w:style>
  <w:style w:type="paragraph" w:customStyle="1" w:styleId="afffffe">
    <w:name w:val="Примечание."/>
    <w:basedOn w:val="afffb"/>
    <w:next w:val="a"/>
    <w:uiPriority w:val="99"/>
    <w:rsid w:val="00BB0F6F"/>
  </w:style>
  <w:style w:type="paragraph" w:customStyle="1" w:styleId="affffff">
    <w:name w:val="Словарная статья"/>
    <w:basedOn w:val="a"/>
    <w:next w:val="a"/>
    <w:uiPriority w:val="99"/>
    <w:rsid w:val="00BB0F6F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fff0">
    <w:name w:val="Ссылка на официальную публикацию"/>
    <w:basedOn w:val="a"/>
    <w:next w:val="a"/>
    <w:uiPriority w:val="99"/>
    <w:rsid w:val="00BB0F6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f1">
    <w:name w:val="Текст в таблице"/>
    <w:basedOn w:val="afff6"/>
    <w:next w:val="a"/>
    <w:uiPriority w:val="99"/>
    <w:rsid w:val="00BB0F6F"/>
    <w:pPr>
      <w:ind w:firstLine="500"/>
    </w:pPr>
  </w:style>
  <w:style w:type="paragraph" w:customStyle="1" w:styleId="affffff2">
    <w:name w:val="Текст ЭР (см. также)"/>
    <w:basedOn w:val="a"/>
    <w:next w:val="a"/>
    <w:uiPriority w:val="99"/>
    <w:rsid w:val="00BB0F6F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ff3">
    <w:name w:val="Технический комментарий"/>
    <w:basedOn w:val="a"/>
    <w:next w:val="a"/>
    <w:uiPriority w:val="99"/>
    <w:rsid w:val="00BB0F6F"/>
    <w:pPr>
      <w:widowControl w:val="0"/>
      <w:shd w:val="clear" w:color="auto" w:fill="FFFFA6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</w:rPr>
  </w:style>
  <w:style w:type="paragraph" w:customStyle="1" w:styleId="affffff4">
    <w:name w:val="Формула"/>
    <w:basedOn w:val="a"/>
    <w:next w:val="a"/>
    <w:uiPriority w:val="99"/>
    <w:rsid w:val="00BB0F6F"/>
    <w:pPr>
      <w:widowControl w:val="0"/>
      <w:shd w:val="clear" w:color="auto" w:fill="FAF3E9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</w:rPr>
  </w:style>
  <w:style w:type="paragraph" w:customStyle="1" w:styleId="affffff5">
    <w:name w:val="Центрированный (таблица)"/>
    <w:basedOn w:val="afff6"/>
    <w:next w:val="a"/>
    <w:uiPriority w:val="99"/>
    <w:rsid w:val="00BB0F6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B0F6F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paragraph" w:customStyle="1" w:styleId="affffff6">
    <w:name w:val="Знак"/>
    <w:basedOn w:val="a"/>
    <w:uiPriority w:val="99"/>
    <w:rsid w:val="00BB0F6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uiPriority w:val="99"/>
    <w:rsid w:val="00BB0F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1">
    <w:name w:val="consplusnormal"/>
    <w:basedOn w:val="a"/>
    <w:uiPriority w:val="99"/>
    <w:rsid w:val="00BB0F6F"/>
    <w:pPr>
      <w:spacing w:before="100" w:beforeAutospacing="1" w:after="100" w:afterAutospacing="1"/>
    </w:pPr>
    <w:rPr>
      <w:sz w:val="24"/>
      <w:szCs w:val="24"/>
    </w:rPr>
  </w:style>
  <w:style w:type="paragraph" w:customStyle="1" w:styleId="section2">
    <w:name w:val="section2"/>
    <w:basedOn w:val="a"/>
    <w:uiPriority w:val="99"/>
    <w:rsid w:val="00BB0F6F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paragraph" w:customStyle="1" w:styleId="heading">
    <w:name w:val="heading"/>
    <w:basedOn w:val="a"/>
    <w:uiPriority w:val="99"/>
    <w:rsid w:val="00BB0F6F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paragraph" w:customStyle="1" w:styleId="contentheader2cols">
    <w:name w:val="contentheader2cols"/>
    <w:basedOn w:val="a"/>
    <w:uiPriority w:val="99"/>
    <w:rsid w:val="00BB0F6F"/>
    <w:pPr>
      <w:spacing w:before="70"/>
      <w:ind w:left="351"/>
    </w:pPr>
    <w:rPr>
      <w:rFonts w:eastAsia="Arial Unicode MS"/>
      <w:b/>
      <w:bCs/>
      <w:color w:val="3560A7"/>
      <w:sz w:val="30"/>
      <w:szCs w:val="30"/>
    </w:rPr>
  </w:style>
  <w:style w:type="paragraph" w:customStyle="1" w:styleId="312">
    <w:name w:val="Основной текст с отступом 31"/>
    <w:basedOn w:val="a"/>
    <w:uiPriority w:val="99"/>
    <w:rsid w:val="00BB0F6F"/>
    <w:pPr>
      <w:spacing w:after="120"/>
      <w:ind w:left="283"/>
    </w:pPr>
    <w:rPr>
      <w:sz w:val="16"/>
      <w:szCs w:val="16"/>
      <w:lang w:eastAsia="ar-SA"/>
    </w:rPr>
  </w:style>
  <w:style w:type="paragraph" w:customStyle="1" w:styleId="214">
    <w:name w:val="Основной текст с отступом 21"/>
    <w:basedOn w:val="a"/>
    <w:uiPriority w:val="99"/>
    <w:rsid w:val="00BB0F6F"/>
    <w:pPr>
      <w:tabs>
        <w:tab w:val="left" w:pos="0"/>
      </w:tabs>
      <w:ind w:firstLine="433"/>
      <w:jc w:val="both"/>
    </w:pPr>
    <w:rPr>
      <w:sz w:val="24"/>
      <w:szCs w:val="24"/>
      <w:lang w:eastAsia="ar-SA"/>
    </w:rPr>
  </w:style>
  <w:style w:type="paragraph" w:customStyle="1" w:styleId="ConsPlusTitle">
    <w:name w:val="ConsPlusTitle"/>
    <w:uiPriority w:val="99"/>
    <w:rsid w:val="00BB0F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0">
    <w:name w:val="consnormal"/>
    <w:basedOn w:val="a"/>
    <w:uiPriority w:val="99"/>
    <w:rsid w:val="00BB0F6F"/>
    <w:pPr>
      <w:spacing w:before="75" w:after="75"/>
    </w:pPr>
    <w:rPr>
      <w:rFonts w:ascii="Arial" w:hAnsi="Arial" w:cs="Arial"/>
      <w:color w:val="000000"/>
    </w:rPr>
  </w:style>
  <w:style w:type="paragraph" w:customStyle="1" w:styleId="1c">
    <w:name w:val="Стиль1"/>
    <w:basedOn w:val="a"/>
    <w:uiPriority w:val="99"/>
    <w:rsid w:val="00BB0F6F"/>
    <w:pPr>
      <w:tabs>
        <w:tab w:val="num" w:pos="1041"/>
        <w:tab w:val="num" w:pos="2340"/>
      </w:tabs>
      <w:ind w:left="2340" w:hanging="360"/>
    </w:pPr>
  </w:style>
  <w:style w:type="paragraph" w:customStyle="1" w:styleId="29">
    <w:name w:val="Знак2 Знак Знак Знак Знак Знак Знак Знак Знак Знак Знак Знак Знак Знак Знак Знак"/>
    <w:basedOn w:val="a"/>
    <w:uiPriority w:val="99"/>
    <w:rsid w:val="00BB0F6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Cell">
    <w:name w:val="ConsCell"/>
    <w:uiPriority w:val="99"/>
    <w:rsid w:val="00BB0F6F"/>
    <w:pPr>
      <w:widowControl w:val="0"/>
      <w:autoSpaceDE w:val="0"/>
      <w:autoSpaceDN w:val="0"/>
      <w:adjustRightInd w:val="0"/>
      <w:ind w:left="450" w:right="19772" w:hanging="450"/>
    </w:pPr>
    <w:rPr>
      <w:rFonts w:ascii="Arial" w:hAnsi="Arial" w:cs="Arial"/>
    </w:rPr>
  </w:style>
  <w:style w:type="paragraph" w:customStyle="1" w:styleId="affffff7">
    <w:name w:val="Знак Знак Знак Знак"/>
    <w:basedOn w:val="a"/>
    <w:uiPriority w:val="99"/>
    <w:rsid w:val="00BB0F6F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2a">
    <w:name w:val="Знак Знак Знак Знак2"/>
    <w:basedOn w:val="a"/>
    <w:uiPriority w:val="99"/>
    <w:rsid w:val="00BB0F6F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DOsntext">
    <w:name w:val="D Osn text"/>
    <w:basedOn w:val="a"/>
    <w:uiPriority w:val="99"/>
    <w:rsid w:val="00BB0F6F"/>
    <w:pPr>
      <w:spacing w:after="120" w:line="336" w:lineRule="auto"/>
      <w:ind w:firstLine="567"/>
      <w:jc w:val="both"/>
    </w:pPr>
    <w:rPr>
      <w:sz w:val="24"/>
    </w:rPr>
  </w:style>
  <w:style w:type="paragraph" w:customStyle="1" w:styleId="1d">
    <w:name w:val="Знак1"/>
    <w:basedOn w:val="a"/>
    <w:uiPriority w:val="99"/>
    <w:rsid w:val="00BB0F6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b">
    <w:name w:val="Абзац списка2"/>
    <w:basedOn w:val="a"/>
    <w:uiPriority w:val="99"/>
    <w:rsid w:val="00BB0F6F"/>
    <w:pPr>
      <w:ind w:left="720" w:firstLine="709"/>
      <w:contextualSpacing/>
      <w:jc w:val="both"/>
    </w:pPr>
    <w:rPr>
      <w:rFonts w:ascii="Calibri" w:hAnsi="Calibri"/>
      <w:lang w:eastAsia="en-US"/>
    </w:rPr>
  </w:style>
  <w:style w:type="paragraph" w:customStyle="1" w:styleId="110">
    <w:name w:val="Знак11"/>
    <w:basedOn w:val="a"/>
    <w:uiPriority w:val="99"/>
    <w:rsid w:val="00BB0F6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fffff8">
    <w:name w:val="footnote reference"/>
    <w:aliases w:val="Знак сноски 1,Знак сноски-FN,Ciae niinee-FN,Referencia nota al pie"/>
    <w:uiPriority w:val="99"/>
    <w:unhideWhenUsed/>
    <w:rsid w:val="00BB0F6F"/>
    <w:rPr>
      <w:rFonts w:ascii="Times New Roman" w:hAnsi="Times New Roman" w:cs="Times New Roman" w:hint="default"/>
      <w:vertAlign w:val="superscript"/>
    </w:rPr>
  </w:style>
  <w:style w:type="character" w:styleId="affffff9">
    <w:name w:val="endnote reference"/>
    <w:uiPriority w:val="99"/>
    <w:unhideWhenUsed/>
    <w:rsid w:val="00BB0F6F"/>
    <w:rPr>
      <w:rFonts w:ascii="Times New Roman" w:hAnsi="Times New Roman" w:cs="Times New Roman" w:hint="default"/>
      <w:vertAlign w:val="superscript"/>
    </w:rPr>
  </w:style>
  <w:style w:type="character" w:customStyle="1" w:styleId="affffffa">
    <w:name w:val="Гипертекстовая ссылка"/>
    <w:uiPriority w:val="99"/>
    <w:rsid w:val="00BB0F6F"/>
    <w:rPr>
      <w:color w:val="106BBE"/>
      <w:sz w:val="26"/>
    </w:rPr>
  </w:style>
  <w:style w:type="character" w:customStyle="1" w:styleId="apple-converted-space">
    <w:name w:val="apple-converted-space"/>
    <w:rsid w:val="00BB0F6F"/>
  </w:style>
  <w:style w:type="character" w:customStyle="1" w:styleId="affffffb">
    <w:name w:val="Цветовое выделение"/>
    <w:uiPriority w:val="99"/>
    <w:rsid w:val="00BB0F6F"/>
    <w:rPr>
      <w:b/>
      <w:bCs w:val="0"/>
      <w:color w:val="26282F"/>
      <w:sz w:val="26"/>
    </w:rPr>
  </w:style>
  <w:style w:type="character" w:customStyle="1" w:styleId="affffffc">
    <w:name w:val="Активная гипертекстовая ссылка"/>
    <w:uiPriority w:val="99"/>
    <w:rsid w:val="00BB0F6F"/>
    <w:rPr>
      <w:color w:val="106BBE"/>
      <w:sz w:val="26"/>
      <w:u w:val="single"/>
    </w:rPr>
  </w:style>
  <w:style w:type="character" w:customStyle="1" w:styleId="affffffd">
    <w:name w:val="Выделение для Базового Поиска"/>
    <w:uiPriority w:val="99"/>
    <w:rsid w:val="00BB0F6F"/>
    <w:rPr>
      <w:color w:val="0058A9"/>
      <w:sz w:val="26"/>
    </w:rPr>
  </w:style>
  <w:style w:type="character" w:customStyle="1" w:styleId="affffffe">
    <w:name w:val="Выделение для Базового Поиска (курсив)"/>
    <w:uiPriority w:val="99"/>
    <w:rsid w:val="00BB0F6F"/>
    <w:rPr>
      <w:i/>
      <w:iCs w:val="0"/>
      <w:color w:val="0058A9"/>
      <w:sz w:val="26"/>
    </w:rPr>
  </w:style>
  <w:style w:type="character" w:customStyle="1" w:styleId="afffffff">
    <w:name w:val="Заголовок своего сообщения"/>
    <w:uiPriority w:val="99"/>
    <w:rsid w:val="00BB0F6F"/>
    <w:rPr>
      <w:color w:val="26282F"/>
      <w:sz w:val="26"/>
    </w:rPr>
  </w:style>
  <w:style w:type="character" w:customStyle="1" w:styleId="afffffff0">
    <w:name w:val="Заголовок чужого сообщения"/>
    <w:uiPriority w:val="99"/>
    <w:rsid w:val="00BB0F6F"/>
    <w:rPr>
      <w:color w:val="FF0000"/>
      <w:sz w:val="26"/>
    </w:rPr>
  </w:style>
  <w:style w:type="character" w:customStyle="1" w:styleId="afffffff1">
    <w:name w:val="Найденные слова"/>
    <w:uiPriority w:val="99"/>
    <w:rsid w:val="00BB0F6F"/>
    <w:rPr>
      <w:color w:val="26282F"/>
      <w:sz w:val="26"/>
      <w:shd w:val="clear" w:color="auto" w:fill="FFF580"/>
    </w:rPr>
  </w:style>
  <w:style w:type="character" w:customStyle="1" w:styleId="afffffff2">
    <w:name w:val="Не вступил в силу"/>
    <w:uiPriority w:val="99"/>
    <w:rsid w:val="00BB0F6F"/>
    <w:rPr>
      <w:color w:val="000000"/>
      <w:sz w:val="26"/>
      <w:shd w:val="clear" w:color="auto" w:fill="D8EDE8"/>
    </w:rPr>
  </w:style>
  <w:style w:type="character" w:customStyle="1" w:styleId="afffffff3">
    <w:name w:val="Опечатки"/>
    <w:uiPriority w:val="99"/>
    <w:rsid w:val="00BB0F6F"/>
    <w:rPr>
      <w:color w:val="FF0000"/>
      <w:sz w:val="26"/>
    </w:rPr>
  </w:style>
  <w:style w:type="character" w:customStyle="1" w:styleId="afffffff4">
    <w:name w:val="Продолжение ссылки"/>
    <w:uiPriority w:val="99"/>
    <w:rsid w:val="00BB0F6F"/>
  </w:style>
  <w:style w:type="character" w:customStyle="1" w:styleId="afffffff5">
    <w:name w:val="Сравнение редакций"/>
    <w:uiPriority w:val="99"/>
    <w:rsid w:val="00BB0F6F"/>
    <w:rPr>
      <w:color w:val="26282F"/>
      <w:sz w:val="26"/>
    </w:rPr>
  </w:style>
  <w:style w:type="character" w:customStyle="1" w:styleId="afffffff6">
    <w:name w:val="Сравнение редакций. Добавленный фрагмент"/>
    <w:uiPriority w:val="99"/>
    <w:rsid w:val="00BB0F6F"/>
    <w:rPr>
      <w:color w:val="000000"/>
      <w:shd w:val="clear" w:color="auto" w:fill="C1D7FF"/>
    </w:rPr>
  </w:style>
  <w:style w:type="character" w:customStyle="1" w:styleId="afffffff7">
    <w:name w:val="Сравнение редакций. Удаленный фрагмент"/>
    <w:uiPriority w:val="99"/>
    <w:rsid w:val="00BB0F6F"/>
    <w:rPr>
      <w:color w:val="000000"/>
      <w:shd w:val="clear" w:color="auto" w:fill="C4C413"/>
    </w:rPr>
  </w:style>
  <w:style w:type="character" w:customStyle="1" w:styleId="afffffff8">
    <w:name w:val="Утратил силу"/>
    <w:uiPriority w:val="99"/>
    <w:rsid w:val="00BB0F6F"/>
    <w:rPr>
      <w:strike/>
      <w:color w:val="666600"/>
      <w:sz w:val="26"/>
    </w:rPr>
  </w:style>
  <w:style w:type="character" w:customStyle="1" w:styleId="WW8Num9z0">
    <w:name w:val="WW8Num9z0"/>
    <w:uiPriority w:val="99"/>
    <w:rsid w:val="00BB0F6F"/>
    <w:rPr>
      <w:rFonts w:ascii="Symbol" w:hAnsi="Symbol" w:hint="default"/>
      <w:sz w:val="20"/>
    </w:rPr>
  </w:style>
  <w:style w:type="character" w:customStyle="1" w:styleId="WW8Num1z2">
    <w:name w:val="WW8Num1z2"/>
    <w:uiPriority w:val="99"/>
    <w:rsid w:val="00BB0F6F"/>
    <w:rPr>
      <w:rFonts w:ascii="Wingdings" w:hAnsi="Wingdings" w:hint="default"/>
    </w:rPr>
  </w:style>
  <w:style w:type="character" w:customStyle="1" w:styleId="82">
    <w:name w:val="Знак Знак8"/>
    <w:uiPriority w:val="99"/>
    <w:rsid w:val="00BB0F6F"/>
    <w:rPr>
      <w:b/>
      <w:bCs w:val="0"/>
      <w:i/>
      <w:iCs w:val="0"/>
      <w:sz w:val="26"/>
      <w:lang w:val="ru-RU" w:eastAsia="ru-RU"/>
    </w:rPr>
  </w:style>
  <w:style w:type="character" w:customStyle="1" w:styleId="BodyTextFirstIndentChar">
    <w:name w:val="Body Text First Indent Char"/>
    <w:uiPriority w:val="99"/>
    <w:semiHidden/>
    <w:locked/>
    <w:rsid w:val="00BB0F6F"/>
    <w:rPr>
      <w:rFonts w:ascii="Times New Roman" w:hAnsi="Times New Roman" w:cs="Times New Roman" w:hint="default"/>
      <w:sz w:val="24"/>
    </w:rPr>
  </w:style>
  <w:style w:type="character" w:customStyle="1" w:styleId="2c">
    <w:name w:val="Основной текст Знак2"/>
    <w:basedOn w:val="a0"/>
    <w:uiPriority w:val="99"/>
    <w:locked/>
    <w:rsid w:val="00BB0F6F"/>
    <w:rPr>
      <w:sz w:val="28"/>
    </w:rPr>
  </w:style>
  <w:style w:type="character" w:customStyle="1" w:styleId="WW8Num1z0">
    <w:name w:val="WW8Num1z0"/>
    <w:uiPriority w:val="99"/>
    <w:rsid w:val="00BB0F6F"/>
    <w:rPr>
      <w:rFonts w:ascii="Times New Roman" w:hAnsi="Times New Roman" w:cs="Times New Roman" w:hint="default"/>
    </w:rPr>
  </w:style>
  <w:style w:type="character" w:customStyle="1" w:styleId="EndnoteTextChar">
    <w:name w:val="Endnote Text Char"/>
    <w:uiPriority w:val="99"/>
    <w:semiHidden/>
    <w:locked/>
    <w:rsid w:val="00BB0F6F"/>
    <w:rPr>
      <w:rFonts w:ascii="Times New Roman" w:hAnsi="Times New Roman" w:cs="Times New Roman" w:hint="default"/>
      <w:sz w:val="20"/>
    </w:rPr>
  </w:style>
  <w:style w:type="character" w:customStyle="1" w:styleId="apple-style-span">
    <w:name w:val="apple-style-span"/>
    <w:uiPriority w:val="99"/>
    <w:rsid w:val="00BB0F6F"/>
  </w:style>
  <w:style w:type="character" w:customStyle="1" w:styleId="1e">
    <w:name w:val="Просмотренная гиперссылка1"/>
    <w:uiPriority w:val="99"/>
    <w:semiHidden/>
    <w:rsid w:val="00BB0F6F"/>
    <w:rPr>
      <w:color w:val="800080"/>
      <w:u w:val="single"/>
    </w:rPr>
  </w:style>
  <w:style w:type="table" w:styleId="afffffff9">
    <w:name w:val="Table Grid"/>
    <w:basedOn w:val="a1"/>
    <w:uiPriority w:val="99"/>
    <w:rsid w:val="00BB0F6F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f">
    <w:name w:val="Нет списка1"/>
    <w:next w:val="a2"/>
    <w:uiPriority w:val="99"/>
    <w:semiHidden/>
    <w:unhideWhenUsed/>
    <w:rsid w:val="00BB0F6F"/>
  </w:style>
  <w:style w:type="numbering" w:customStyle="1" w:styleId="111">
    <w:name w:val="Нет списка11"/>
    <w:next w:val="a2"/>
    <w:uiPriority w:val="99"/>
    <w:semiHidden/>
    <w:unhideWhenUsed/>
    <w:rsid w:val="00BB0F6F"/>
  </w:style>
  <w:style w:type="paragraph" w:customStyle="1" w:styleId="xl63">
    <w:name w:val="xl63"/>
    <w:basedOn w:val="a"/>
    <w:rsid w:val="00BB0F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4">
    <w:name w:val="xl64"/>
    <w:basedOn w:val="a"/>
    <w:rsid w:val="00BB0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"/>
    <w:rsid w:val="00BB0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rsid w:val="00BB0F6F"/>
    <w:pPr>
      <w:spacing w:before="100" w:beforeAutospacing="1" w:after="100" w:afterAutospacing="1"/>
    </w:pPr>
  </w:style>
  <w:style w:type="paragraph" w:customStyle="1" w:styleId="xl67">
    <w:name w:val="xl67"/>
    <w:basedOn w:val="a"/>
    <w:rsid w:val="00BB0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8">
    <w:name w:val="xl68"/>
    <w:basedOn w:val="a"/>
    <w:rsid w:val="00BB0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BB0F6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rsid w:val="00BB0F6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BB0F6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BB0F6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rsid w:val="00BB0F6F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BB0F6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"/>
    <w:rsid w:val="00BB0F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BB0F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BB0F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BB0F6F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BB0F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BB0F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BB0F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BB0F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BB0F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BB0F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B0F6F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BB0F6F"/>
    <w:pP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BB0F6F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BB0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BB0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BB0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"/>
    <w:rsid w:val="00BB0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BB0F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BB0F6F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BB0F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BB0F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BB0F6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BB0F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font5">
    <w:name w:val="font5"/>
    <w:basedOn w:val="a"/>
    <w:rsid w:val="00BB0F6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BB0F6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headertext">
    <w:name w:val="headertext"/>
    <w:basedOn w:val="a"/>
    <w:rsid w:val="00BB0F6F"/>
    <w:pPr>
      <w:spacing w:before="100" w:beforeAutospacing="1" w:after="100" w:afterAutospacing="1"/>
    </w:pPr>
    <w:rPr>
      <w:sz w:val="24"/>
      <w:szCs w:val="24"/>
    </w:rPr>
  </w:style>
  <w:style w:type="character" w:customStyle="1" w:styleId="afffffffa">
    <w:name w:val="Другое_"/>
    <w:basedOn w:val="a0"/>
    <w:link w:val="afffffffb"/>
    <w:rsid w:val="00BB0F6F"/>
    <w:rPr>
      <w:sz w:val="28"/>
      <w:szCs w:val="28"/>
      <w:shd w:val="clear" w:color="auto" w:fill="FFFFFF"/>
    </w:rPr>
  </w:style>
  <w:style w:type="paragraph" w:customStyle="1" w:styleId="afffffffb">
    <w:name w:val="Другое"/>
    <w:basedOn w:val="a"/>
    <w:link w:val="afffffffa"/>
    <w:rsid w:val="00BB0F6F"/>
    <w:pPr>
      <w:widowControl w:val="0"/>
      <w:shd w:val="clear" w:color="auto" w:fill="FFFFFF"/>
    </w:pPr>
    <w:rPr>
      <w:sz w:val="28"/>
      <w:szCs w:val="28"/>
    </w:rPr>
  </w:style>
  <w:style w:type="paragraph" w:customStyle="1" w:styleId="formattext">
    <w:name w:val="formattext"/>
    <w:basedOn w:val="a"/>
    <w:rsid w:val="00BB0F6F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BB0F6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CFD809-E774-4E4F-AEF1-F6ED50779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Правительства-2019.dotx</Template>
  <TotalTime>69</TotalTime>
  <Pages>44</Pages>
  <Words>33528</Words>
  <Characters>191115</Characters>
  <Application>Microsoft Office Word</Application>
  <DocSecurity>0</DocSecurity>
  <Lines>1592</Lines>
  <Paragraphs>448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224195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Рисухина Людмила Алексеевна</cp:lastModifiedBy>
  <cp:revision>6</cp:revision>
  <cp:lastPrinted>2020-05-28T07:02:00Z</cp:lastPrinted>
  <dcterms:created xsi:type="dcterms:W3CDTF">2020-05-27T11:21:00Z</dcterms:created>
  <dcterms:modified xsi:type="dcterms:W3CDTF">2020-06-02T14:20:00Z</dcterms:modified>
</cp:coreProperties>
</file>