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99" w:rsidRDefault="00492C99" w:rsidP="00492C99">
      <w:pPr>
        <w:jc w:val="center"/>
      </w:pPr>
      <w:r>
        <w:rPr>
          <w:noProof/>
        </w:rPr>
        <w:drawing>
          <wp:inline distT="0" distB="0" distL="0" distR="0" wp14:anchorId="22432BD2" wp14:editId="05F4CB98">
            <wp:extent cx="752475" cy="79057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99" w:rsidRPr="00052C5A" w:rsidRDefault="00492C99" w:rsidP="00492C99">
      <w:pPr>
        <w:pStyle w:val="Postan"/>
        <w:rPr>
          <w:sz w:val="26"/>
          <w:szCs w:val="26"/>
        </w:rPr>
      </w:pPr>
    </w:p>
    <w:p w:rsidR="00492C99" w:rsidRPr="008D3284" w:rsidRDefault="00492C99" w:rsidP="00492C9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492C99" w:rsidRPr="00052C5A" w:rsidRDefault="00492C99" w:rsidP="00492C99">
      <w:pPr>
        <w:pStyle w:val="Postan"/>
        <w:rPr>
          <w:sz w:val="26"/>
          <w:szCs w:val="26"/>
        </w:rPr>
      </w:pPr>
    </w:p>
    <w:p w:rsidR="00492C99" w:rsidRPr="008D3284" w:rsidRDefault="00492C99" w:rsidP="00492C9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>
        <w:rPr>
          <w:b/>
          <w:sz w:val="36"/>
          <w:szCs w:val="36"/>
        </w:rPr>
        <w:t>А</w:t>
      </w:r>
    </w:p>
    <w:p w:rsidR="00492C99" w:rsidRPr="008D3284" w:rsidRDefault="00492C99" w:rsidP="00492C9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492C99" w:rsidRPr="00052C5A" w:rsidRDefault="00492C99" w:rsidP="00492C99">
      <w:pPr>
        <w:jc w:val="center"/>
        <w:rPr>
          <w:b/>
          <w:sz w:val="26"/>
          <w:szCs w:val="26"/>
        </w:rPr>
      </w:pPr>
    </w:p>
    <w:p w:rsidR="00492C99" w:rsidRPr="00B0054A" w:rsidRDefault="00492C99" w:rsidP="00492C99">
      <w:pPr>
        <w:jc w:val="center"/>
        <w:rPr>
          <w:sz w:val="28"/>
          <w:szCs w:val="28"/>
        </w:rPr>
      </w:pPr>
      <w:r w:rsidRPr="00B0054A">
        <w:rPr>
          <w:sz w:val="28"/>
          <w:szCs w:val="28"/>
        </w:rPr>
        <w:t xml:space="preserve">от 18.03.2016 </w:t>
      </w:r>
      <w:r w:rsidRPr="00B0054A">
        <w:rPr>
          <w:sz w:val="28"/>
          <w:szCs w:val="28"/>
        </w:rPr>
        <w:sym w:font="Times New Roman" w:char="2116"/>
      </w:r>
      <w:r w:rsidRPr="00B0054A">
        <w:rPr>
          <w:sz w:val="28"/>
          <w:szCs w:val="28"/>
        </w:rPr>
        <w:t xml:space="preserve"> 79</w:t>
      </w:r>
    </w:p>
    <w:p w:rsidR="00492C99" w:rsidRPr="00B0054A" w:rsidRDefault="00492C99" w:rsidP="00492C99">
      <w:pPr>
        <w:jc w:val="center"/>
        <w:rPr>
          <w:sz w:val="26"/>
          <w:szCs w:val="26"/>
        </w:rPr>
      </w:pPr>
    </w:p>
    <w:p w:rsidR="00492C99" w:rsidRDefault="00492C99" w:rsidP="00492C99">
      <w:pPr>
        <w:jc w:val="center"/>
        <w:rPr>
          <w:sz w:val="28"/>
          <w:szCs w:val="28"/>
        </w:rPr>
      </w:pPr>
      <w:r w:rsidRPr="00B0054A">
        <w:rPr>
          <w:sz w:val="28"/>
          <w:szCs w:val="28"/>
        </w:rPr>
        <w:t>г. Ростов-на-Дону</w:t>
      </w:r>
    </w:p>
    <w:p w:rsidR="00492C99" w:rsidRDefault="00492C99" w:rsidP="00492C99">
      <w:pPr>
        <w:jc w:val="center"/>
        <w:rPr>
          <w:sz w:val="28"/>
          <w:szCs w:val="28"/>
        </w:rPr>
      </w:pPr>
    </w:p>
    <w:p w:rsidR="00492C99" w:rsidRPr="002E24CC" w:rsidRDefault="00492C99" w:rsidP="00492C99">
      <w:pPr>
        <w:jc w:val="center"/>
        <w:rPr>
          <w:color w:val="00B050"/>
          <w:sz w:val="24"/>
          <w:szCs w:val="24"/>
        </w:rPr>
      </w:pPr>
      <w:r w:rsidRPr="002E24CC">
        <w:rPr>
          <w:color w:val="00B050"/>
          <w:sz w:val="24"/>
          <w:szCs w:val="24"/>
        </w:rPr>
        <w:t>В редакции распоряжения Губернатора Ростовской области</w:t>
      </w:r>
      <w:r>
        <w:rPr>
          <w:color w:val="00B050"/>
          <w:sz w:val="24"/>
          <w:szCs w:val="24"/>
        </w:rPr>
        <w:t xml:space="preserve"> </w:t>
      </w:r>
      <w:r w:rsidRPr="002E24CC">
        <w:rPr>
          <w:color w:val="00B050"/>
          <w:sz w:val="24"/>
          <w:szCs w:val="24"/>
        </w:rPr>
        <w:t xml:space="preserve"> от 08.11.2016 № 334,</w:t>
      </w:r>
      <w:r w:rsidRPr="002E24CC">
        <w:rPr>
          <w:sz w:val="24"/>
          <w:szCs w:val="24"/>
        </w:rPr>
        <w:t xml:space="preserve"> </w:t>
      </w:r>
      <w:r w:rsidRPr="002E24CC">
        <w:rPr>
          <w:color w:val="00B050"/>
          <w:sz w:val="24"/>
          <w:szCs w:val="24"/>
        </w:rPr>
        <w:t>от</w:t>
      </w:r>
      <w:r>
        <w:rPr>
          <w:color w:val="00B050"/>
          <w:sz w:val="24"/>
          <w:szCs w:val="24"/>
        </w:rPr>
        <w:t> </w:t>
      </w:r>
      <w:r w:rsidRPr="002E24CC">
        <w:rPr>
          <w:color w:val="00B050"/>
          <w:sz w:val="24"/>
          <w:szCs w:val="24"/>
        </w:rPr>
        <w:t xml:space="preserve">23.07.2018 </w:t>
      </w:r>
      <w:r w:rsidRPr="002E24CC">
        <w:rPr>
          <w:color w:val="00B050"/>
          <w:sz w:val="24"/>
          <w:szCs w:val="24"/>
        </w:rPr>
        <w:sym w:font="Times New Roman" w:char="2116"/>
      </w:r>
      <w:r w:rsidRPr="002E24CC">
        <w:rPr>
          <w:color w:val="00B050"/>
          <w:sz w:val="24"/>
          <w:szCs w:val="24"/>
        </w:rPr>
        <w:t xml:space="preserve"> 167, от 03.04.2019 № 93, от 27.08.2020 № 194</w:t>
      </w:r>
      <w:r>
        <w:rPr>
          <w:color w:val="00B050"/>
          <w:sz w:val="24"/>
          <w:szCs w:val="24"/>
        </w:rPr>
        <w:t xml:space="preserve">, </w:t>
      </w:r>
      <w:r w:rsidRPr="004440F6">
        <w:rPr>
          <w:color w:val="00B050"/>
          <w:sz w:val="24"/>
          <w:szCs w:val="24"/>
        </w:rPr>
        <w:t>от 24.03.2021 № 74</w:t>
      </w:r>
    </w:p>
    <w:p w:rsidR="00492C99" w:rsidRPr="00B0054A" w:rsidRDefault="00492C99" w:rsidP="00492C99">
      <w:pPr>
        <w:widowControl w:val="0"/>
        <w:jc w:val="both"/>
        <w:rPr>
          <w:sz w:val="28"/>
          <w:szCs w:val="28"/>
        </w:rPr>
      </w:pPr>
    </w:p>
    <w:p w:rsidR="00492C99" w:rsidRDefault="00492C99" w:rsidP="00492C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054A">
        <w:rPr>
          <w:b/>
          <w:sz w:val="28"/>
          <w:szCs w:val="28"/>
        </w:rPr>
        <w:t>Об утверждении</w:t>
      </w:r>
    </w:p>
    <w:p w:rsidR="00492C99" w:rsidRDefault="00492C99" w:rsidP="00492C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054A">
        <w:rPr>
          <w:b/>
          <w:sz w:val="28"/>
          <w:szCs w:val="28"/>
        </w:rPr>
        <w:t>структуры министерства</w:t>
      </w: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054A">
        <w:rPr>
          <w:b/>
          <w:sz w:val="28"/>
          <w:szCs w:val="28"/>
        </w:rPr>
        <w:t xml:space="preserve">здравоохранения Ростовской области </w:t>
      </w: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C99" w:rsidRPr="00B0054A" w:rsidRDefault="00492C99" w:rsidP="00492C9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0054A">
        <w:rPr>
          <w:sz w:val="28"/>
          <w:szCs w:val="28"/>
        </w:rPr>
        <w:t>В соответствии с Федеральным законом  от 21.11.2011 № 323-ФЗ «Об основах охраны здоровья граждан в Российской Федерации»:</w:t>
      </w:r>
    </w:p>
    <w:p w:rsidR="00492C99" w:rsidRDefault="00492C99" w:rsidP="00492C99">
      <w:pPr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</w:rPr>
      </w:pPr>
    </w:p>
    <w:p w:rsidR="00492C99" w:rsidRPr="00B0054A" w:rsidRDefault="00492C99" w:rsidP="00492C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054A">
        <w:rPr>
          <w:spacing w:val="-4"/>
          <w:sz w:val="28"/>
          <w:szCs w:val="28"/>
        </w:rPr>
        <w:t>1. </w:t>
      </w:r>
      <w:r w:rsidRPr="00B0054A">
        <w:rPr>
          <w:sz w:val="28"/>
          <w:szCs w:val="28"/>
        </w:rPr>
        <w:t>Утвердить структуру министерства здравоохранения Ростовской области согласно приложению.</w:t>
      </w:r>
    </w:p>
    <w:p w:rsidR="00492C99" w:rsidRPr="00B0054A" w:rsidRDefault="00492C99" w:rsidP="00492C9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054A">
        <w:rPr>
          <w:sz w:val="28"/>
          <w:szCs w:val="28"/>
        </w:rPr>
        <w:t>2. </w:t>
      </w:r>
      <w:proofErr w:type="gramStart"/>
      <w:r w:rsidRPr="00B0054A">
        <w:rPr>
          <w:sz w:val="28"/>
          <w:szCs w:val="28"/>
        </w:rPr>
        <w:t>Контроль за</w:t>
      </w:r>
      <w:proofErr w:type="gramEnd"/>
      <w:r w:rsidRPr="00B0054A">
        <w:rPr>
          <w:sz w:val="28"/>
          <w:szCs w:val="28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92C99" w:rsidRPr="00B0054A" w:rsidRDefault="00492C99" w:rsidP="00492C99">
      <w:pPr>
        <w:tabs>
          <w:tab w:val="left" w:pos="7655"/>
        </w:tabs>
        <w:ind w:right="7342"/>
        <w:jc w:val="center"/>
        <w:rPr>
          <w:sz w:val="28"/>
        </w:rPr>
      </w:pPr>
      <w:r w:rsidRPr="00B0054A">
        <w:rPr>
          <w:sz w:val="28"/>
        </w:rPr>
        <w:t>Губернатор</w:t>
      </w:r>
    </w:p>
    <w:p w:rsidR="00492C99" w:rsidRPr="00B0054A" w:rsidRDefault="00492C99" w:rsidP="00492C99">
      <w:pPr>
        <w:tabs>
          <w:tab w:val="left" w:pos="7655"/>
        </w:tabs>
        <w:rPr>
          <w:sz w:val="28"/>
        </w:rPr>
      </w:pPr>
      <w:r w:rsidRPr="00B0054A">
        <w:rPr>
          <w:sz w:val="28"/>
        </w:rPr>
        <w:t>Ростовской области</w:t>
      </w:r>
      <w:r w:rsidRPr="00B0054A">
        <w:rPr>
          <w:sz w:val="28"/>
        </w:rPr>
        <w:tab/>
        <w:t xml:space="preserve">В.Ю. </w:t>
      </w:r>
      <w:proofErr w:type="gramStart"/>
      <w:r w:rsidRPr="00B0054A">
        <w:rPr>
          <w:sz w:val="28"/>
        </w:rPr>
        <w:t>Голубев</w:t>
      </w:r>
      <w:proofErr w:type="gramEnd"/>
    </w:p>
    <w:p w:rsidR="00492C99" w:rsidRPr="00B0054A" w:rsidRDefault="00492C99" w:rsidP="00492C99">
      <w:pPr>
        <w:rPr>
          <w:sz w:val="28"/>
        </w:rPr>
      </w:pPr>
    </w:p>
    <w:p w:rsidR="00492C99" w:rsidRPr="00B0054A" w:rsidRDefault="00492C99" w:rsidP="00492C99">
      <w:pPr>
        <w:rPr>
          <w:sz w:val="28"/>
        </w:rPr>
      </w:pP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92C99" w:rsidRPr="00B0054A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0054A">
        <w:rPr>
          <w:sz w:val="28"/>
          <w:szCs w:val="28"/>
        </w:rPr>
        <w:t>Распоряжение вносит</w:t>
      </w:r>
    </w:p>
    <w:p w:rsidR="00492C99" w:rsidRDefault="00492C99" w:rsidP="00492C99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0054A">
        <w:rPr>
          <w:sz w:val="28"/>
          <w:szCs w:val="28"/>
        </w:rPr>
        <w:t xml:space="preserve">министерство здравоохранения </w:t>
      </w:r>
    </w:p>
    <w:p w:rsidR="00492C99" w:rsidRDefault="00492C99" w:rsidP="00492C99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B0054A">
        <w:rPr>
          <w:sz w:val="28"/>
          <w:szCs w:val="28"/>
        </w:rPr>
        <w:t>Ростовской области</w:t>
      </w:r>
    </w:p>
    <w:p w:rsidR="00F56BEB" w:rsidRDefault="00F56BEB" w:rsidP="008B0D4C">
      <w:pPr>
        <w:pageBreakBefore/>
        <w:widowControl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  <w:sectPr w:rsidR="00F56BEB" w:rsidSect="00FE2CBF">
          <w:headerReference w:type="default" r:id="rId9"/>
          <w:pgSz w:w="11906" w:h="16838" w:code="9"/>
          <w:pgMar w:top="1134" w:right="567" w:bottom="1134" w:left="1701" w:header="709" w:footer="624" w:gutter="0"/>
          <w:cols w:space="708"/>
          <w:titlePg/>
          <w:docGrid w:linePitch="360"/>
        </w:sectPr>
      </w:pPr>
      <w:bookmarkStart w:id="0" w:name="_GoBack"/>
      <w:bookmarkEnd w:id="0"/>
    </w:p>
    <w:p w:rsidR="00F56BEB" w:rsidRPr="008B0D4C" w:rsidRDefault="00F56BEB" w:rsidP="00F56BEB">
      <w:pPr>
        <w:ind w:left="15593"/>
        <w:jc w:val="center"/>
        <w:rPr>
          <w:sz w:val="28"/>
          <w:szCs w:val="28"/>
        </w:rPr>
      </w:pPr>
      <w:r w:rsidRPr="008B0D4C">
        <w:rPr>
          <w:sz w:val="28"/>
          <w:szCs w:val="28"/>
        </w:rPr>
        <w:lastRenderedPageBreak/>
        <w:t>Приложение</w:t>
      </w:r>
    </w:p>
    <w:p w:rsidR="00F56BEB" w:rsidRPr="008B0D4C" w:rsidRDefault="00F56BEB" w:rsidP="00F56BEB">
      <w:pPr>
        <w:widowControl w:val="0"/>
        <w:autoSpaceDE w:val="0"/>
        <w:autoSpaceDN w:val="0"/>
        <w:adjustRightInd w:val="0"/>
        <w:ind w:left="1559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к распоряжению</w:t>
      </w:r>
    </w:p>
    <w:p w:rsidR="00F56BEB" w:rsidRPr="008B0D4C" w:rsidRDefault="00F56BEB" w:rsidP="00F56BEB">
      <w:pPr>
        <w:widowControl w:val="0"/>
        <w:tabs>
          <w:tab w:val="right" w:pos="9355"/>
        </w:tabs>
        <w:autoSpaceDE w:val="0"/>
        <w:autoSpaceDN w:val="0"/>
        <w:adjustRightInd w:val="0"/>
        <w:ind w:left="1559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Губернатора</w:t>
      </w:r>
    </w:p>
    <w:p w:rsidR="00F56BEB" w:rsidRPr="008B0D4C" w:rsidRDefault="00F56BEB" w:rsidP="00F56BEB">
      <w:pPr>
        <w:widowControl w:val="0"/>
        <w:autoSpaceDE w:val="0"/>
        <w:autoSpaceDN w:val="0"/>
        <w:adjustRightInd w:val="0"/>
        <w:ind w:left="1559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Ростовской области</w:t>
      </w:r>
    </w:p>
    <w:p w:rsidR="00F56BEB" w:rsidRDefault="00492C99" w:rsidP="00F56BEB">
      <w:pPr>
        <w:widowControl w:val="0"/>
        <w:autoSpaceDE w:val="0"/>
        <w:autoSpaceDN w:val="0"/>
        <w:adjustRightInd w:val="0"/>
        <w:ind w:left="15593"/>
        <w:jc w:val="center"/>
        <w:rPr>
          <w:bCs/>
          <w:sz w:val="28"/>
          <w:szCs w:val="28"/>
        </w:rPr>
      </w:pPr>
      <w:r w:rsidRPr="00492C99">
        <w:rPr>
          <w:bCs/>
          <w:sz w:val="28"/>
          <w:szCs w:val="28"/>
        </w:rPr>
        <w:t>от 18.03.2016 № 79</w:t>
      </w:r>
    </w:p>
    <w:p w:rsidR="00F56BEB" w:rsidRDefault="00F56BEB" w:rsidP="00C5747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56BEB" w:rsidRPr="008B0D4C" w:rsidRDefault="00F56BEB" w:rsidP="00F56BEB">
      <w:pPr>
        <w:jc w:val="center"/>
        <w:rPr>
          <w:noProof/>
          <w:sz w:val="28"/>
          <w:szCs w:val="28"/>
        </w:rPr>
      </w:pPr>
      <w:r w:rsidRPr="008B0D4C">
        <w:rPr>
          <w:noProof/>
          <w:sz w:val="28"/>
          <w:szCs w:val="28"/>
        </w:rPr>
        <w:t xml:space="preserve">СТРУКТУРА </w:t>
      </w:r>
    </w:p>
    <w:p w:rsidR="00F56BEB" w:rsidRDefault="00F56BEB" w:rsidP="00F56BEB">
      <w:pPr>
        <w:jc w:val="center"/>
        <w:rPr>
          <w:noProof/>
          <w:sz w:val="28"/>
          <w:szCs w:val="28"/>
        </w:rPr>
      </w:pPr>
      <w:r w:rsidRPr="008B0D4C">
        <w:rPr>
          <w:noProof/>
          <w:sz w:val="28"/>
          <w:szCs w:val="28"/>
        </w:rPr>
        <w:t>министерства здравоохранения Ростовской области</w:t>
      </w:r>
    </w:p>
    <w:p w:rsidR="00F56BEB" w:rsidRDefault="00F56BEB" w:rsidP="00F56BEB">
      <w:pPr>
        <w:jc w:val="center"/>
        <w:rPr>
          <w:noProof/>
          <w:sz w:val="28"/>
          <w:szCs w:val="28"/>
        </w:rPr>
      </w:pPr>
    </w:p>
    <w:p w:rsidR="00F56BEB" w:rsidRDefault="00D05B27" w:rsidP="00F56BE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37929</wp:posOffset>
                </wp:positionV>
                <wp:extent cx="9903460" cy="6657975"/>
                <wp:effectExtent l="0" t="0" r="21590" b="28575"/>
                <wp:wrapNone/>
                <wp:docPr id="1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03460" cy="6657975"/>
                          <a:chOff x="270" y="1606"/>
                          <a:chExt cx="15872" cy="9509"/>
                        </a:xfrm>
                      </wpg:grpSpPr>
                      <wps:wsp>
                        <wps:cNvPr id="2" name="Прямая соединительная линия 38"/>
                        <wps:cNvCnPr/>
                        <wps:spPr bwMode="auto">
                          <a:xfrm>
                            <a:off x="7920" y="2110"/>
                            <a:ext cx="0" cy="1973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Group 257"/>
                        <wpg:cNvGrpSpPr>
                          <a:grpSpLocks/>
                        </wpg:cNvGrpSpPr>
                        <wpg:grpSpPr bwMode="auto">
                          <a:xfrm>
                            <a:off x="270" y="1606"/>
                            <a:ext cx="15872" cy="9509"/>
                            <a:chOff x="270" y="1606"/>
                            <a:chExt cx="15872" cy="9509"/>
                          </a:xfrm>
                        </wpg:grpSpPr>
                        <wps:wsp>
                          <wps:cNvPr id="4" name="Прямоугольник 29"/>
                          <wps:cNvSpPr>
                            <a:spLocks/>
                          </wps:cNvSpPr>
                          <wps:spPr bwMode="auto">
                            <a:xfrm>
                              <a:off x="13665" y="4570"/>
                              <a:ext cx="2241" cy="9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7D2F4A" w:rsidRDefault="00A21CFF" w:rsidP="00F56BEB">
                                <w:pPr>
                                  <w:spacing w:after="120" w:line="216" w:lineRule="auto"/>
                                  <w:ind w:right="19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7D2F4A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Управление экономики</w:t>
                                </w:r>
                                <w:r w:rsidRPr="007D2F4A">
                                  <w:rPr>
                                    <w:sz w:val="24"/>
                                    <w:szCs w:val="24"/>
                                  </w:rPr>
                                  <w:t xml:space="preserve"> и финансов, 13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" name="Прямоугольник 34"/>
                          <wps:cNvSpPr>
                            <a:spLocks/>
                          </wps:cNvSpPr>
                          <wps:spPr bwMode="auto">
                            <a:xfrm>
                              <a:off x="13636" y="5793"/>
                              <a:ext cx="2235" cy="10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Default="00A21CFF" w:rsidP="00F56BEB">
                                <w:pPr>
                                  <w:spacing w:after="120" w:line="192" w:lineRule="auto"/>
                                  <w:jc w:val="center"/>
                                </w:pPr>
                                <w:r w:rsidRPr="007D2F4A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 xml:space="preserve">Отдел бюджетного планирования и финансирования, </w:t>
                                </w:r>
                                <w:r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Прямоугольник 36"/>
                          <wps:cNvSpPr>
                            <a:spLocks/>
                          </wps:cNvSpPr>
                          <wps:spPr bwMode="auto">
                            <a:xfrm>
                              <a:off x="13665" y="8077"/>
                              <a:ext cx="2235" cy="10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7274D2" w:rsidRDefault="00A21CFF" w:rsidP="00F56BEB">
                                <w:pPr>
                                  <w:pStyle w:val="ab"/>
                                  <w:spacing w:line="192" w:lineRule="auto"/>
                                  <w:jc w:val="center"/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</w:pPr>
                                <w:r w:rsidRPr="00BE42EF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Отдел бухгалтерского учета и отчетности</w:t>
                                </w:r>
                                <w:r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, 9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Прямоугольник 50"/>
                          <wps:cNvSpPr>
                            <a:spLocks/>
                          </wps:cNvSpPr>
                          <wps:spPr bwMode="auto">
                            <a:xfrm>
                              <a:off x="10382" y="5873"/>
                              <a:ext cx="2772" cy="8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553818" w:rsidRDefault="00A21CFF" w:rsidP="00F56BEB">
                                <w:pPr>
                                  <w:spacing w:after="120" w:line="192" w:lineRule="auto"/>
                                  <w:jc w:val="center"/>
                                  <w:rPr>
                                    <w:spacing w:val="-10"/>
                                    <w:sz w:val="24"/>
                                    <w:szCs w:val="24"/>
                                  </w:rPr>
                                </w:pPr>
                                <w:r w:rsidRPr="00553818">
                                  <w:rPr>
                                    <w:sz w:val="24"/>
                                    <w:szCs w:val="24"/>
                                  </w:rPr>
                                  <w:t>Отдел по работе с персоналом и делопроизводства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, 9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Прямоугольник 51"/>
                          <wps:cNvSpPr>
                            <a:spLocks/>
                          </wps:cNvSpPr>
                          <wps:spPr bwMode="auto">
                            <a:xfrm>
                              <a:off x="10382" y="4540"/>
                              <a:ext cx="2791" cy="10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7274D2" w:rsidRDefault="00A21CFF" w:rsidP="00F56BEB">
                                <w:pPr>
                                  <w:spacing w:after="120" w:line="192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7274D2">
                                  <w:rPr>
                                    <w:sz w:val="24"/>
                                    <w:szCs w:val="24"/>
                                  </w:rPr>
                                  <w:t xml:space="preserve">Управление кадровой и организационно-методической работы, 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17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Прямая соединительная линия 60"/>
                          <wps:cNvCnPr/>
                          <wps:spPr bwMode="auto">
                            <a:xfrm flipH="1">
                              <a:off x="16020" y="4258"/>
                              <a:ext cx="12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Прямоугольник 35"/>
                          <wps:cNvSpPr>
                            <a:spLocks/>
                          </wps:cNvSpPr>
                          <wps:spPr bwMode="auto">
                            <a:xfrm>
                              <a:off x="13665" y="7009"/>
                              <a:ext cx="2235" cy="8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7D2F4A" w:rsidRDefault="00A21CFF" w:rsidP="00F56BEB">
                                <w:pPr>
                                  <w:spacing w:after="120" w:line="192" w:lineRule="auto"/>
                                  <w:jc w:val="center"/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</w:pPr>
                                <w:r w:rsidRPr="007D2F4A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 xml:space="preserve">Отдел сводного экономического анализа, </w:t>
                                </w:r>
                                <w:r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5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" name="Прямоугольник 48"/>
                          <wps:cNvSpPr>
                            <a:spLocks/>
                          </wps:cNvSpPr>
                          <wps:spPr bwMode="auto">
                            <a:xfrm>
                              <a:off x="10392" y="8110"/>
                              <a:ext cx="2787" cy="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442F69" w:rsidRDefault="00A21CFF" w:rsidP="00F56BEB">
                                <w:pPr>
                                  <w:spacing w:after="120" w:line="192" w:lineRule="auto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553818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О</w:t>
                                </w:r>
                                <w:r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тдел организационно-методической</w:t>
                                </w:r>
                                <w:r w:rsidRPr="00553818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 xml:space="preserve">  работы,</w:t>
                                </w:r>
                                <w:r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 xml:space="preserve"> 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" name="Прямоугольник 49"/>
                          <wps:cNvSpPr>
                            <a:spLocks/>
                          </wps:cNvSpPr>
                          <wps:spPr bwMode="auto">
                            <a:xfrm>
                              <a:off x="10382" y="7009"/>
                              <a:ext cx="2772" cy="8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1CFF" w:rsidRPr="00553818" w:rsidRDefault="00A21CFF" w:rsidP="00F56BEB">
                                <w:pPr>
                                  <w:spacing w:line="192" w:lineRule="auto"/>
                                  <w:ind w:right="26"/>
                                  <w:jc w:val="center"/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</w:pPr>
                                <w:r w:rsidRPr="00553818">
                                  <w:rPr>
                                    <w:sz w:val="24"/>
                                    <w:szCs w:val="24"/>
                                  </w:rPr>
                                  <w:t>Сектор делопроиз</w:t>
                                </w:r>
                                <w:r w:rsidRPr="00553818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 xml:space="preserve">водства, </w:t>
                                </w:r>
                              </w:p>
                              <w:p w:rsidR="00A21CFF" w:rsidRPr="00553818" w:rsidRDefault="00A21CFF" w:rsidP="00F56BEB">
                                <w:pPr>
                                  <w:spacing w:line="192" w:lineRule="auto"/>
                                  <w:ind w:right="26"/>
                                  <w:jc w:val="center"/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</w:pPr>
                                <w:r w:rsidRPr="00553818">
                                  <w:rPr>
                                    <w:spacing w:val="-6"/>
                                    <w:sz w:val="24"/>
                                    <w:szCs w:val="24"/>
                                  </w:rPr>
                                  <w:t>в том числе, 3</w:t>
                                </w:r>
                              </w:p>
                              <w:p w:rsidR="00A21CFF" w:rsidRDefault="00A21CFF" w:rsidP="00F56B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" name="Прямая соединительная линия 52"/>
                          <wps:cNvCnPr/>
                          <wps:spPr bwMode="auto">
                            <a:xfrm>
                              <a:off x="13497" y="4417"/>
                              <a:ext cx="0" cy="3916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Прямая соединительная линия 54"/>
                          <wps:cNvCnPr/>
                          <wps:spPr bwMode="auto">
                            <a:xfrm flipH="1">
                              <a:off x="10068" y="6235"/>
                              <a:ext cx="31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Прямая соединительная линия 56"/>
                          <wps:cNvCnPr/>
                          <wps:spPr bwMode="auto">
                            <a:xfrm flipH="1">
                              <a:off x="15871" y="6304"/>
                              <a:ext cx="2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Прямая соединительная линия 57"/>
                          <wps:cNvCnPr/>
                          <wps:spPr bwMode="auto">
                            <a:xfrm flipH="1" flipV="1">
                              <a:off x="15906" y="7417"/>
                              <a:ext cx="23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Прямая соединительная линия 58"/>
                          <wps:cNvCnPr/>
                          <wps:spPr bwMode="auto">
                            <a:xfrm flipH="1">
                              <a:off x="13512" y="8331"/>
                              <a:ext cx="153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Прямая соединительная линия 59"/>
                          <wps:cNvCnPr/>
                          <wps:spPr bwMode="auto">
                            <a:xfrm flipH="1">
                              <a:off x="16127" y="5206"/>
                              <a:ext cx="15" cy="222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Прямая соединительная линия 61"/>
                          <wps:cNvCnPr/>
                          <wps:spPr bwMode="auto">
                            <a:xfrm>
                              <a:off x="10068" y="5458"/>
                              <a:ext cx="14" cy="3167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Прямая соединительная линия 62"/>
                          <wps:cNvCnPr/>
                          <wps:spPr bwMode="auto">
                            <a:xfrm>
                              <a:off x="11595" y="6737"/>
                              <a:ext cx="0" cy="27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Прямая соединительная линия 53"/>
                          <wps:cNvCnPr/>
                          <wps:spPr bwMode="auto">
                            <a:xfrm flipH="1" flipV="1">
                              <a:off x="10082" y="8625"/>
                              <a:ext cx="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Прямая соединительная линия 56"/>
                          <wps:cNvCnPr/>
                          <wps:spPr bwMode="auto">
                            <a:xfrm flipH="1">
                              <a:off x="15900" y="4972"/>
                              <a:ext cx="2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Прямая соединительная линия 54"/>
                          <wps:cNvCnPr/>
                          <wps:spPr bwMode="auto">
                            <a:xfrm flipH="1" flipV="1">
                              <a:off x="9700" y="5206"/>
                              <a:ext cx="68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Прямая соединительная линия 54"/>
                          <wps:cNvCnPr/>
                          <wps:spPr bwMode="auto">
                            <a:xfrm flipH="1">
                              <a:off x="10068" y="5458"/>
                              <a:ext cx="31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Прямая соединительная линия 56"/>
                          <wps:cNvCnPr/>
                          <wps:spPr bwMode="auto">
                            <a:xfrm flipH="1">
                              <a:off x="15915" y="5212"/>
                              <a:ext cx="2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Прямая соединительная линия 59"/>
                          <wps:cNvCnPr/>
                          <wps:spPr bwMode="auto">
                            <a:xfrm flipH="1">
                              <a:off x="16142" y="4258"/>
                              <a:ext cx="0" cy="714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7" name="Group 281"/>
                          <wpg:cNvGrpSpPr>
                            <a:grpSpLocks/>
                          </wpg:cNvGrpSpPr>
                          <wpg:grpSpPr bwMode="auto">
                            <a:xfrm>
                              <a:off x="270" y="1606"/>
                              <a:ext cx="15750" cy="9509"/>
                              <a:chOff x="270" y="1606"/>
                              <a:chExt cx="15750" cy="9509"/>
                            </a:xfrm>
                          </wpg:grpSpPr>
                          <wps:wsp>
                            <wps:cNvPr id="28" name="Прямоугольник 67"/>
                            <wps:cNvSpPr>
                              <a:spLocks/>
                            </wps:cNvSpPr>
                            <wps:spPr bwMode="auto">
                              <a:xfrm>
                                <a:off x="285" y="4702"/>
                                <a:ext cx="2589" cy="5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6A73F2" w:rsidRDefault="00A21CFF" w:rsidP="00F56BEB">
                                  <w:pPr>
                                    <w:spacing w:after="120" w:line="216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BA6F4B">
                                    <w:rPr>
                                      <w:sz w:val="24"/>
                                      <w:szCs w:val="24"/>
                                    </w:rPr>
                                    <w:t xml:space="preserve">Фармацевтическое управление, </w:t>
                                  </w:r>
                                  <w:r w:rsidRPr="006A73F2"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  <w:p w:rsidR="00A21CFF" w:rsidRDefault="00A21CFF" w:rsidP="00F56BE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36000" tIns="0" rIns="18000" bIns="0" anchor="ctr" anchorCtr="0" upright="1">
                              <a:noAutofit/>
                            </wps:bodyPr>
                          </wps:wsp>
                          <wps:wsp>
                            <wps:cNvPr id="29" name="Прямоугольник 73"/>
                            <wps:cNvSpPr>
                              <a:spLocks/>
                            </wps:cNvSpPr>
                            <wps:spPr bwMode="auto">
                              <a:xfrm>
                                <a:off x="306" y="5503"/>
                                <a:ext cx="2583" cy="1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7274D2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 xml:space="preserve">Отдел организации лекарственного обеспечения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региональных льготных категорий</w:t>
                                  </w: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 xml:space="preserve"> граждан, 6</w:t>
                                  </w:r>
                                </w:p>
                              </w:txbxContent>
                            </wps:txbx>
                            <wps:bodyPr rot="0" vert="horz" wrap="square" lIns="36000" tIns="0" rIns="18000" bIns="0" anchor="ctr" anchorCtr="0" upright="1">
                              <a:noAutofit/>
                            </wps:bodyPr>
                          </wps:wsp>
                          <wps:wsp>
                            <wps:cNvPr id="30" name="Прямоугольник 74"/>
                            <wps:cNvSpPr>
                              <a:spLocks/>
                            </wps:cNvSpPr>
                            <wps:spPr bwMode="auto">
                              <a:xfrm>
                                <a:off x="3495" y="7980"/>
                                <a:ext cx="2602" cy="16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983746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</w:pPr>
                                  <w:r w:rsidRPr="00983746"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>Отдел ведомственного контроля качества 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983746"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>безопасности медицинской деятельности и рассмотрения обращений, 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" name="Прямоугольник 75"/>
                            <wps:cNvSpPr>
                              <a:spLocks/>
                            </wps:cNvSpPr>
                            <wps:spPr bwMode="auto">
                              <a:xfrm>
                                <a:off x="306" y="6916"/>
                                <a:ext cx="2583" cy="11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7274D2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>Отдел организации лекарственн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ого</w:t>
                                  </w: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 xml:space="preserve"> обеспечения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федеральных льготных</w:t>
                                  </w: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 xml:space="preserve"> категорий граждан, 7</w:t>
                                  </w:r>
                                </w:p>
                                <w:p w:rsidR="00A21CFF" w:rsidRDefault="00A21CFF" w:rsidP="00F56BE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36000" tIns="0" rIns="18000" bIns="0" anchor="ctr" anchorCtr="0" upright="1">
                              <a:noAutofit/>
                            </wps:bodyPr>
                          </wps:wsp>
                          <wps:wsp>
                            <wps:cNvPr id="32" name="Прямоугольник 76"/>
                            <wps:cNvSpPr>
                              <a:spLocks/>
                            </wps:cNvSpPr>
                            <wps:spPr bwMode="auto">
                              <a:xfrm>
                                <a:off x="3657" y="6812"/>
                                <a:ext cx="2379" cy="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BA6F4B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BA6F4B">
                                    <w:rPr>
                                      <w:sz w:val="24"/>
                                      <w:szCs w:val="24"/>
                                    </w:rPr>
                                    <w:t>Отдел охраны здоровья женщин и детей, 6</w:t>
                                  </w:r>
                                </w:p>
                                <w:p w:rsidR="00A21CFF" w:rsidRDefault="00A21CFF" w:rsidP="00F56BE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" name="Прямоугольник 79"/>
                            <wps:cNvSpPr>
                              <a:spLocks/>
                            </wps:cNvSpPr>
                            <wps:spPr bwMode="auto">
                              <a:xfrm>
                                <a:off x="270" y="8268"/>
                                <a:ext cx="2604" cy="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7274D2" w:rsidRDefault="00A21CFF" w:rsidP="00F56BEB">
                                  <w:pPr>
                                    <w:widowControl w:val="0"/>
                                    <w:spacing w:line="192" w:lineRule="auto"/>
                                    <w:ind w:left="-57" w:right="-57"/>
                                    <w:jc w:val="center"/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</w:pPr>
                                  <w:r w:rsidRPr="007274D2"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Отдел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>взаимодействия с медицинскими и фармацевтическими организациями,</w:t>
                                  </w:r>
                                  <w:r w:rsidRPr="007274D2"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6</w:t>
                                  </w:r>
                                </w:p>
                                <w:p w:rsidR="00A21CFF" w:rsidRPr="007274D2" w:rsidRDefault="00A21CFF" w:rsidP="00F56BE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18000" bIns="0" anchor="ctr" anchorCtr="0" upright="1">
                              <a:noAutofit/>
                            </wps:bodyPr>
                          </wps:wsp>
                          <wps:wsp>
                            <wps:cNvPr id="34" name="Прямая соединительная линия 81"/>
                            <wps:cNvCnPr/>
                            <wps:spPr bwMode="auto">
                              <a:xfrm>
                                <a:off x="3315" y="8473"/>
                                <a:ext cx="0" cy="437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Прямая соединительная линия 82"/>
                            <wps:cNvCnPr/>
                            <wps:spPr bwMode="auto">
                              <a:xfrm>
                                <a:off x="3099" y="4972"/>
                                <a:ext cx="0" cy="3858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Прямая соединительная линия 88"/>
                            <wps:cNvCnPr/>
                            <wps:spPr bwMode="auto">
                              <a:xfrm flipH="1">
                                <a:off x="2874" y="8826"/>
                                <a:ext cx="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Прямая соединительная линия 12"/>
                            <wps:cNvCnPr/>
                            <wps:spPr bwMode="auto">
                              <a:xfrm flipH="1" flipV="1">
                                <a:off x="2907" y="7657"/>
                                <a:ext cx="19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Прямоугольник 77"/>
                            <wps:cNvSpPr>
                              <a:spLocks/>
                            </wps:cNvSpPr>
                            <wps:spPr bwMode="auto">
                              <a:xfrm>
                                <a:off x="3657" y="5873"/>
                                <a:ext cx="2440" cy="8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BA6F4B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</w:pPr>
                                  <w:r w:rsidRPr="00BA6F4B">
                                    <w:rPr>
                                      <w:sz w:val="24"/>
                                      <w:szCs w:val="24"/>
                                    </w:rPr>
                                    <w:t xml:space="preserve">Отдел лечебной помощи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  <w:szCs w:val="24"/>
                                    </w:rPr>
                                    <w:t>взрослому населению, 9</w:t>
                                  </w:r>
                                </w:p>
                                <w:p w:rsidR="00A21CFF" w:rsidRDefault="00A21CFF" w:rsidP="00F56BE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" name="Прямоугольник 74"/>
                            <wps:cNvSpPr>
                              <a:spLocks/>
                            </wps:cNvSpPr>
                            <wps:spPr bwMode="auto">
                              <a:xfrm>
                                <a:off x="3572" y="10031"/>
                                <a:ext cx="2540" cy="8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7274D2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7274D2">
                                    <w:rPr>
                                      <w:spacing w:val="-14"/>
                                      <w:sz w:val="24"/>
                                      <w:szCs w:val="24"/>
                                    </w:rPr>
                                    <w:t>Сектор рассмотрения обращений граждан, в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7274D2">
                                    <w:rPr>
                                      <w:spacing w:val="-14"/>
                                      <w:sz w:val="24"/>
                                      <w:szCs w:val="24"/>
                                    </w:rPr>
                                    <w:t>том числе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" name="Прямая соединительная линия 70"/>
                            <wps:cNvCnPr/>
                            <wps:spPr bwMode="auto">
                              <a:xfrm flipH="1">
                                <a:off x="4905" y="9656"/>
                                <a:ext cx="0" cy="34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Прямая соединительная линия 12"/>
                            <wps:cNvCnPr/>
                            <wps:spPr bwMode="auto">
                              <a:xfrm flipH="1" flipV="1">
                                <a:off x="2907" y="6150"/>
                                <a:ext cx="19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Прямая соединительная линия 84"/>
                            <wps:cNvCnPr/>
                            <wps:spPr bwMode="auto">
                              <a:xfrm flipH="1">
                                <a:off x="3315" y="8910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Прямая соединительная линия 12"/>
                            <wps:cNvCnPr/>
                            <wps:spPr bwMode="auto">
                              <a:xfrm flipH="1" flipV="1">
                                <a:off x="2874" y="4972"/>
                                <a:ext cx="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Прямоугольник 51"/>
                            <wps:cNvSpPr>
                              <a:spLocks/>
                            </wps:cNvSpPr>
                            <wps:spPr bwMode="auto">
                              <a:xfrm>
                                <a:off x="3482" y="4780"/>
                                <a:ext cx="2630" cy="8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1CFF" w:rsidRPr="007274D2" w:rsidRDefault="00A21CFF" w:rsidP="00F56BEB">
                                  <w:pPr>
                                    <w:spacing w:after="12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Управление лечебно-профилактической помощи</w:t>
                                  </w:r>
                                  <w:r w:rsidRPr="007274D2">
                                    <w:rPr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  <w:p w:rsidR="00A21CFF" w:rsidRDefault="00A21CFF" w:rsidP="00F56BE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5" name="Прямая соединительная линия 89"/>
                            <wps:cNvCnPr/>
                            <wps:spPr bwMode="auto">
                              <a:xfrm flipH="1" flipV="1">
                                <a:off x="6112" y="5533"/>
                                <a:ext cx="261" cy="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Прямая соединительная линия 89"/>
                            <wps:cNvCnPr/>
                            <wps:spPr bwMode="auto">
                              <a:xfrm flipH="1">
                                <a:off x="6097" y="6390"/>
                                <a:ext cx="27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Прямая соединительная линия 89"/>
                            <wps:cNvCnPr/>
                            <wps:spPr bwMode="auto">
                              <a:xfrm flipH="1">
                                <a:off x="6036" y="7426"/>
                                <a:ext cx="33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Прямая соединительная линия 38"/>
                            <wps:cNvCnPr/>
                            <wps:spPr bwMode="auto">
                              <a:xfrm flipH="1">
                                <a:off x="6373" y="5533"/>
                                <a:ext cx="0" cy="1884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49" name="Group 30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3" y="1606"/>
                                <a:ext cx="15267" cy="9509"/>
                                <a:chOff x="753" y="1606"/>
                                <a:chExt cx="15267" cy="9509"/>
                              </a:xfrm>
                            </wpg:grpSpPr>
                            <wps:wsp>
                              <wps:cNvPr id="50" name="Прямоугольник 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43" y="1606"/>
                                  <a:ext cx="3552" cy="5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46D18" w:rsidRDefault="00A21CFF" w:rsidP="00F56BEB">
                                    <w:pPr>
                                      <w:pStyle w:val="1"/>
                                      <w:ind w:firstLine="0"/>
                                      <w:jc w:val="center"/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D46D18"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  <w:t>Министр,1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1" name="Прямоугольник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3" y="3909"/>
                                  <a:ext cx="4302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46D18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</w:pP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>Первый заместитель министра</w:t>
                                    </w:r>
                                    <w:r w:rsidRPr="00D46D18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,</w:t>
                                    </w: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2" name="Прямоугольник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36" y="3165"/>
                                  <a:ext cx="4116" cy="3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D42E7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DD42E7">
                                      <w:rPr>
                                        <w:sz w:val="24"/>
                                        <w:szCs w:val="24"/>
                                      </w:rPr>
                                      <w:t>Контрольно-ревизионный отдел, 5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3" name="Прямоугольник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" y="2557"/>
                                  <a:ext cx="4164" cy="4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6B2C58" w:rsidRDefault="00A21CFF" w:rsidP="00F56BEB">
                                    <w:pPr>
                                      <w:pStyle w:val="1"/>
                                      <w:ind w:firstLine="0"/>
                                      <w:jc w:val="center"/>
                                      <w:rPr>
                                        <w:b/>
                                        <w:sz w:val="20"/>
                                      </w:rPr>
                                    </w:pPr>
                                    <w:r w:rsidRPr="00A7593D">
                                      <w:rPr>
                                        <w:sz w:val="24"/>
                                        <w:szCs w:val="24"/>
                                      </w:rPr>
                                      <w:t>Отдел лицензирования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,</w:t>
                                    </w:r>
                                    <w:r w:rsidRPr="00A7593D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4" name="Прямоугольник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36" y="1965"/>
                                  <a:ext cx="4128" cy="4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A7593D" w:rsidRDefault="00A21CFF" w:rsidP="00F56BEB">
                                    <w:pPr>
                                      <w:pStyle w:val="1"/>
                                      <w:ind w:firstLine="0"/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A7593D">
                                      <w:rPr>
                                        <w:sz w:val="24"/>
                                        <w:szCs w:val="24"/>
                                      </w:rPr>
                                      <w:t>Отдел правовой работы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,</w:t>
                                    </w:r>
                                    <w:r w:rsidRPr="00A7593D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5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5" name="Прямоугольник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2" y="3165"/>
                                  <a:ext cx="4176" cy="3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E0830" w:rsidRDefault="00A21CFF" w:rsidP="00F56BEB">
                                    <w:pPr>
                                      <w:pStyle w:val="ab"/>
                                      <w:spacing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A7593D">
                                      <w:rPr>
                                        <w:sz w:val="24"/>
                                        <w:szCs w:val="24"/>
                                      </w:rPr>
                                      <w:t>Мобилизационный (второй) сектор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,4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6" name="Прямоугольник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36" y="2625"/>
                                  <a:ext cx="4116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A7593D" w:rsidRDefault="00A21CFF" w:rsidP="00F56BEB">
                                    <w:pPr>
                                      <w:pStyle w:val="1"/>
                                      <w:ind w:right="190" w:firstLine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A7593D"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  <w:t>Ведущий специалист</w:t>
                                    </w:r>
                                    <w:r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  <w:t>,</w:t>
                                    </w:r>
                                    <w:r w:rsidRPr="00A7593D"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  <w:t xml:space="preserve"> 1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7" name="Прямоугольник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" y="1725"/>
                                  <a:ext cx="4188" cy="6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152F4D" w:rsidRDefault="00A21CFF" w:rsidP="00F56BEB">
                                    <w:pPr>
                                      <w:pStyle w:val="1"/>
                                      <w:ind w:right="190" w:firstLine="0"/>
                                      <w:jc w:val="center"/>
                                    </w:pPr>
                                    <w:r>
                                      <w:rPr>
                                        <w:bCs/>
                                        <w:sz w:val="24"/>
                                        <w:szCs w:val="24"/>
                                      </w:rPr>
                                      <w:t>Помощник министра – главный специалист,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8" name="Прямоугольник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72" y="3925"/>
                                  <a:ext cx="6048" cy="4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46D18" w:rsidRDefault="00A21CFF" w:rsidP="00F56BEB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>Заместитель министра по экономике и финансам, 1</w:t>
                                    </w:r>
                                  </w:p>
                                  <w:p w:rsidR="00A21CFF" w:rsidRPr="00F35002" w:rsidRDefault="00A21CFF" w:rsidP="00F56BE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9" name="Прямая соединительная линия 39"/>
                              <wps:cNvCnPr/>
                              <wps:spPr bwMode="auto">
                                <a:xfrm flipH="1">
                                  <a:off x="5964" y="2422"/>
                                  <a:ext cx="397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Прямая соединительная линия 41"/>
                              <wps:cNvCnPr/>
                              <wps:spPr bwMode="auto">
                                <a:xfrm flipH="1">
                                  <a:off x="5964" y="3550"/>
                                  <a:ext cx="39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Прямая соединительная линия 43"/>
                              <wps:cNvCnPr/>
                              <wps:spPr bwMode="auto">
                                <a:xfrm flipH="1">
                                  <a:off x="2741" y="3754"/>
                                  <a:ext cx="100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Прямая соединительная линия 45"/>
                              <wps:cNvCnPr/>
                              <wps:spPr bwMode="auto">
                                <a:xfrm flipV="1">
                                  <a:off x="2741" y="3754"/>
                                  <a:ext cx="0" cy="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Прямая соединительная линия 46"/>
                              <wps:cNvCnPr/>
                              <wps:spPr bwMode="auto">
                                <a:xfrm flipV="1">
                                  <a:off x="12808" y="3754"/>
                                  <a:ext cx="0" cy="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Прямоугольник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2" y="8065"/>
                                  <a:ext cx="2448" cy="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7274D2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7274D2">
                                      <w:rPr>
                                        <w:sz w:val="24"/>
                                        <w:szCs w:val="24"/>
                                      </w:rPr>
                                      <w:t>Отдел материально-технического обеспечения, 5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5" name="Прямая соединительная линия 40"/>
                              <wps:cNvCnPr/>
                              <wps:spPr bwMode="auto">
                                <a:xfrm flipH="1">
                                  <a:off x="5964" y="3022"/>
                                  <a:ext cx="397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Прямоугольник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2" y="9173"/>
                                  <a:ext cx="2448" cy="8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887FD3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887FD3">
                                      <w:rPr>
                                        <w:sz w:val="24"/>
                                        <w:szCs w:val="24"/>
                                      </w:rPr>
                                      <w:t>Отдел централизованных закупок, 6</w:t>
                                    </w:r>
                                  </w:p>
                                  <w:p w:rsidR="00A21CFF" w:rsidRDefault="00A21CFF" w:rsidP="00F56BE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7" name="Прямая соединительная линия 68"/>
                              <wps:cNvCnPr/>
                              <wps:spPr bwMode="auto">
                                <a:xfrm>
                                  <a:off x="6705" y="5053"/>
                                  <a:ext cx="0" cy="14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Прямая соединительная линия 69"/>
                              <wps:cNvCnPr/>
                              <wps:spPr bwMode="auto">
                                <a:xfrm flipH="1" flipV="1">
                                  <a:off x="6720" y="6475"/>
                                  <a:ext cx="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Прямоугольник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2" y="10310"/>
                                  <a:ext cx="2439" cy="8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7D2F4A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7D2F4A">
                                      <w:rPr>
                                        <w:sz w:val="24"/>
                                        <w:szCs w:val="24"/>
                                      </w:rPr>
                                      <w:t>Административно-хозяйственный отдел, 15</w:t>
                                    </w:r>
                                  </w:p>
                                  <w:p w:rsidR="00A21CFF" w:rsidRPr="00152F4D" w:rsidRDefault="00A21CFF" w:rsidP="00F56BEB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0" name="Прямая соединительная линия 83"/>
                              <wps:cNvCnPr/>
                              <wps:spPr bwMode="auto">
                                <a:xfrm flipH="1" flipV="1">
                                  <a:off x="6555" y="7657"/>
                                  <a:ext cx="2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Прямая соединительная линия 89"/>
                              <wps:cNvCnPr/>
                              <wps:spPr bwMode="auto">
                                <a:xfrm flipH="1" flipV="1">
                                  <a:off x="4800" y="4438"/>
                                  <a:ext cx="0" cy="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Text Box 326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6976" y="6075"/>
                                  <a:ext cx="2448" cy="8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7274D2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Отдел</w:t>
                                    </w:r>
                                    <w:r w:rsidRPr="007274D2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программно-информационного обеспечения, 5</w:t>
                                    </w:r>
                                  </w:p>
                                  <w:p w:rsidR="00A21CFF" w:rsidRPr="00553818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Прямая соединительная линия 90"/>
                              <wps:cNvCnPr/>
                              <wps:spPr bwMode="auto">
                                <a:xfrm>
                                  <a:off x="1740" y="4431"/>
                                  <a:ext cx="0" cy="2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Прямоугольник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76" y="5213"/>
                                  <a:ext cx="2448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442F69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spacing w:val="-6"/>
                                        <w:sz w:val="24"/>
                                        <w:szCs w:val="24"/>
                                      </w:rPr>
                                      <w:t>Отдел проектной деятельности,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5" name="Прямоугольник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20" y="7258"/>
                                  <a:ext cx="2880" cy="6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46D18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</w:pP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>Заместитель министра по общим вопросам,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6" name="Прямая соединительная линия 38"/>
                              <wps:cNvCnPr/>
                              <wps:spPr bwMode="auto">
                                <a:xfrm>
                                  <a:off x="9700" y="2110"/>
                                  <a:ext cx="0" cy="31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Прямая соединительная линия 70"/>
                              <wps:cNvCnPr/>
                              <wps:spPr bwMode="auto">
                                <a:xfrm flipH="1" flipV="1">
                                  <a:off x="6720" y="5539"/>
                                  <a:ext cx="2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Прямая соединительная линия 82"/>
                              <wps:cNvCnPr/>
                              <wps:spPr bwMode="auto">
                                <a:xfrm>
                                  <a:off x="3315" y="4438"/>
                                  <a:ext cx="0" cy="40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Прямая соединительная линия 38"/>
                              <wps:cNvCnPr/>
                              <wps:spPr bwMode="auto">
                                <a:xfrm>
                                  <a:off x="6555" y="2110"/>
                                  <a:ext cx="0" cy="5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Прямоугольник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690" y="3925"/>
                                  <a:ext cx="2880" cy="11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21CFF" w:rsidRPr="00D46D18" w:rsidRDefault="00A21CFF" w:rsidP="00F56BEB">
                                    <w:pPr>
                                      <w:spacing w:after="120" w:line="192" w:lineRule="auto"/>
                                      <w:jc w:val="center"/>
                                    </w:pP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>Заместитель министра по информатизации и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  <w:r w:rsidRPr="00D46D18">
                                      <w:rPr>
                                        <w:sz w:val="24"/>
                                        <w:szCs w:val="24"/>
                                      </w:rPr>
                                      <w:t>проектной деятельности,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1" name="Прямая соединительная линия 71"/>
                              <wps:cNvCnPr/>
                              <wps:spPr bwMode="auto">
                                <a:xfrm flipH="1">
                                  <a:off x="6960" y="7873"/>
                                  <a:ext cx="0" cy="27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Прямая соединительная линия 69"/>
                              <wps:cNvCnPr/>
                              <wps:spPr bwMode="auto">
                                <a:xfrm flipH="1" flipV="1">
                                  <a:off x="6975" y="8650"/>
                                  <a:ext cx="2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Прямая соединительная линия 69"/>
                              <wps:cNvCnPr/>
                              <wps:spPr bwMode="auto">
                                <a:xfrm flipH="1" flipV="1">
                                  <a:off x="6975" y="9640"/>
                                  <a:ext cx="2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Прямая соединительная линия 69"/>
                              <wps:cNvCnPr/>
                              <wps:spPr bwMode="auto">
                                <a:xfrm flipH="1" flipV="1">
                                  <a:off x="6975" y="10630"/>
                                  <a:ext cx="2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5" o:spid="_x0000_s1026" style="position:absolute;left:0;text-align:left;margin-left:170.7pt;margin-top:3pt;width:779.8pt;height:524.25pt;z-index:251658240" coordorigin="270,1606" coordsize="15872,9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">
                <v:line id="Прямая соединительная линия 38" o:spid="_x0000_s1027" style="position:absolute;visibility:visible;mso-wrap-style:square" from="7920,2110" to="7920,4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pJFcMAAADaAAAADwAAAGRycy9kb3ducmV2LnhtbESPQWsCMRSE7wX/Q3hCbzWrliKrUUQU&#10;pIfCqge9PTbPzeLmZU3iuv33TaHQ4zAz3zCLVW8b0ZEPtWMF41EGgrh0uuZKwem4e5uBCBFZY+OY&#10;FHxTgNVy8LLAXLsnF9QdYiUShEOOCkyMbS5lKA1ZDCPXEifv6rzFmKSvpPb4THDbyEmWfUiLNacF&#10;gy1tDJW3w8Mq8JcYzsV9+tm9V9v7182bI10LpV6H/XoOIlIf/8N/7b1WMIHfK+kG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66SRXDAAAA2gAAAA8AAAAAAAAAAAAA&#10;AAAAoQIAAGRycy9kb3ducmV2LnhtbFBLBQYAAAAABAAEAPkAAACRAwAAAAA=&#10;" strokeweight=".25pt"/>
                <v:group id="Group 257" o:spid="_x0000_s1028" style="position:absolute;left:270;top:1606;width:15872;height:9509" coordorigin="270,1606" coordsize="15872,9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Прямоугольник 29" o:spid="_x0000_s1029" style="position:absolute;left:13665;top:4570;width:2241;height:9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9EMMA&#10;AADaAAAADwAAAGRycy9kb3ducmV2LnhtbESPzWrDMBCE74G+g9hCbonsEErjRDFpQqFXOz/nxdrY&#10;Tq2VkVTH6dNXhUKPw8x8w2zy0XRiIOdbywrSeQKCuLK65VrB6fg+ewXhA7LGzjIpeJCHfPs02WCm&#10;7Z0LGspQiwhhn6GCJoQ+k9JXDRn0c9sTR+9qncEQpauldniPcNPJRZK8SIMtx4UGe9o3VH2WX0aB&#10;LN7ObbErbuXlsDqc3PB9SR9HpabP424NItAY/sN/7Q+tYAm/V+IN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P9EMMAAADaAAAADwAAAAAAAAAAAAAAAACYAgAAZHJzL2Rv&#10;d25yZXYueG1sUEsFBgAAAAAEAAQA9QAAAIgDAAAAAA==&#10;" strokeweight=".25pt">
                    <v:path arrowok="t"/>
                    <v:textbox>
                      <w:txbxContent>
                        <w:p w:rsidR="00A21CFF" w:rsidRPr="007D2F4A" w:rsidRDefault="00A21CFF" w:rsidP="00F56BEB">
                          <w:pPr>
                            <w:spacing w:after="120" w:line="216" w:lineRule="auto"/>
                            <w:ind w:right="19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D2F4A">
                            <w:rPr>
                              <w:spacing w:val="-6"/>
                              <w:sz w:val="24"/>
                              <w:szCs w:val="24"/>
                            </w:rPr>
                            <w:t>Управление экономики</w:t>
                          </w:r>
                          <w:r w:rsidRPr="007D2F4A">
                            <w:rPr>
                              <w:sz w:val="24"/>
                              <w:szCs w:val="24"/>
                            </w:rPr>
                            <w:t xml:space="preserve"> и финансов, 13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Прямоугольник 34" o:spid="_x0000_s1030" style="position:absolute;left:13636;top:5793;width:2235;height:1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Yi8MA&#10;AADaAAAADwAAAGRycy9kb3ducmV2LnhtbESPzWrDMBCE74G+g9hCbonsQErjRDFpQqFXOz/nxdrY&#10;Tq2VkVTH6dNXhUKPw8x8w2zy0XRiIOdbywrSeQKCuLK65VrB6fg+ewXhA7LGzjIpeJCHfPs02WCm&#10;7Z0LGspQiwhhn6GCJoQ+k9JXDRn0c9sTR+9qncEQpauldniPcNPJRZK8SIMtx4UGe9o3VH2WX0aB&#10;LN7ObbErbuXlsDqc3PB9SR9HpabP424NItAY/sN/7Q+tYAm/V+IN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9Yi8MAAADaAAAADwAAAAAAAAAAAAAAAACYAgAAZHJzL2Rv&#10;d25yZXYueG1sUEsFBgAAAAAEAAQA9QAAAIgDAAAAAA==&#10;" strokeweight=".25pt">
                    <v:path arrowok="t"/>
                    <v:textbox>
                      <w:txbxContent>
                        <w:p w:rsidR="00A21CFF" w:rsidRDefault="00A21CFF" w:rsidP="00F56BEB">
                          <w:pPr>
                            <w:spacing w:after="120" w:line="192" w:lineRule="auto"/>
                            <w:jc w:val="center"/>
                          </w:pPr>
                          <w:r w:rsidRPr="007D2F4A">
                            <w:rPr>
                              <w:spacing w:val="-6"/>
                              <w:sz w:val="24"/>
                              <w:szCs w:val="24"/>
                            </w:rPr>
                            <w:t xml:space="preserve">Отдел бюджетного планирования и финансирования, </w:t>
                          </w:r>
                          <w:r>
                            <w:rPr>
                              <w:spacing w:val="-6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rect>
                  <v:rect id="Прямоугольник 36" o:spid="_x0000_s1031" style="position:absolute;left:13665;top:8077;width:2235;height:1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3G/MIA&#10;AADaAAAADwAAAGRycy9kb3ducmV2LnhtbESPzYvCMBTE7wv+D+EJe1tT9yBrNYofCF5bP86P5tlW&#10;m5eSZGvdv34jCB6HmfkNM1/2phEdOV9bVjAeJSCIC6trLhUcD7uvHxA+IGtsLJOCB3lYLgYfc0y1&#10;vXNGXR5KESHsU1RQhdCmUvqiIoN+ZFvi6F2sMxiidKXUDu8Rbhr5nSQTabDmuFBhS5uKilv+axTI&#10;bH2qs1V2zc/b6fbour/z+HFQ6nPYr2YgAvXhHX6191rBBJ5X4g2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fcb8wgAAANoAAAAPAAAAAAAAAAAAAAAAAJgCAABkcnMvZG93&#10;bnJldi54bWxQSwUGAAAAAAQABAD1AAAAhwMAAAAA&#10;" strokeweight=".25pt">
                    <v:path arrowok="t"/>
                    <v:textbox>
                      <w:txbxContent>
                        <w:p w:rsidR="00A21CFF" w:rsidRPr="007274D2" w:rsidRDefault="00A21CFF" w:rsidP="00F56BEB">
                          <w:pPr>
                            <w:pStyle w:val="ab"/>
                            <w:spacing w:line="192" w:lineRule="auto"/>
                            <w:jc w:val="center"/>
                            <w:rPr>
                              <w:spacing w:val="-6"/>
                              <w:sz w:val="24"/>
                              <w:szCs w:val="24"/>
                            </w:rPr>
                          </w:pPr>
                          <w:r w:rsidRPr="00BE42EF">
                            <w:rPr>
                              <w:spacing w:val="-6"/>
                              <w:sz w:val="24"/>
                              <w:szCs w:val="24"/>
                            </w:rPr>
                            <w:t>Отдел бухгалтерского учета и отчетности</w:t>
                          </w:r>
                          <w:r>
                            <w:rPr>
                              <w:spacing w:val="-6"/>
                              <w:sz w:val="24"/>
                              <w:szCs w:val="24"/>
                            </w:rPr>
                            <w:t>, 9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Прямоугольник 50" o:spid="_x0000_s1032" style="position:absolute;left:10382;top:5873;width:2772;height: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jZ8MA&#10;AADaAAAADwAAAGRycy9kb3ducmV2LnhtbESPzW7CMBCE70h9B2srcQMnHGgJmIiCKvWa8HNexUsS&#10;Gq8j2w2hT19XqtTjaGa+0Wzy0XRiIOdbywrSeQKCuLK65VrB6fg+ewXhA7LGzjIpeJCHfPs02WCm&#10;7Z0LGspQiwhhn6GCJoQ+k9JXDRn0c9sTR+9qncEQpauldniPcNPJRZIspcGW40KDPe0bqj7LL6NA&#10;Fm/nttgVt/JyWB1Obvi+pI+jUtPncbcGEWgM/+G/9odW8AK/V+IN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FjZ8MAAADaAAAADwAAAAAAAAAAAAAAAACYAgAAZHJzL2Rv&#10;d25yZXYueG1sUEsFBgAAAAAEAAQA9QAAAIgDAAAAAA==&#10;" strokeweight=".25pt">
                    <v:path arrowok="t"/>
                    <v:textbox>
                      <w:txbxContent>
                        <w:p w:rsidR="00A21CFF" w:rsidRPr="00553818" w:rsidRDefault="00A21CFF" w:rsidP="00F56BEB">
                          <w:pPr>
                            <w:spacing w:after="120" w:line="192" w:lineRule="auto"/>
                            <w:jc w:val="center"/>
                            <w:rPr>
                              <w:spacing w:val="-10"/>
                              <w:sz w:val="24"/>
                              <w:szCs w:val="24"/>
                            </w:rPr>
                          </w:pPr>
                          <w:r w:rsidRPr="00553818">
                            <w:rPr>
                              <w:sz w:val="24"/>
                              <w:szCs w:val="24"/>
                            </w:rPr>
                            <w:t>Отдел по работе с персоналом и делопроизводства</w:t>
                          </w:r>
                          <w:r>
                            <w:rPr>
                              <w:sz w:val="24"/>
                              <w:szCs w:val="24"/>
                            </w:rPr>
                            <w:t>, 9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Прямоугольник 51" o:spid="_x0000_s1033" style="position:absolute;left:10382;top:4540;width:2791;height: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73Fb8A&#10;AADaAAAADwAAAGRycy9kb3ducmV2LnhtbERPu27CMBTdK/UfrIvUrTh0qNqAQdAIidXhMV/FlyRt&#10;fB3ZbhL4ejxU6nh03qvNZDsxkA+tYwWLeQaCuHKm5VrB6bh//QARIrLBzjEpuFGAzfr5aYW5cSNr&#10;GspYixTCIUcFTYx9LmWoGrIY5q4nTtzVeYsxQV9L43FM4baTb1n2Li22nBoa7Omroeqn/LUKpN6d&#10;W73V3+Wl+CxOfrhfFrejUi+zabsEEWmK/+I/98EoSFvTlX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rvcVvwAAANoAAAAPAAAAAAAAAAAAAAAAAJgCAABkcnMvZG93bnJl&#10;di54bWxQSwUGAAAAAAQABAD1AAAAhAMAAAAA&#10;" strokeweight=".25pt">
                    <v:path arrowok="t"/>
                    <v:textbox>
                      <w:txbxContent>
                        <w:p w:rsidR="00A21CFF" w:rsidRPr="007274D2" w:rsidRDefault="00A21CFF" w:rsidP="00F56BEB">
                          <w:pPr>
                            <w:spacing w:after="120" w:line="192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274D2">
                            <w:rPr>
                              <w:sz w:val="24"/>
                              <w:szCs w:val="24"/>
                            </w:rPr>
                            <w:t xml:space="preserve">Управление кадровой и организационно-методической работы, </w:t>
                          </w:r>
                          <w:r>
                            <w:rPr>
                              <w:sz w:val="24"/>
                              <w:szCs w:val="24"/>
                            </w:rPr>
                            <w:t>17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Прямая соединительная линия 60" o:spid="_x0000_s1034" style="position:absolute;flip:x;visibility:visible;mso-wrap-style:square" from="16020,4258" to="16142,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  <v:rect id="Прямоугольник 35" o:spid="_x0000_s1035" style="position:absolute;left:13665;top:7009;width:2235;height: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cosMA&#10;AADbAAAADwAAAGRycy9kb3ducmV2LnhtbESPT2/CMAzF75P4DpEncRspO6DRERADTdq15c/Zary2&#10;0DhVkpWyTz8fJnGz9Z7f+3m1GV2nBgqx9WxgPstAEVfetlwbOB4+X95AxYRssfNMBu4UYbOePK0w&#10;t/7GBQ1lqpWEcMzRQJNSn2sdq4YcxpnviUX79sFhkjXU2ga8Sbjr9GuWLbTDlqWhwZ52DVXX8scZ&#10;0MXHqS22xaU875f7Yxh+z/P7wZjp87h9B5VoTA/z//WX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PcosMAAADbAAAADwAAAAAAAAAAAAAAAACYAgAAZHJzL2Rv&#10;d25yZXYueG1sUEsFBgAAAAAEAAQA9QAAAIgDAAAAAA==&#10;" strokeweight=".25pt">
                    <v:path arrowok="t"/>
                    <v:textbox>
                      <w:txbxContent>
                        <w:p w:rsidR="00A21CFF" w:rsidRPr="007D2F4A" w:rsidRDefault="00A21CFF" w:rsidP="00F56BEB">
                          <w:pPr>
                            <w:spacing w:after="120" w:line="192" w:lineRule="auto"/>
                            <w:jc w:val="center"/>
                            <w:rPr>
                              <w:spacing w:val="-6"/>
                              <w:sz w:val="24"/>
                              <w:szCs w:val="24"/>
                            </w:rPr>
                          </w:pPr>
                          <w:r w:rsidRPr="007D2F4A">
                            <w:rPr>
                              <w:spacing w:val="-6"/>
                              <w:sz w:val="24"/>
                              <w:szCs w:val="24"/>
                            </w:rPr>
                            <w:t xml:space="preserve">Отдел сводного экономического анализа, </w:t>
                          </w:r>
                          <w:r>
                            <w:rPr>
                              <w:spacing w:val="-6"/>
                              <w:sz w:val="24"/>
                              <w:szCs w:val="24"/>
                            </w:rPr>
                            <w:t>5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Прямоугольник 48" o:spid="_x0000_s1036" style="position:absolute;left:10392;top:8110;width:2787;height: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95OcAA&#10;AADbAAAADwAAAGRycy9kb3ducmV2LnhtbERPS4vCMBC+L/gfwgh7W9N6kN2uUXwgeG11PQ/N2Fab&#10;SUlirfvrN4Kwt/n4njNfDqYVPTnfWFaQThIQxKXVDVcKjofdxycIH5A1tpZJwYM8LBejtzlm2t45&#10;p74IlYgh7DNUUIfQZVL6siaDfmI74sidrTMYInSV1A7vMdy0cpokM2mw4dhQY0ebmsprcTMKZL7+&#10;afJVfilO26/t0fW/p/RxUOp9PKy+QQQawr/45d7rOD+F5y/xAL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95OcAAAADbAAAADwAAAAAAAAAAAAAAAACYAgAAZHJzL2Rvd25y&#10;ZXYueG1sUEsFBgAAAAAEAAQA9QAAAIUDAAAAAA==&#10;" strokeweight=".25pt">
                    <v:path arrowok="t"/>
                    <v:textbox>
                      <w:txbxContent>
                        <w:p w:rsidR="00A21CFF" w:rsidRPr="00442F69" w:rsidRDefault="00A21CFF" w:rsidP="00F56BEB">
                          <w:pPr>
                            <w:spacing w:after="120" w:line="192" w:lineRule="auto"/>
                            <w:jc w:val="center"/>
                            <w:rPr>
                              <w:b/>
                            </w:rPr>
                          </w:pPr>
                          <w:r w:rsidRPr="00553818">
                            <w:rPr>
                              <w:spacing w:val="-6"/>
                              <w:sz w:val="24"/>
                              <w:szCs w:val="24"/>
                            </w:rPr>
                            <w:t>О</w:t>
                          </w:r>
                          <w:r>
                            <w:rPr>
                              <w:spacing w:val="-6"/>
                              <w:sz w:val="24"/>
                              <w:szCs w:val="24"/>
                            </w:rPr>
                            <w:t>тдел организационно-методической</w:t>
                          </w:r>
                          <w:r w:rsidRPr="00553818">
                            <w:rPr>
                              <w:spacing w:val="-6"/>
                              <w:sz w:val="24"/>
                              <w:szCs w:val="24"/>
                            </w:rPr>
                            <w:t xml:space="preserve">  работы,</w:t>
                          </w:r>
                          <w:r>
                            <w:rPr>
                              <w:spacing w:val="-6"/>
                              <w:sz w:val="24"/>
                              <w:szCs w:val="24"/>
                            </w:rPr>
                            <w:t xml:space="preserve"> 7</w:t>
                          </w:r>
                        </w:p>
                      </w:txbxContent>
                    </v:textbox>
                  </v:rect>
                  <v:rect id="Прямоугольник 49" o:spid="_x0000_s1037" style="position:absolute;left:10382;top:7009;width:2772;height:8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3nTsAA&#10;AADbAAAADwAAAGRycy9kb3ducmV2LnhtbERPS4vCMBC+L/gfwgh7W1M9yFqN4oMFr62P89CMbbWZ&#10;lCRb6/76jSB4m4/vOYtVbxrRkfO1ZQXjUQKCuLC65lLB8fDz9Q3CB2SNjWVS8CAPq+XgY4GptnfO&#10;qMtDKWII+xQVVCG0qZS+qMigH9mWOHIX6wyGCF0ptcN7DDeNnCTJVBqsOTZU2NK2ouKW/xoFMtuc&#10;6mydXfPzbrY7uu7vPH4clPoc9us5iEB9eItf7r2O8yfw/CUe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93nTsAAAADbAAAADwAAAAAAAAAAAAAAAACYAgAAZHJzL2Rvd25y&#10;ZXYueG1sUEsFBgAAAAAEAAQA9QAAAIUDAAAAAA==&#10;" strokeweight=".25pt">
                    <v:path arrowok="t"/>
                    <v:textbox>
                      <w:txbxContent>
                        <w:p w:rsidR="00A21CFF" w:rsidRPr="00553818" w:rsidRDefault="00A21CFF" w:rsidP="00F56BEB">
                          <w:pPr>
                            <w:spacing w:line="192" w:lineRule="auto"/>
                            <w:ind w:right="26"/>
                            <w:jc w:val="center"/>
                            <w:rPr>
                              <w:spacing w:val="-6"/>
                              <w:sz w:val="24"/>
                              <w:szCs w:val="24"/>
                            </w:rPr>
                          </w:pPr>
                          <w:r w:rsidRPr="00553818">
                            <w:rPr>
                              <w:sz w:val="24"/>
                              <w:szCs w:val="24"/>
                            </w:rPr>
                            <w:t>Сектор делопроиз</w:t>
                          </w:r>
                          <w:r w:rsidRPr="00553818">
                            <w:rPr>
                              <w:spacing w:val="-6"/>
                              <w:sz w:val="24"/>
                              <w:szCs w:val="24"/>
                            </w:rPr>
                            <w:t xml:space="preserve">водства, </w:t>
                          </w:r>
                        </w:p>
                        <w:p w:rsidR="00A21CFF" w:rsidRPr="00553818" w:rsidRDefault="00A21CFF" w:rsidP="00F56BEB">
                          <w:pPr>
                            <w:spacing w:line="192" w:lineRule="auto"/>
                            <w:ind w:right="26"/>
                            <w:jc w:val="center"/>
                            <w:rPr>
                              <w:spacing w:val="-6"/>
                              <w:sz w:val="24"/>
                              <w:szCs w:val="24"/>
                            </w:rPr>
                          </w:pPr>
                          <w:r w:rsidRPr="00553818">
                            <w:rPr>
                              <w:spacing w:val="-6"/>
                              <w:sz w:val="24"/>
                              <w:szCs w:val="24"/>
                            </w:rPr>
                            <w:t>в том числе, 3</w:t>
                          </w:r>
                        </w:p>
                        <w:p w:rsidR="00A21CFF" w:rsidRDefault="00A21CFF" w:rsidP="00F56BEB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Прямая соединительная линия 52" o:spid="_x0000_s1038" style="position:absolute;visibility:visible;mso-wrap-style:square" from="13497,4417" to="13497,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1ssEAAADbAAAADwAAAGRycy9kb3ducmV2LnhtbERPTWsCMRC9F/wPYYTeatZaiqxGEbEg&#10;PRRWPeht2Iybxc1kTeK6/ntTKPQ2j/c582VvG9GRD7VjBeNRBoK4dLrmSsFh//U2BREissbGMSl4&#10;UIDlYvAyx1y7OxfU7WIlUgiHHBWYGNtcylAashhGriVO3Nl5izFBX0nt8Z7CbSPfs+xTWqw5NRhs&#10;aW2ovOxuVoE/xXAsrpPv7qPaXH8u3uzpXCj1OuxXMxCR+vgv/nNvdZo/gd9f0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UnWywQAAANsAAAAPAAAAAAAAAAAAAAAA&#10;AKECAABkcnMvZG93bnJldi54bWxQSwUGAAAAAAQABAD5AAAAjwMAAAAA&#10;" strokeweight=".25pt"/>
                  <v:line id="Прямая соединительная линия 54" o:spid="_x0000_s1039" style="position:absolute;flip:x;visibility:visible;mso-wrap-style:square" from="10068,6235" to="10382,6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Прямая соединительная линия 56" o:spid="_x0000_s1040" style="position:absolute;flip:x;visibility:visible;mso-wrap-style:square" from="15871,6304" to="16098,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Прямая соединительная линия 57" o:spid="_x0000_s1041" style="position:absolute;flip:x y;visibility:visible;mso-wrap-style:square" from="15906,7417" to="16142,7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i9Z8EAAADbAAAADwAAAGRycy9kb3ducmV2LnhtbERPS4vCMBC+C/6HMAt7kTX1gUhtKiK4&#10;7EnxsXgdmrEt20xKE23XX28Ewdt8fM9Jlp2pxI0aV1pWMBpGIIgzq0vOFZyOm685COeRNVaWScE/&#10;OVim/V6CsbYt7+l28LkIIexiVFB4X8dSuqwgg25oa+LAXWxj0AfY5FI32IZwU8lxFM2kwZJDQ4E1&#10;rQvK/g5XowB5e5/M2xFN5Ted3Xi7G6x+L0p9fnSrBQhPnX+LX+4fHebP4PlLOECm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6L1nwQAAANsAAAAPAAAAAAAAAAAAAAAA&#10;AKECAABkcnMvZG93bnJldi54bWxQSwUGAAAAAAQABAD5AAAAjwMAAAAA&#10;"/>
                  <v:line id="Прямая соединительная линия 58" o:spid="_x0000_s1042" style="position:absolute;flip:x;visibility:visible;mso-wrap-style:square" from="13512,8331" to="13665,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<v:line id="Прямая соединительная линия 59" o:spid="_x0000_s1043" style="position:absolute;flip:x;visibility:visible;mso-wrap-style:square" from="16127,5206" to="16142,7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QjB8MAAADbAAAADwAAAGRycy9kb3ducmV2LnhtbESPQU/DMAyF70j8h8hIuyCWUiFUdcsm&#10;QOo0uLGNu9V4aaFxqiTbun+PD0jc/OT3PT8v15Mf1Jli6gMbeJwXoIjbYHt2Bg775qEClTKyxSEw&#10;GbhSgvXq9maJtQ0X/qTzLjslIZxqNNDlPNZap7Yjj2keRmLZHUP0mEVGp23Ei4T7QZdF8aw99iwX&#10;OhzpraP2Z3fyUuN9X1VP9iO613vXfJdfZbOpNsbM7qaXBahMU/43/9FbK5yUlV9kAL3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EIwfDAAAA2wAAAA8AAAAAAAAAAAAA&#10;AAAAoQIAAGRycy9kb3ducmV2LnhtbFBLBQYAAAAABAAEAPkAAACRAwAAAAA=&#10;" strokeweight=".25pt"/>
                  <v:line id="Прямая соединительная линия 61" o:spid="_x0000_s1044" style="position:absolute;visibility:visible;mso-wrap-style:square" from="10068,5458" to="10082,8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CWMIAAADbAAAADwAAAGRycy9kb3ducmV2LnhtbERPTWsCMRC9F/wPYYTeatZaiq5GkaJQ&#10;eiisetDbsBk3i5vJmsR1+++bQsHbPN7nLFa9bURHPtSOFYxHGQji0umaKwWH/fZlCiJEZI2NY1Lw&#10;QwFWy8HTAnPt7lxQt4uVSCEcclRgYmxzKUNpyGIYuZY4cWfnLcYEfSW1x3sKt418zbJ3abHm1GCw&#10;pQ9D5WV3swr8KYZjcZ18dW/V5vp98WZP50Kp52G/noOI1MeH+N/9qdP8G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pCWMIAAADbAAAADwAAAAAAAAAAAAAA&#10;AAChAgAAZHJzL2Rvd25yZXYueG1sUEsFBgAAAAAEAAQA+QAAAJADAAAAAA==&#10;" strokeweight=".25pt"/>
                  <v:line id="Прямая соединительная линия 62" o:spid="_x0000_s1045" style="position:absolute;visibility:visible;mso-wrap-style:square" from="11595,6737" to="11595,7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Прямая соединительная линия 53" o:spid="_x0000_s1046" style="position:absolute;flip:x y;visibility:visible;mso-wrap-style:square" from="10082,8625" to="10382,8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3vrsIAAADbAAAADwAAAGRycy9kb3ducmV2LnhtbESPQYvCMBSE7wv+h/AEL8uati4iXaOI&#10;oHhSVl32+miebbF5KU201V9vBMHjMDPfMNN5ZypxpcaVlhXEwwgEcWZ1ybmC42H1NQHhPLLGyjIp&#10;uJGD+az3McVU25Z/6br3uQgQdikqKLyvUyldVpBBN7Q1cfBOtjHog2xyqRtsA9xUMomisTRYclgo&#10;sKZlQdl5fzEKkLf30aSN6Vuu6d8l293n4u+k1KDfLX5AeOr8O/xqb7SCJIbnl/A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3vrsIAAADbAAAADwAAAAAAAAAAAAAA&#10;AAChAgAAZHJzL2Rvd25yZXYueG1sUEsFBgAAAAAEAAQA+QAAAJADAAAAAA==&#10;"/>
                  <v:line id="Прямая соединительная линия 56" o:spid="_x0000_s1047" style="position:absolute;flip:x;visibility:visible;mso-wrap-style:square" from="15900,4972" to="16127,4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Прямая соединительная линия 54" o:spid="_x0000_s1048" style="position:absolute;flip:x y;visibility:visible;mso-wrap-style:square" from="9700,5206" to="10382,5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UQs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8QT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z1ELDAAAA2wAAAA8AAAAAAAAAAAAA&#10;AAAAoQIAAGRycy9kb3ducmV2LnhtbFBLBQYAAAAABAAEAPkAAACRAwAAAAA=&#10;"/>
                  <v:line id="Прямая соединительная линия 54" o:spid="_x0000_s1049" style="position:absolute;flip:x;visibility:visible;mso-wrap-style:square" from="10068,5458" to="10382,5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<v:line id="Прямая соединительная линия 56" o:spid="_x0000_s1050" style="position:absolute;flip:x;visibility:visible;mso-wrap-style:square" from="15915,5212" to="16142,5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<v:line id="Прямая соединительная линия 59" o:spid="_x0000_s1051" style="position:absolute;flip:x;visibility:visible;mso-wrap-style:square" from="16142,4258" to="16142,4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vYU8MAAADbAAAADwAAAGRycy9kb3ducmV2LnhtbESPzWrDMBCE74G+g9hALiGRa0IwbpSQ&#10;Fhza3vJ3X6yt7NZaGUlJ3LevAoUch9n5Zme1GWwnruRD61jB8zwDQVw73bJRcDpWswJEiMgaO8ek&#10;4JcCbNZPoxWW2t14T9dDNCJBOJSooImxL6UMdUMWw9z1xMn7ct5iTNIbqT3eEtx2Ms+ypbTYcmpo&#10;sKe3huqfw8WmNz6ORbHQn968Tk31nZ/zalfslJqMh+0LiEhDfBz/p9+1gnwJ9y0JAH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72FPDAAAA2wAAAA8AAAAAAAAAAAAA&#10;AAAAoQIAAGRycy9kb3ducmV2LnhtbFBLBQYAAAAABAAEAPkAAACRAwAAAAA=&#10;" strokeweight=".25pt"/>
                  <v:group id="Group 281" o:spid="_x0000_s1052" style="position:absolute;left:270;top:1606;width:15750;height:9509" coordorigin="270,1606" coordsize="15750,9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Прямоугольник 67" o:spid="_x0000_s1053" style="position:absolute;left:285;top:4702;width:2589;height:5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5Mtr8A&#10;AADbAAAADwAAAGRycy9kb3ducmV2LnhtbERPy4rCMBTdC/5DuIIbGVNdaKlG8cGoO1EH3V6a2wc2&#10;N6XJaP17sxBcHs57vmxNJR7UuNKygtEwAkGcWl1yruDv8vsTg3AeWWNlmRS8yMFy0e3MMdH2ySd6&#10;nH0uQgi7BBUU3teJlC4tyKAb2po4cJltDPoAm1zqBp8h3FRyHEUTabDk0FBgTZuC0vv53yjI7vI2&#10;2bbX6bqy6eBSxsf9zmdK9XvtagbCU+u/4o/7oBWMw9jwJfwA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zky2vwAAANsAAAAPAAAAAAAAAAAAAAAAAJgCAABkcnMvZG93bnJl&#10;di54bWxQSwUGAAAAAAQABAD1AAAAhAMAAAAA&#10;" strokeweight=".25pt">
                      <v:path arrowok="t"/>
                      <v:textbox inset="1mm,0,.5mm,0">
                        <w:txbxContent>
                          <w:p w:rsidR="00A21CFF" w:rsidRPr="006A73F2" w:rsidRDefault="00A21CFF" w:rsidP="00F56BEB">
                            <w:pPr>
                              <w:spacing w:after="120"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A6F4B">
                              <w:rPr>
                                <w:sz w:val="24"/>
                                <w:szCs w:val="24"/>
                              </w:rPr>
                              <w:t xml:space="preserve">Фармацевтическое управление, </w:t>
                            </w:r>
                            <w:r w:rsidRPr="006A73F2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:rsidR="00A21CFF" w:rsidRDefault="00A21CFF" w:rsidP="00F56BE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Прямоугольник 73" o:spid="_x0000_s1054" style="position:absolute;left:306;top:5503;width:2583;height:1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pLcUA&#10;AADbAAAADwAAAGRycy9kb3ducmV2LnhtbESPT2sCMRTE70K/Q3hCL6Vm68Guq1lpFW1voha9PjZv&#10;/7CblyVJdfvtm0LB4zAzv2GWq8F04krON5YVvEwSEMSF1Q1XCr5O2+cUhA/IGjvLpOCHPKzyh9ES&#10;M21vfKDrMVQiQthnqKAOoc+k9EVNBv3E9sTRK60zGKJ0ldQObxFuOjlNkpk02HBcqLGndU1Fe/w2&#10;CspWXmab4fz63tni6dSk+49dKJV6HA9vCxCBhnAP/7c/tYLp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uktxQAAANsAAAAPAAAAAAAAAAAAAAAAAJgCAABkcnMv&#10;ZG93bnJldi54bWxQSwUGAAAAAAQABAD1AAAAigMAAAAA&#10;" strokeweight=".25pt">
                      <v:path arrowok="t"/>
                      <v:textbox inset="1mm,0,.5mm,0">
                        <w:txbxContent>
                          <w:p w:rsidR="00A21CFF" w:rsidRPr="007274D2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274D2">
                              <w:rPr>
                                <w:sz w:val="24"/>
                                <w:szCs w:val="24"/>
                              </w:rPr>
                              <w:t xml:space="preserve">Отдел организации лекарственного обеспечения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региональных льготных категорий</w:t>
                            </w:r>
                            <w:r w:rsidRPr="007274D2">
                              <w:rPr>
                                <w:sz w:val="24"/>
                                <w:szCs w:val="24"/>
                              </w:rPr>
                              <w:t xml:space="preserve"> граждан, 6</w:t>
                            </w:r>
                          </w:p>
                        </w:txbxContent>
                      </v:textbox>
                    </v:rect>
                    <v:rect id="Прямоугольник 74" o:spid="_x0000_s1055" style="position:absolute;left:3495;top:7980;width:2602;height:16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aAwr8A&#10;AADbAAAADwAAAGRycy9kb3ducmV2LnhtbERPy4rCMBTdD/gP4QruxlQFcTpG8YHgttVxfWnutJ1p&#10;bkoSa/XrzUJweTjv5bo3jejI+dqygsk4AUFcWF1zqeB8OnwuQPiArLGxTAru5GG9GnwsMdX2xhl1&#10;eShFDGGfooIqhDaV0hcVGfRj2xJH7tc6gyFCV0rt8BbDTSOnSTKXBmuODRW2tKuo+M+vRoHMtj91&#10;tsn+8sv+a3923eMyuZ+UGg37zTeIQH14i1/uo1Ywi+vjl/g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9oDCvwAAANsAAAAPAAAAAAAAAAAAAAAAAJgCAABkcnMvZG93bnJl&#10;di54bWxQSwUGAAAAAAQABAD1AAAAhAMAAAAA&#10;" strokeweight=".25pt">
                      <v:path arrowok="t"/>
                      <v:textbox>
                        <w:txbxContent>
                          <w:p w:rsidR="00A21CFF" w:rsidRPr="00983746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983746">
                              <w:rPr>
                                <w:spacing w:val="-6"/>
                                <w:sz w:val="24"/>
                                <w:szCs w:val="24"/>
                              </w:rPr>
                              <w:t>Отдел ведомственного контроля качества и</w:t>
                            </w:r>
                            <w:r>
                              <w:rPr>
                                <w:spacing w:val="-6"/>
                                <w:sz w:val="24"/>
                                <w:szCs w:val="24"/>
                              </w:rPr>
                              <w:t> </w:t>
                            </w:r>
                            <w:r w:rsidRPr="00983746">
                              <w:rPr>
                                <w:spacing w:val="-6"/>
                                <w:sz w:val="24"/>
                                <w:szCs w:val="24"/>
                              </w:rPr>
                              <w:t>безопасности медицинской деятельности и рассмотрения обращений, 9</w:t>
                            </w:r>
                          </w:p>
                        </w:txbxContent>
                      </v:textbox>
                    </v:rect>
                    <v:rect id="Прямоугольник 75" o:spid="_x0000_s1056" style="position:absolute;left:306;top:6916;width:2583;height:1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1z9sMA&#10;AADbAAAADwAAAGRycy9kb3ducmV2LnhtbESPT4vCMBTE74LfITxhL6KpLqhUo7gru3oTq+j10bz+&#10;wealNFntfnsjCB6HmfkNs1i1phI3alxpWcFoGIEgTq0uOVdwOv4MZiCcR9ZYWSYF/+Rgtex2Fhhr&#10;e+cD3RKfiwBhF6OCwvs6ltKlBRl0Q1sTBy+zjUEfZJNL3eA9wE0lx1E0kQZLDgsF1vRdUHpN/oyC&#10;7Covk017nn5VNu0fy9l+++szpT567XoOwlPr3+FXe6cVfI7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1z9sMAAADbAAAADwAAAAAAAAAAAAAAAACYAgAAZHJzL2Rv&#10;d25yZXYueG1sUEsFBgAAAAAEAAQA9QAAAIgDAAAAAA==&#10;" strokeweight=".25pt">
                      <v:path arrowok="t"/>
                      <v:textbox inset="1mm,0,.5mm,0">
                        <w:txbxContent>
                          <w:p w:rsidR="00A21CFF" w:rsidRPr="007274D2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274D2">
                              <w:rPr>
                                <w:sz w:val="24"/>
                                <w:szCs w:val="24"/>
                              </w:rPr>
                              <w:t>Отдел организации лекарственн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ого</w:t>
                            </w:r>
                            <w:r w:rsidRPr="007274D2">
                              <w:rPr>
                                <w:sz w:val="24"/>
                                <w:szCs w:val="24"/>
                              </w:rPr>
                              <w:t xml:space="preserve"> обеспечения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федеральных льготных</w:t>
                            </w:r>
                            <w:r w:rsidRPr="007274D2">
                              <w:rPr>
                                <w:sz w:val="24"/>
                                <w:szCs w:val="24"/>
                              </w:rPr>
                              <w:t xml:space="preserve"> категорий граждан, 7</w:t>
                            </w:r>
                          </w:p>
                          <w:p w:rsidR="00A21CFF" w:rsidRDefault="00A21CFF" w:rsidP="00F56BE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Прямоугольник 76" o:spid="_x0000_s1057" style="position:absolute;left:3657;top:6812;width:2379;height: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7LsMA&#10;AADbAAAADwAAAGRycy9kb3ducmV2LnhtbESPT4vCMBTE7wt+h/AEb2uqwrJbjeIfBK+trudH82yr&#10;zUtJYq1++s3Cwh6HmfkNs1j1phEdOV9bVjAZJyCIC6trLhWcjvv3TxA+IGtsLJOCJ3lYLQdvC0y1&#10;fXBGXR5KESHsU1RQhdCmUvqiIoN+bFvi6F2sMxiidKXUDh8Rbho5TZIPabDmuFBhS9uKilt+Nwpk&#10;tvmus3V2zc+7r93Jda/z5HlUajTs13MQgfrwH/5rH7SC2RR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i7LsMAAADbAAAADwAAAAAAAAAAAAAAAACYAgAAZHJzL2Rv&#10;d25yZXYueG1sUEsFBgAAAAAEAAQA9QAAAIgDAAAAAA==&#10;" strokeweight=".25pt">
                      <v:path arrowok="t"/>
                      <v:textbox>
                        <w:txbxContent>
                          <w:p w:rsidR="00A21CFF" w:rsidRPr="00BA6F4B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A6F4B">
                              <w:rPr>
                                <w:sz w:val="24"/>
                                <w:szCs w:val="24"/>
                              </w:rPr>
                              <w:t>Отдел охраны здоровья женщин и детей, 6</w:t>
                            </w:r>
                          </w:p>
                          <w:p w:rsidR="00A21CFF" w:rsidRDefault="00A21CFF" w:rsidP="00F56BE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Прямоугольник 79" o:spid="_x0000_s1058" style="position:absolute;left:270;top:8268;width:2604;height: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IGsMA&#10;AADbAAAADwAAAGRycy9kb3ducmV2LnhtbESPS4sCMRCE74L/IbTgZdGMCiqjUXywqzfxgV6bSc8D&#10;J51hktXZf2+EBY9FVX1FzZeNKcWDaldYVjDoRyCIE6sLzhRczt+9KQjnkTWWlknBHzlYLtqtOcba&#10;PvlIj5PPRICwi1FB7n0VS+mSnAy6vq2Ig5fa2qAPss6krvEZ4KaUwygaS4MFh4UcK9rklNxPv0ZB&#10;epe38ba5TtalTb7OxfSw+/GpUt1Os5qB8NT4T/i/vdcKRiN4fw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NIGsMAAADbAAAADwAAAAAAAAAAAAAAAACYAgAAZHJzL2Rv&#10;d25yZXYueG1sUEsFBgAAAAAEAAQA9QAAAIgDAAAAAA==&#10;" strokeweight=".25pt">
                      <v:path arrowok="t"/>
                      <v:textbox inset="1mm,0,.5mm,0">
                        <w:txbxContent>
                          <w:p w:rsidR="00A21CFF" w:rsidRPr="007274D2" w:rsidRDefault="00A21CFF" w:rsidP="00F56BEB">
                            <w:pPr>
                              <w:widowControl w:val="0"/>
                              <w:spacing w:line="192" w:lineRule="auto"/>
                              <w:ind w:left="-57" w:right="-57"/>
                              <w:jc w:val="center"/>
                              <w:rPr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7274D2">
                              <w:rPr>
                                <w:spacing w:val="-6"/>
                                <w:sz w:val="24"/>
                                <w:szCs w:val="24"/>
                              </w:rPr>
                              <w:t xml:space="preserve">Отдел </w:t>
                            </w:r>
                            <w:r>
                              <w:rPr>
                                <w:spacing w:val="-6"/>
                                <w:sz w:val="24"/>
                                <w:szCs w:val="24"/>
                              </w:rPr>
                              <w:t>взаимодействия с медицинскими и фармацевтическими организациями,</w:t>
                            </w:r>
                            <w:r w:rsidRPr="007274D2">
                              <w:rPr>
                                <w:spacing w:val="-6"/>
                                <w:sz w:val="24"/>
                                <w:szCs w:val="24"/>
                              </w:rPr>
                              <w:t xml:space="preserve"> 6</w:t>
                            </w:r>
                          </w:p>
                          <w:p w:rsidR="00A21CFF" w:rsidRPr="007274D2" w:rsidRDefault="00A21CFF" w:rsidP="00F56BE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line id="Прямая соединительная линия 81" o:spid="_x0000_s1059" style="position:absolute;visibility:visible;mso-wrap-style:square" from="3315,8473" to="3315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xpsMAAADbAAAADwAAAGRycy9kb3ducmV2LnhtbESPQWsCMRSE7wX/Q3gFbzXbKqWsRhGp&#10;IB6E1R7a22Pz3CxuXtYkruu/N4LQ4zAz3zCzRW8b0ZEPtWMF76MMBHHpdM2Vgp/D+u0LRIjIGhvH&#10;pOBGARbzwcsMc+2uXFC3j5VIEA45KjAxtrmUoTRkMYxcS5y8o/MWY5K+ktrjNcFtIz+y7FNarDkt&#10;GGxpZag87S9Wgf+L4bc4j7fdpPo+707eHOhYKDV87ZdTEJH6+B9+tjdawXgCjy/pB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sabDAAAA2wAAAA8AAAAAAAAAAAAA&#10;AAAAoQIAAGRycy9kb3ducmV2LnhtbFBLBQYAAAAABAAEAPkAAACRAwAAAAA=&#10;" strokeweight=".25pt"/>
                    <v:line id="Прямая соединительная линия 82" o:spid="_x0000_s1060" style="position:absolute;visibility:visible;mso-wrap-style:square" from="3099,4972" to="3099,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IUPcQAAADbAAAADwAAAGRycy9kb3ducmV2LnhtbESPQWsCMRSE74X+h/AKvdVsqxXZGkWk&#10;QulBWLeHentsnpvFzcuaxHX7741Q8DjMzDfMfDnYVvTkQ+NYwesoA0FcOd1wreCn3LzMQISIrLF1&#10;TAr+KMBy8fgwx1y7CxfU72ItEoRDjgpMjF0uZagMWQwj1xEn7+C8xZikr6X2eElw28q3LJtKiw2n&#10;BYMdrQ1Vx93ZKvD7GH6L0/i7n9Sfp+3Rm5IOhVLPT8PqA0SkId7D/+0vrWD8D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hQ9xAAAANsAAAAPAAAAAAAAAAAA&#10;AAAAAKECAABkcnMvZG93bnJldi54bWxQSwUGAAAAAAQABAD5AAAAkgMAAAAA&#10;" strokeweight=".25pt"/>
                    <v:line id="Прямая соединительная линия 88" o:spid="_x0000_s1061" style="position:absolute;flip:x;visibility:visible;mso-wrap-style:square" from="2874,8826" to="3099,8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<v:line id="Прямая соединительная линия 12" o:spid="_x0000_s1062" style="position:absolute;flip:x y;visibility:visible;mso-wrap-style:square" from="2907,7657" to="3099,7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FEnMMAAADbAAAADwAAAGRycy9kb3ducmV2LnhtbESPQYvCMBSE7wv+h/CEvSyaqotKNYoI&#10;K55crIrXR/Nsi81LaaKt/nojLOxxmJlvmPmyNaW4U+0KywoG/QgEcWp1wZmC4+GnNwXhPLLG0jIp&#10;eJCD5aLzMcdY24b3dE98JgKEXYwKcu+rWEqX5mTQ9W1FHLyLrQ36IOtM6hqbADelHEbRWBosOCzk&#10;WNE6p/Sa3IwC5N1zNG0G9C03dHbD3e/X6nRR6rPbrmYgPLX+P/zX3moFowm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RRJzDAAAA2wAAAA8AAAAAAAAAAAAA&#10;AAAAoQIAAGRycy9kb3ducmV2LnhtbFBLBQYAAAAABAAEAPkAAACRAwAAAAA=&#10;"/>
                    <v:rect id="Прямоугольник 77" o:spid="_x0000_s1063" style="position:absolute;left:3657;top:5873;width:2440;height: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BvL0A&#10;AADbAAAADwAAAGRycy9kb3ducmV2LnhtbERPvQrCMBDeBd8hnOCmqRZEqlGqIIiLqB0cj+Zsi82l&#10;NFGrT28GwfHj+1+uO1OLJ7WusqxgMo5AEOdWV1woyC670RyE88gaa8uk4E0O1qt+b4mJti8+0fPs&#10;CxFC2CWooPS+SaR0eUkG3dg2xIG72dagD7AtpG7xFcJNLadRNJMGKw4NJTa0LSm/nx9GwSbO4sMh&#10;PqbRyed6dq3S/UcXSg0HXboA4anzf/HPvdcK4jA2fAk/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dYBvL0AAADbAAAADwAAAAAAAAAAAAAAAACYAgAAZHJzL2Rvd25yZXYu&#10;eG1sUEsFBgAAAAAEAAQA9QAAAIIDAAAAAA==&#10;" strokeweight=".5pt">
                      <v:path arrowok="t"/>
                      <v:textbox>
                        <w:txbxContent>
                          <w:p w:rsidR="00A21CFF" w:rsidRPr="00BA6F4B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BA6F4B">
                              <w:rPr>
                                <w:sz w:val="24"/>
                                <w:szCs w:val="24"/>
                              </w:rPr>
                              <w:t xml:space="preserve">Отдел лечебной помощи </w:t>
                            </w:r>
                            <w:r>
                              <w:rPr>
                                <w:spacing w:val="-6"/>
                                <w:sz w:val="24"/>
                                <w:szCs w:val="24"/>
                              </w:rPr>
                              <w:t>взрослому населению, 9</w:t>
                            </w:r>
                          </w:p>
                          <w:p w:rsidR="00A21CFF" w:rsidRDefault="00A21CFF" w:rsidP="00F56BE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Прямоугольник 74" o:spid="_x0000_s1064" style="position:absolute;left:3572;top:10031;width:2540;height:8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wpX8MA&#10;AADbAAAADwAAAGRycy9kb3ducmV2LnhtbESPT4vCMBTE7wt+h/AEb2uqwqJdo/gHYa+trudH82yr&#10;zUtJYq376TcLCx6HmfkNs1z3phEdOV9bVjAZJyCIC6trLhWcjof3OQgfkDU2lknBkzysV4O3Jaba&#10;PjijLg+liBD2KSqoQmhTKX1RkUE/ti1x9C7WGQxRulJqh48IN42cJsmHNFhzXKiwpV1FxS2/GwUy&#10;237X2Sa75uf9Yn9y3c958jwqNRr2m08QgfrwCv+3v7SC2QL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wpX8MAAADbAAAADwAAAAAAAAAAAAAAAACYAgAAZHJzL2Rv&#10;d25yZXYueG1sUEsFBgAAAAAEAAQA9QAAAIgDAAAAAA==&#10;" strokeweight=".25pt">
                      <v:path arrowok="t"/>
                      <v:textbox>
                        <w:txbxContent>
                          <w:p w:rsidR="00A21CFF" w:rsidRPr="007274D2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274D2">
                              <w:rPr>
                                <w:spacing w:val="-14"/>
                                <w:sz w:val="24"/>
                                <w:szCs w:val="24"/>
                              </w:rPr>
                              <w:t>Сектор рассмотрения обращений граждан, в</w:t>
                            </w:r>
                            <w:r>
                              <w:rPr>
                                <w:spacing w:val="-14"/>
                                <w:sz w:val="24"/>
                                <w:szCs w:val="24"/>
                              </w:rPr>
                              <w:t> </w:t>
                            </w:r>
                            <w:r w:rsidRPr="007274D2">
                              <w:rPr>
                                <w:spacing w:val="-14"/>
                                <w:sz w:val="24"/>
                                <w:szCs w:val="24"/>
                              </w:rPr>
                              <w:t>том числе 3</w:t>
                            </w:r>
                          </w:p>
                        </w:txbxContent>
                      </v:textbox>
                    </v:rect>
                    <v:line id="Прямая соединительная линия 70" o:spid="_x0000_s1065" style="position:absolute;flip:x;visibility:visible;mso-wrap-style:square" from="4905,9656" to="4905,10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<v:line id="Прямая соединительная линия 12" o:spid="_x0000_s1066" style="position:absolute;flip:x y;visibility:visible;mso-wrap-style:square" from="2907,6150" to="3099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IKDsQAAADbAAAADwAAAGRycy9kb3ducmV2LnhtbESPQWvCQBSE7wX/w/IEL0U3saGE1DWE&#10;QounFK3i9ZF9JqHZtyG7NWl/fbcgeBxm5htmk0+mE1caXGtZQbyKQBBXVrdcKzh+vi1TEM4ja+ws&#10;k4IfcpBvZw8bzLQdeU/Xg69FgLDLUEHjfZ9J6aqGDLqV7YmDd7GDQR/kUEs94BjgppPrKHqWBlsO&#10;Cw329NpQ9XX4NgqQy9+ndIwpke90duvy47E4XZRazKfiBYSnyd/Dt/ZOK0hi+P8Sfo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sgoOxAAAANsAAAAPAAAAAAAAAAAA&#10;AAAAAKECAABkcnMvZG93bnJldi54bWxQSwUGAAAAAAQABAD5AAAAkgMAAAAA&#10;"/>
                    <v:line id="Прямая соединительная линия 84" o:spid="_x0000_s1067" style="position:absolute;flip:x;visibility:visible;mso-wrap-style:square" from="3315,8910" to="3495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<v:line id="Прямая соединительная линия 12" o:spid="_x0000_s1068" style="position:absolute;flip:x y;visibility:visible;mso-wrap-style:square" from="2874,4972" to="3099,4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wx4sMAAADbAAAADwAAAGRycy9kb3ducmV2LnhtbESPT4vCMBTE78J+h/AWvMia+odFqmmR&#10;BcWTou7i9dE827LNS2mirX56Iwgeh5n5DbNIO1OJKzWutKxgNIxAEGdWl5wr+D2uvmYgnEfWWFkm&#10;BTdykCYfvQXG2ra8p+vB5yJA2MWooPC+jqV0WUEG3dDWxME728agD7LJpW6wDXBTyXEUfUuDJYeF&#10;Amv6KSj7P1yMAuTtfTJrRzSVazq58XY3WP6dlep/dss5CE+df4df7Y1WMJ3A80v4ATJ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sMeLDAAAA2wAAAA8AAAAAAAAAAAAA&#10;AAAAoQIAAGRycy9kb3ducmV2LnhtbFBLBQYAAAAABAAEAPkAAACRAwAAAAA=&#10;"/>
                    <v:rect id="Прямоугольник 51" o:spid="_x0000_s1069" style="position:absolute;left:3482;top:4780;width:2630;height:8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1vMMA&#10;AADbAAAADwAAAGRycy9kb3ducmV2LnhtbESPT4vCMBTE7wt+h/AEb2uqyLJbjeIfBK+trudH82yr&#10;zUtJYq1++s3Cwh6HmfkNs1j1phEdOV9bVjAZJyCIC6trLhWcjvv3TxA+IGtsLJOCJ3lYLQdvC0y1&#10;fXBGXR5KESHsU1RQhdCmUvqiIoN+bFvi6F2sMxiidKXUDh8Rbho5TZIPabDmuFBhS9uKilt+Nwpk&#10;tvmus3V2zc+7r93Jda/z5HlUajTs13MQgfrwH/5rH7SC2Qx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v1vMMAAADbAAAADwAAAAAAAAAAAAAAAACYAgAAZHJzL2Rv&#10;d25yZXYueG1sUEsFBgAAAAAEAAQA9QAAAIgDAAAAAA==&#10;" strokeweight=".25pt">
                      <v:path arrowok="t"/>
                      <v:textbox>
                        <w:txbxContent>
                          <w:p w:rsidR="00A21CFF" w:rsidRPr="007274D2" w:rsidRDefault="00A21CFF" w:rsidP="00F56BEB">
                            <w:pPr>
                              <w:spacing w:after="12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Управление лечебно-профилактической помощи</w:t>
                            </w:r>
                            <w:r w:rsidRPr="007274D2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  <w:p w:rsidR="00A21CFF" w:rsidRDefault="00A21CFF" w:rsidP="00F56BE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line id="Прямая соединительная линия 89" o:spid="_x0000_s1070" style="position:absolute;flip:x y;visibility:visible;mso-wrap-style:square" from="6112,5533" to="6373,5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kMDcMAAADbAAAADwAAAGRycy9kb3ducmV2LnhtbESPT4vCMBTE7wv7HcJb8CKa+hepRpEF&#10;F0+KVfH6aJ5tsXkpTdZ2/fRGEPY4zMxvmMWqNaW4U+0KywoG/QgEcWp1wZmC03HTm4FwHlljaZkU&#10;/JGD1fLzY4Gxtg0f6J74TAQIuxgV5N5XsZQuzcmg69uKOHhXWxv0QdaZ1DU2AW5KOYyiqTRYcFjI&#10;saLvnNJb8msUIO8eo1kzoLH8oYsb7vbd9fmqVOerXc9BeGr9f/jd3moF4wm8voQf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JDA3DAAAA2wAAAA8AAAAAAAAAAAAA&#10;AAAAoQIAAGRycy9kb3ducmV2LnhtbFBLBQYAAAAABAAEAPkAAACRAwAAAAA=&#10;"/>
                    <v:line id="Прямая соединительная линия 89" o:spid="_x0000_s1071" style="position:absolute;flip:x;visibility:visible;mso-wrap-style:square" from="6097,6390" to="6373,6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  <v:line id="Прямая соединительная линия 89" o:spid="_x0000_s1072" style="position:absolute;flip:x;visibility:visible;mso-wrap-style:square" from="6036,7426" to="6373,7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<v:line id="Прямая соединительная линия 38" o:spid="_x0000_s1073" style="position:absolute;flip:x;visibility:visible;mso-wrap-style:square" from="6373,5533" to="6373,7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cMGsMAAADbAAAADwAAAGRycy9kb3ducmV2LnhtbESPwU7DMAyG70h7h8iTuCCWUk2oKssm&#10;QOoE3NjgbjVe2tE4VRK27u3nAxJH6/f/+fNqM/lBnSimPrCBh0UBirgNtmdn4Gvf3FegUka2OAQm&#10;AxdKsFnPblZY23DmTzrtslMC4VSjgS7nsdY6tR15TIswEkt2CNFjljE6bSOeBe4HXRbFo/bYs1zo&#10;cKTXjtqf3a8Xjfd9VS3tR3Qvd645lt9ls622xtzOp+cnUJmm/L/8136zBpYiK78IAPT6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3DBrDAAAA2wAAAA8AAAAAAAAAAAAA&#10;AAAAoQIAAGRycy9kb3ducmV2LnhtbFBLBQYAAAAABAAEAPkAAACRAwAAAAA=&#10;" strokeweight=".25pt"/>
                    <v:group id="Group 303" o:spid="_x0000_s1074" style="position:absolute;left:753;top:1606;width:15267;height:9509" coordorigin="753,1606" coordsize="15267,9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rect id="Прямоугольник 1" o:spid="_x0000_s1075" style="position:absolute;left:6243;top:1606;width:3552;height:5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lYr8A&#10;AADbAAAADwAAAGRycy9kb3ducmV2LnhtbERPy4rCMBTdD/gP4QruxlRBcTpG8YHgttVxfWnutJ1p&#10;bkoSa/XrzUJweTjv5bo3jejI+dqygsk4AUFcWF1zqeB8OnwuQPiArLGxTAru5GG9GnwsMdX2xhl1&#10;eShFDGGfooIqhDaV0hcVGfRj2xJH7tc6gyFCV0rt8BbDTSOnSTKXBmuODRW2tKuo+M+vRoHMtj91&#10;tsn+8sv+a3923eMyuZ+UGg37zTeIQH14i1/uo1Ywi+vjl/g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WVivwAAANsAAAAPAAAAAAAAAAAAAAAAAJgCAABkcnMvZG93bnJl&#10;di54bWxQSwUGAAAAAAQABAD1AAAAhAMAAAAA&#10;" strokeweight=".25pt">
                        <v:path arrowok="t"/>
                        <v:textbox>
                          <w:txbxContent>
                            <w:p w:rsidR="00A21CFF" w:rsidRPr="00D46D18" w:rsidRDefault="00A21CFF" w:rsidP="00F56BE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46D18">
                                <w:rPr>
                                  <w:bCs/>
                                  <w:sz w:val="24"/>
                                  <w:szCs w:val="24"/>
                                </w:rPr>
                                <w:t>Министр,1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Прямоугольник 2" o:spid="_x0000_s1076" style="position:absolute;left:753;top:3909;width:4302;height: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A+cMA&#10;AADbAAAADwAAAGRycy9kb3ducmV2LnhtbESPS2vDMBCE74X8B7GF3BrZgZTEiRLyINCrncd5sba2&#10;W2tlJMVx+uurQiHHYWa+YVabwbSiJ+cbywrSSQKCuLS64UrB+XR8m4PwAVlja5kUPMjDZj16WWGm&#10;7Z1z6otQiQhhn6GCOoQuk9KXNRn0E9sRR+/TOoMhSldJ7fAe4aaV0yR5lwYbjgs1drSvqfwubkaB&#10;zHeXJt/mX8X1sDicXf9zTR8npcavw3YJItAQnuH/9odWMEv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XA+c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D46D18" w:rsidRDefault="00A21CFF" w:rsidP="00F56BEB">
                              <w:pPr>
                                <w:spacing w:after="120" w:line="192" w:lineRule="auto"/>
                                <w:jc w:val="center"/>
                              </w:pP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>Первый заместитель министра</w:t>
                              </w:r>
                              <w:r w:rsidRPr="00D46D18">
                                <w:rPr>
                                  <w:i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rect>
                      <v:rect id="Прямоугольник 3" o:spid="_x0000_s1077" style="position:absolute;left:9936;top:3165;width:4116;height: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dejsMA&#10;AADbAAAADwAAAGRycy9kb3ducmV2LnhtbESPT4vCMBTE7wt+h/AEb2uq4LJbjeIfBK+trudH82yr&#10;zUtJYq1++s3Cwh6HmfkNs1j1phEdOV9bVjAZJyCIC6trLhWcjvv3TxA+IGtsLJOCJ3lYLQdvC0y1&#10;fXBGXR5KESHsU1RQhdCmUvqiIoN+bFvi6F2sMxiidKXUDh8Rbho5TZIPabDmuFBhS9uKilt+Nwpk&#10;tvmus3V2zc+7r93Jda/z5HlUajTs13MQgfrwH/5rH7SC2RR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dejs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DD42E7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D42E7">
                                <w:rPr>
                                  <w:sz w:val="24"/>
                                  <w:szCs w:val="24"/>
                                </w:rPr>
                                <w:t>Контрольно-ревизионный отдел, 5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Прямоугольник 4" o:spid="_x0000_s1078" style="position:absolute;left:1800;top:2557;width:4164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v7FcMA&#10;AADbAAAADwAAAGRycy9kb3ducmV2LnhtbESPT2vCQBTE7wW/w/IEb3Wj0lKjq2hF6DXxz/mRfSbR&#10;7Nuwu43RT98tFHocZuY3zHLdm0Z05HxtWcFknIAgLqyuuVRwPOxfP0D4gKyxsUwKHuRhvRq8LDHV&#10;9s4ZdXkoRYSwT1FBFUKbSumLigz6sW2Jo3exzmCI0pVSO7xHuGnkNEnepcGa40KFLX1WVNzyb6NA&#10;ZttTnW2ya37ezXdH1z3Pk8dBqdGw3yxABOrDf/iv/aUVvM3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v7Fc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6B2C58" w:rsidRDefault="00A21CFF" w:rsidP="00F56BE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Отдел лицензирования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Прямоугольник 5" o:spid="_x0000_s1079" style="position:absolute;left:9936;top:1965;width:412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jYcMA&#10;AADbAAAADwAAAGRycy9kb3ducmV2LnhtbESPT2vCQBTE7wW/w/IEb3Wj2FKjq2hF6DXxz/mRfSbR&#10;7Nuwu43RT98tFHocZuY3zHLdm0Z05HxtWcFknIAgLqyuuVRwPOxfP0D4gKyxsUwKHuRhvRq8LDHV&#10;9s4ZdXkoRYSwT1FBFUKbSumLigz6sW2Jo3exzmCI0pVSO7xHuGnkNEnepcGa40KFLX1WVNzyb6NA&#10;ZttTnW2ya37ezXdH1z3Pk8dBqdGw3yxABOrDf/iv/aUVvM3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JjYc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A7593D" w:rsidRDefault="00A21CFF" w:rsidP="00F56BE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Отдел правовой работы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5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Прямоугольник 6" o:spid="_x0000_s1080" style="position:absolute;left:1812;top:3165;width:4176;height: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G+sMA&#10;AADbAAAADwAAAGRycy9kb3ducmV2LnhtbESPT4vCMBTE7wt+h/AEb2uq4LJbjeIfBK+trudH82yr&#10;zUtJYq1++s3Cwh6HmfkNs1j1phEdOV9bVjAZJyCIC6trLhWcjvv3TxA+IGtsLJOCJ3lYLQdvC0y1&#10;fXBGXR5KESHsU1RQhdCmUvqiIoN+bFvi6F2sMxiidKXUDh8Rbho5TZIPabDmuFBhS9uKilt+Nwpk&#10;tvmus3V2zc+7r93Jda/z5HlUajTs13MQgfrwH/5rH7SC2Qx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7G+s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DE0830" w:rsidRDefault="00A21CFF" w:rsidP="00F56BEB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Мобилизационный (второй) сектор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,4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Прямоугольник 7" o:spid="_x0000_s1081" style="position:absolute;left:9936;top:2625;width:4116;height: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rV9cIA&#10;AADbAAAADwAAAGRycy9kb3ducmV2LnhtbESPzarCMBSE9xd8h3AEd9dUi0WqUaogiJuLPwuXh+bY&#10;FpuT0kStPv2NILgcZuYbZr7sTC3u1LrKsoLRMAJBnFtdcaHgdNz8TkE4j6yxtkwKnuRguej9zDHV&#10;9sF7uh98IQKEXYoKSu+bVEqXl2TQDW1DHLyLbQ36INtC6hYfAW5qOY6iRBqsOCyU2NC6pPx6uBkF&#10;q/gU73bxXxbtfa6Tc5VtX7pQatDvshkIT53/hj/trVYwSeD9Jfw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2tX1wgAAANsAAAAPAAAAAAAAAAAAAAAAAJgCAABkcnMvZG93&#10;bnJldi54bWxQSwUGAAAAAAQABAD1AAAAhwMAAAAA&#10;" strokeweight=".5pt">
                        <v:path arrowok="t"/>
                        <v:textbox>
                          <w:txbxContent>
                            <w:p w:rsidR="00A21CFF" w:rsidRPr="00A7593D" w:rsidRDefault="00A21CFF" w:rsidP="00F56BEB">
                              <w:pPr>
                                <w:pStyle w:val="1"/>
                                <w:ind w:right="190" w:firstLine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bCs/>
                                  <w:sz w:val="24"/>
                                  <w:szCs w:val="24"/>
                                </w:rPr>
                                <w:t>Ведущий специалист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bCs/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Прямоугольник 8" o:spid="_x0000_s1082" style="position:absolute;left:1800;top:1725;width:4188;height: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9FsMA&#10;AADbAAAADwAAAGRycy9kb3ducmV2LnhtbESPT2vCQBTE7wW/w/IEb3WjYFujq2hF6DXxz/mRfSbR&#10;7Nuwu43RT98tFHocZuY3zHLdm0Z05HxtWcFknIAgLqyuuVRwPOxfP0D4gKyxsUwKHuRhvRq8LDHV&#10;9s4ZdXkoRYSwT1FBFUKbSumLigz6sW2Jo3exzmCI0pVSO7xHuGnkNEnepMGa40KFLX1WVNzyb6NA&#10;ZttTnW2ya37ezXdH1z3Pk8dBqdGw3yxABOrDf/iv/aUVzN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D9Fs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152F4D" w:rsidRDefault="00A21CFF" w:rsidP="00F56BEB">
                              <w:pPr>
                                <w:pStyle w:val="1"/>
                                <w:ind w:right="190" w:firstLine="0"/>
                                <w:jc w:val="center"/>
                              </w:pP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Помощник министра – главный специалист, 1</w:t>
                              </w:r>
                            </w:p>
                          </w:txbxContent>
                        </v:textbox>
                      </v:rect>
                      <v:rect id="Прямоугольник 11" o:spid="_x0000_s1083" style="position:absolute;left:9972;top:3925;width:6048;height: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9pZL8A&#10;AADbAAAADwAAAGRycy9kb3ducmV2LnhtbERPy4rCMBTdD/gP4QruxlRBcTpG8YHgttVxfWnutJ1p&#10;bkoSa/XrzUJweTjv5bo3jejI+dqygsk4AUFcWF1zqeB8OnwuQPiArLGxTAru5GG9GnwsMdX2xhl1&#10;eShFDGGfooIqhDaV0hcVGfRj2xJH7tc6gyFCV0rt8BbDTSOnSTKXBmuODRW2tKuo+M+vRoHMtj91&#10;tsn+8sv+a3923eMyuZ+UGg37zTeIQH14i1/uo1Ywi2Pjl/g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X2lkvwAAANsAAAAPAAAAAAAAAAAAAAAAAJgCAABkcnMvZG93bnJl&#10;di54bWxQSwUGAAAAAAQABAD1AAAAhAMAAAAA&#10;" strokeweight=".25pt">
                        <v:path arrowok="t"/>
                        <v:textbox>
                          <w:txbxContent>
                            <w:p w:rsidR="00A21CFF" w:rsidRPr="00D46D18" w:rsidRDefault="00A21CFF" w:rsidP="00F56BE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>Заместитель министра по экономике и финансам, 1</w:t>
                              </w:r>
                            </w:p>
                            <w:p w:rsidR="00A21CFF" w:rsidRPr="00F35002" w:rsidRDefault="00A21CFF" w:rsidP="00F56BE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rect>
                      <v:line id="Прямая соединительная линия 39" o:spid="_x0000_s1084" style="position:absolute;flip:x;visibility:visible;mso-wrap-style:square" from="5964,2422" to="9936,2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I/XMUAAADbAAAADwAAAGRycy9kb3ducmV2LnhtbESPzWrDMBCE74W+g9hAL6WRY9riOFFC&#10;U3BIe2t+7ou1ld1YKyOpifP2UaDQ4zA73+zMl4PtxIl8aB0rmIwzEMS10y0bBftd9VSACBFZY+eY&#10;FFwowHJxfzfHUrszf9FpG41IEA4lKmhi7EspQ92QxTB2PXHyvp23GJP0RmqP5wS3ncyz7FVabDk1&#10;NNjTe0P1cftr0xsfu6J41p/erB5N9ZMf8mpdrJV6GA1vMxCRhvh//JfeaAUvU7htSQC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I/XMUAAADbAAAADwAAAAAAAAAA&#10;AAAAAAChAgAAZHJzL2Rvd25yZXYueG1sUEsFBgAAAAAEAAQA+QAAAJMDAAAAAA==&#10;" strokeweight=".25pt"/>
                      <v:line id="Прямая соединительная линия 41" o:spid="_x0000_s1085" style="position:absolute;flip:x;visibility:visible;mso-wrap-style:square" from="5964,3550" to="9960,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<v:line id="Прямая соединительная линия 43" o:spid="_x0000_s1086" style="position:absolute;flip:x;visibility:visible;mso-wrap-style:square" from="2741,3754" to="12808,3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      <v:line id="Прямая соединительная линия 45" o:spid="_x0000_s1087" style="position:absolute;flip:y;visibility:visible;mso-wrap-style:square" from="2741,3754" to="2741,3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    <v:line id="Прямая соединительная линия 46" o:spid="_x0000_s1088" style="position:absolute;flip:y;visibility:visible;mso-wrap-style:square" from="12808,3754" to="12808,3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      <v:rect id="Прямоугольник 64" o:spid="_x0000_s1089" style="position:absolute;left:7252;top:8065;width:2448;height: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6p3MMA&#10;AADbAAAADwAAAGRycy9kb3ducmV2LnhtbESPT4vCMBTE7wt+h/CEva2pi4hbjeIfhL22up4fzbOt&#10;Ni8lydbqpzcLCx6HmfkNs1j1phEdOV9bVjAeJSCIC6trLhUcD/uPGQgfkDU2lknBnTysloO3Baba&#10;3jijLg+liBD2KSqoQmhTKX1RkUE/si1x9M7WGQxRulJqh7cIN438TJKpNFhzXKiwpW1FxTX/NQpk&#10;tvmps3V2yU+7r93RdY/T+H5Q6n3Yr+cgAvXhFf5vf2sF0wn8fY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6p3M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7274D2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274D2">
                                <w:rPr>
                                  <w:sz w:val="24"/>
                                  <w:szCs w:val="24"/>
                                </w:rPr>
                                <w:t>Отдел материально-технического обеспечения, 5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line id="Прямая соединительная линия 40" o:spid="_x0000_s1090" style="position:absolute;flip:x;visibility:visible;mso-wrap-style:square" from="5964,3022" to="9936,3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<v:rect id="Прямоугольник 65" o:spid="_x0000_s1091" style="position:absolute;left:7252;top:9173;width:2448;height: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CSMMMA&#10;AADbAAAADwAAAGRycy9kb3ducmV2LnhtbESPS2/CMBCE75X4D9Yi9VYceohowCAeQuKa8Div4iUJ&#10;xOvIdkPor8eVKvU4mplvNIvVYFrRk/ONZQXTSQKCuLS64UrB6bj/mIHwAVlja5kUPMnDajl6W2Cm&#10;7YNz6otQiQhhn6GCOoQuk9KXNRn0E9sRR+9qncEQpaukdviIcNPKzyRJpcGG40KNHW1rKu/Ft1Eg&#10;8825ydf5rbjsvnYn1/9cps+jUu/jYT0HEWgI/+G/9kErSFP4/R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CSMM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887FD3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87FD3">
                                <w:rPr>
                                  <w:sz w:val="24"/>
                                  <w:szCs w:val="24"/>
                                </w:rPr>
                                <w:t>Отдел централизованных закупок, 6</w:t>
                              </w:r>
                            </w:p>
                            <w:p w:rsidR="00A21CFF" w:rsidRDefault="00A21CFF" w:rsidP="00F56BEB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line id="Прямая соединительная линия 68" o:spid="_x0000_s1092" style="position:absolute;visibility:visible;mso-wrap-style:square" from="6705,5053" to="6705,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8AzMQAAADbAAAADwAAAGRycy9kb3ducmV2LnhtbESPQWsCMRSE74X+h/AK3mq2tahsjSJS&#10;ofQgrPZQb4/Nc7O4eVmTuG7/vREEj8PMfMPMFr1tREc+1I4VvA0zEMSl0zVXCn5369cpiBCRNTaO&#10;ScE/BVjMn59mmGt34YK6baxEgnDIUYGJsc2lDKUhi2HoWuLkHZy3GJP0ldQeLwluG/meZWNpsea0&#10;YLCllaHyuD1bBX4fw19xGv10H9XXaXP0ZkeHQqnBS7/8BBGpj4/wvf2tFYwn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bwDMxAAAANsAAAAPAAAAAAAAAAAA&#10;AAAAAKECAABkcnMvZG93bnJldi54bWxQSwUGAAAAAAQABAD5AAAAkgMAAAAA&#10;" strokeweight=".25pt"/>
                      <v:line id="Прямая соединительная линия 69" o:spid="_x0000_s1093" style="position:absolute;flip:x y;visibility:visible;mso-wrap-style:square" from="6720,6475" to="6960,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3/88EAAADbAAAADwAAAGRycy9kb3ducmV2LnhtbERPy2rCQBTdC/2H4QrdSDPxgUh0FCm0&#10;dBXxUdxeMjcPzNwJmWmS+vXOQnB5OO/NbjC16Kh1lWUF0ygGQZxZXXGh4HL++liBcB5ZY22ZFPyT&#10;g932bbTBRNuej9SdfCFCCLsEFZTeN4mULivJoItsQxy43LYGfYBtIXWLfQg3tZzF8VIarDg0lNjQ&#10;Z0nZ7fRnFCCn9/mqn9JCftPVzdLDZP+bK/U+HvZrEJ4G/xI/3T9awTKMDV/CD5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Pf/zwQAAANsAAAAPAAAAAAAAAAAAAAAA&#10;AKECAABkcnMvZG93bnJldi54bWxQSwUGAAAAAAQABAD5AAAAjwMAAAAA&#10;"/>
                      <v:rect id="Прямоугольник 66" o:spid="_x0000_s1094" style="position:absolute;left:7252;top:10310;width:2439;height: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8GQsIA&#10;AADbAAAADwAAAGRycy9kb3ducmV2LnhtbESPT4vCMBTE78J+h/AWvGmqB1m7RvEPgtdW1/Ojedt2&#10;bV5KEmv105sFweMwM79hFqveNKIj52vLCibjBARxYXXNpYLTcT/6AuEDssbGMim4k4fV8mOwwFTb&#10;G2fU5aEUEcI+RQVVCG0qpS8qMujHtiWO3q91BkOUrpTa4S3CTSOnSTKTBmuOCxW2tK2ouORXo0Bm&#10;m586W2d/+Xk3351c9zhP7kelhp/9+htEoD68w6/2QSuYzeH/S/w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wZCwgAAANsAAAAPAAAAAAAAAAAAAAAAAJgCAABkcnMvZG93&#10;bnJldi54bWxQSwUGAAAAAAQABAD1AAAAhwMAAAAA&#10;" strokeweight=".25pt">
                        <v:path arrowok="t"/>
                        <v:textbox>
                          <w:txbxContent>
                            <w:p w:rsidR="00A21CFF" w:rsidRPr="007D2F4A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D2F4A">
                                <w:rPr>
                                  <w:sz w:val="24"/>
                                  <w:szCs w:val="24"/>
                                </w:rPr>
                                <w:t>Административно-хозяйственный отдел, 15</w:t>
                              </w:r>
                            </w:p>
                            <w:p w:rsidR="00A21CFF" w:rsidRPr="00152F4D" w:rsidRDefault="00A21CFF" w:rsidP="00F56BEB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  <v:line id="Прямая соединительная линия 83" o:spid="_x0000_s1095" style="position:absolute;flip:x y;visibility:visible;mso-wrap-style:square" from="6555,7657" to="6813,7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JlKM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rA9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JlKMIAAADbAAAADwAAAAAAAAAAAAAA&#10;AAChAgAAZHJzL2Rvd25yZXYueG1sUEsFBgAAAAAEAAQA+QAAAJADAAAAAA==&#10;"/>
                      <v:line id="Прямая соединительная линия 89" o:spid="_x0000_s1096" style="position:absolute;flip:x y;visibility:visible;mso-wrap-style:square" from="4800,4438" to="4800,4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7As8MAAADbAAAADwAAAGRycy9kb3ducmV2LnhtbESPT4vCMBTE74LfIbyFvYimVVHpGkUE&#10;lz0p/mOvj+bZlm1eShNt109vBMHjMDO/YebL1pTiRrUrLCuIBxEI4tTqgjMFp+OmPwPhPLLG0jIp&#10;+CcHy0W3M8dE24b3dDv4TAQIuwQV5N5XiZQuzcmgG9iKOHgXWxv0QdaZ1DU2AW5KOYyiiTRYcFjI&#10;saJ1Tunf4WoUIG/vo1kT01h+068bbne91fmi1OdHu/oC4an17/Cr/aMVTGN4fgk/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ewLPDAAAA2wAAAA8AAAAAAAAAAAAA&#10;AAAAoQIAAGRycy9kb3ducmV2LnhtbFBLBQYAAAAABAAEAPkAAACRAwAAAAA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26" o:spid="_x0000_s1097" type="#_x0000_t202" style="position:absolute;left:6976;top:6075;width:2448;height: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6hXcMA&#10;AADbAAAADwAAAGRycy9kb3ducmV2LnhtbESPT4vCMBTE78J+h/AW9mZTRVS6RnEF2Qoe/MeeH82z&#10;LTYv3Sba+u2NIHgcZuY3zGzRmUrcqHGlZQWDKAZBnFldcq7gdFz3pyCcR9ZYWSYFd3KwmH/0Zpho&#10;2/KebgefiwBhl6CCwvs6kdJlBRl0ka2Jg3e2jUEfZJNL3WAb4KaSwzgeS4Mlh4UCa1oVlF0OV6Pg&#10;/6fdjnejI6f7pVudfrP077wZKfX12S2/QXjq/Dv8aqdawWQI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6hXc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7274D2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Отдел</w:t>
                              </w:r>
                              <w:r w:rsidRPr="007274D2">
                                <w:rPr>
                                  <w:sz w:val="24"/>
                                  <w:szCs w:val="24"/>
                                </w:rPr>
                                <w:t xml:space="preserve"> программно-информационного обеспечения, 5</w:t>
                              </w:r>
                            </w:p>
                            <w:p w:rsidR="00A21CFF" w:rsidRPr="00553818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line id="Прямая соединительная линия 90" o:spid="_x0000_s1098" style="position:absolute;visibility:visible;mso-wrap-style:square" from="1740,4431" to="1740,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<v:rect id="Прямоугольник 48" o:spid="_x0000_s1099" style="position:absolute;left:6976;top:5213;width:2448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c/AcMA&#10;AADbAAAADwAAAGRycy9kb3ducmV2LnhtbESPT2vCQBTE7wW/w/IEb3WjSFujq2hF6DXxz/mRfSbR&#10;7Nuwu43RT98tFHocZuY3zHLdm0Z05HxtWcFknIAgLqyuuVRwPOxfP0D4gKyxsUwKHuRhvRq8LDHV&#10;9s4ZdXkoRYSwT1FBFUKbSumLigz6sW2Jo3exzmCI0pVSO7xHuGnkNEnepMGa40KFLX1WVNzyb6NA&#10;ZttTnW2ya37ezXdH1z3Pk8dBqdGw3yxABOrDf/iv/aUVvM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c/Ac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442F69" w:rsidRDefault="00A21CFF" w:rsidP="00F56BEB">
                              <w:pPr>
                                <w:spacing w:after="120" w:line="192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Отдел проектной деятельности, 6</w:t>
                              </w:r>
                            </w:p>
                          </w:txbxContent>
                        </v:textbox>
                      </v:rect>
                      <v:rect id="Прямоугольник 65" o:spid="_x0000_s1100" style="position:absolute;left:6820;top:7258;width:2880;height: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amsMA&#10;AADbAAAADwAAAGRycy9kb3ducmV2LnhtbESPT2vCQBTE7wW/w/IEb3WjYFujq2hF6DXxz/mRfSbR&#10;7Nuwu43RT98tFHocZuY3zHLdm0Z05HxtWcFknIAgLqyuuVRwPOxfP0D4gKyxsUwKHuRhvRq8LDHV&#10;9s4ZdXkoRYSwT1FBFUKbSumLigz6sW2Jo3exzmCI0pVSO7xHuGnkNEnepMGa40KFLX1WVNzyb6NA&#10;ZttTnW2ya37ezXdH1z3Pk8dBqdGw3yxABOrDf/iv/aUVvM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uamsMAAADbAAAADwAAAAAAAAAAAAAAAACYAgAAZHJzL2Rv&#10;d25yZXYueG1sUEsFBgAAAAAEAAQA9QAAAIgDAAAAAA==&#10;" strokeweight=".25pt">
                        <v:path arrowok="t"/>
                        <v:textbox>
                          <w:txbxContent>
                            <w:p w:rsidR="00A21CFF" w:rsidRPr="00D46D18" w:rsidRDefault="00A21CFF" w:rsidP="00F56BEB">
                              <w:pPr>
                                <w:spacing w:after="120" w:line="192" w:lineRule="auto"/>
                                <w:jc w:val="center"/>
                              </w:pP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>Заместитель министра по общим вопросам, 1</w:t>
                              </w:r>
                            </w:p>
                          </w:txbxContent>
                        </v:textbox>
                      </v:rect>
                      <v:line id="Прямая соединительная линия 38" o:spid="_x0000_s1101" style="position:absolute;visibility:visible;mso-wrap-style:square" from="9700,2110" to="9700,5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zisQAAADbAAAADwAAAGRycy9kb3ducmV2LnhtbESPQWsCMRSE74X+h/AK3mq2tahsjSJS&#10;ofQgrPZQb4/Nc7O4eVmTuG7/vREEj8PMfMPMFr1tREc+1I4VvA0zEMSl0zVXCn5369cpiBCRNTaO&#10;ScE/BVjMn59mmGt34YK6baxEgnDIUYGJsc2lDKUhi2HoWuLkHZy3GJP0ldQeLwluG/meZWNpsea0&#10;YLCllaHyuD1bBX4fw19xGv10H9XXaXP0ZkeHQqnBS7/8BBGpj4/wvf2tFUzG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jOKxAAAANsAAAAPAAAAAAAAAAAA&#10;AAAAAKECAABkcnMvZG93bnJldi54bWxQSwUGAAAAAAQABAD5AAAAkgMAAAAA&#10;" strokeweight=".25pt"/>
                      <v:line id="Прямая соединительная линия 70" o:spid="_x0000_s1102" style="position:absolute;flip:x y;visibility:visible;mso-wrap-style:square" from="6720,5539" to="6975,5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v9XMQAAADbAAAADwAAAGRycy9kb3ducmV2LnhtbESPQWvCQBSE7wX/w/IKvRSz0YqR1DUE&#10;wdKTYlR6fWSfSWj2bciuJu2v7xYKPQ4z8w2zzkbTijv1rrGsYBbFIIhLqxuuFJxPu+kKhPPIGlvL&#10;pOCLHGSbycMaU20HPtK98JUIEHYpKqi971IpXVmTQRfZjjh4V9sb9EH2ldQ9DgFuWjmP46U02HBY&#10;qLGjbU3lZ3EzCpD33y+rYUYL+UYfbr4/POeXq1JPj2P+CsLT6P/Df+13rSBJ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/1cxAAAANsAAAAPAAAAAAAAAAAA&#10;AAAAAKECAABkcnMvZG93bnJldi54bWxQSwUGAAAAAAQABAD5AAAAkgMAAAAA&#10;"/>
                      <v:line id="Прямая соединительная линия 82" o:spid="_x0000_s1103" style="position:absolute;visibility:visible;mso-wrap-style:square" from="3315,4438" to="3315,8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kCY8EAAADbAAAADwAAAGRycy9kb3ducmV2LnhtbERPz2vCMBS+D/wfwhO8zdQpc3RGkaEg&#10;HgZVD9vt0TybYvNSk1jrf28Ogx0/vt+LVW8b0ZEPtWMFk3EGgrh0uuZKwem4ff0AESKyxsYxKXhQ&#10;gNVy8LLAXLs7F9QdYiVSCIccFZgY21zKUBqyGMauJU7c2XmLMUFfSe3xnsJtI9+y7F1arDk1GGzp&#10;y1B5OdysAv8bw09xne67WbW5fl+8OdK5UGo07NefICL18V/8595pBfM0Nn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KQJjwQAAANsAAAAPAAAAAAAAAAAAAAAA&#10;AKECAABkcnMvZG93bnJldi54bWxQSwUGAAAAAAQABAD5AAAAjwMAAAAA&#10;" strokeweight=".25pt"/>
                      <v:line id="Прямая соединительная линия 38" o:spid="_x0000_s1104" style="position:absolute;visibility:visible;mso-wrap-style:square" from="6555,2110" to="6555,7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Wn+MUAAADbAAAADwAAAGRycy9kb3ducmV2LnhtbESPT2sCMRTE7wW/Q3iCt5q1lf7ZGkVK&#10;BfFQWO1Bb4/Nc7O4eVmTuK7f3hQKPQ4z8xtmtuhtIzryoXasYDLOQBCXTtdcKfjZrR7fQISIrLFx&#10;TApuFGAxHzzMMNfuygV121iJBOGQowITY5tLGUpDFsPYtcTJOzpvMSbpK6k9XhPcNvIpy16kxZrT&#10;gsGWPg2Vp+3FKvCHGPbF+XnTTauv8/fJmx0dC6VGw375ASJSH//Df+21VvD6Dr9f0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Wn+MUAAADbAAAADwAAAAAAAAAA&#10;AAAAAAChAgAAZHJzL2Rvd25yZXYueG1sUEsFBgAAAAAEAAQA+QAAAJMDAAAAAA==&#10;" strokeweight=".25pt"/>
                      <v:rect id="Прямоугольник 65" o:spid="_x0000_s1105" style="position:absolute;left:6690;top:3925;width:2880;height:1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JJb8A&#10;AADbAAAADwAAAGRycy9kb3ducmV2LnhtbERPPW/CMBDdkfofrKvUDRw6VBAwCIqQuiZA5lN8JIH4&#10;HNkmhP56PCAxPr3v5XowrejJ+caygukkAUFcWt1wpeB42I9nIHxA1thaJgUP8rBefYyWmGp754z6&#10;PFQihrBPUUEdQpdK6cuaDPqJ7Ygjd7bOYIjQVVI7vMdw08rvJPmRBhuODTV29FtTec1vRoHMtqcm&#10;22SXvNjNd0fX/xfTx0Gpr89hswARaAhv8cv9pxXM4vr4Jf4A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SUklvwAAANsAAAAPAAAAAAAAAAAAAAAAAJgCAABkcnMvZG93bnJl&#10;di54bWxQSwUGAAAAAAQABAD1AAAAhAMAAAAA&#10;" strokeweight=".25pt">
                        <v:path arrowok="t"/>
                        <v:textbox>
                          <w:txbxContent>
                            <w:p w:rsidR="00A21CFF" w:rsidRPr="00D46D18" w:rsidRDefault="00A21CFF" w:rsidP="00F56BEB">
                              <w:pPr>
                                <w:spacing w:after="120" w:line="192" w:lineRule="auto"/>
                                <w:jc w:val="center"/>
                              </w:pP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>Заместитель министра по информатизации 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D46D18">
                                <w:rPr>
                                  <w:sz w:val="24"/>
                                  <w:szCs w:val="24"/>
                                </w:rPr>
                                <w:t>проектной деятельности, 1</w:t>
                              </w:r>
                            </w:p>
                          </w:txbxContent>
                        </v:textbox>
                      </v:rect>
                      <v:line id="Прямая соединительная линия 71" o:spid="_x0000_s1106" style="position:absolute;flip:x;visibility:visible;mso-wrap-style:square" from="6960,7873" to="6960,10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QfHcMAAADbAAAADwAAAGRycy9kb3ducmV2LnhtbESPQWsCMRCF7wX/Q5hCL6VmXUoJq1Fq&#10;YaXtrWrvw2bMrm4mS5Lq+u9NodDj48373rzFanS9OFOInWcNs2kBgrjxpmOrYb+rnxSImJAN9p5J&#10;w5UirJaTuwVWxl/4i87bZEWGcKxQQ5vSUEkZm5YcxqkfiLN38MFhyjJYaQJeMtz1siyKF+mw49zQ&#10;4kBvLTWn7Y/Lb3zslHo2n8GuH219LL/LeqM2Wj/cj69zEInG9H/8l343GtQMfrdkAM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0Hx3DAAAA2wAAAA8AAAAAAAAAAAAA&#10;AAAAoQIAAGRycy9kb3ducmV2LnhtbFBLBQYAAAAABAAEAPkAAACRAwAAAAA=&#10;" strokeweight=".25pt"/>
                      <v:line id="Прямая соединительная линия 69" o:spid="_x0000_s1107" style="position:absolute;flip:x y;visibility:visible;mso-wrap-style:square" from="6975,8650" to="7230,8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ku48IAAADbAAAADwAAAGRycy9kb3ducmV2LnhtbESPQYvCMBSE74L/ITzBi2hqV6RUo4ig&#10;7MlFV/H6aJ5tsXkpTbTd/fUbQdjjMDPfMMt1ZyrxpMaVlhVMJxEI4szqknMF5+/dOAHhPLLGyjIp&#10;+CEH61W/t8RU25aP9Dz5XAQIuxQVFN7XqZQuK8igm9iaOHg32xj0QTa51A22AW4qGUfRXBosOSwU&#10;WNO2oOx+ehgFyIffj6Sd0kzu6eriw9doc7kpNRx0mwUIT53/D7/bn1pBEsPrS/g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ku48IAAADbAAAADwAAAAAAAAAAAAAA&#10;AAChAgAAZHJzL2Rvd25yZXYueG1sUEsFBgAAAAAEAAQA+QAAAJADAAAAAA==&#10;"/>
                      <v:line id="Прямая соединительная линия 69" o:spid="_x0000_s1108" style="position:absolute;flip:x y;visibility:visible;mso-wrap-style:square" from="6975,9640" to="7230,9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LeMQAAADbAAAADwAAAGRycy9kb3ducmV2LnhtbESPT2vCQBTE7wW/w/KEXkrdRIuE6CYE&#10;wdKTpf6h10f2mQSzb0N2a6KfvlsoeBxm5jfMOh9NK67Uu8aygngWgSAurW64UnA8bF8TEM4ja2wt&#10;k4IbOcizydMaU20H/qLr3lciQNilqKD2vkuldGVNBt3MdsTBO9veoA+yr6TucQhw08p5FC2lwYbD&#10;Qo0dbWoqL/sfowB5d18kQ0xv8p2+3Xz3+VKczko9T8diBcLT6B/h//aHVpAs4O9L+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lYt4xAAAANsAAAAPAAAAAAAAAAAA&#10;AAAAAKECAABkcnMvZG93bnJldi54bWxQSwUGAAAAAAQABAD5AAAAkgMAAAAA&#10;"/>
                      <v:line id="Прямая соединительная линия 69" o:spid="_x0000_s1109" style="position:absolute;flip:x y;visibility:visible;mso-wrap-style:square" from="6975,10630" to="7245,10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TDMMAAADbAAAADwAAAGRycy9kb3ducmV2LnhtbESPS4vCQBCE74L/YWhhL7JOfCAhOooI&#10;yp6U9cFem0ybBDM9ITOa6K93hAWPRVV9Rc2XrSnFnWpXWFYwHEQgiFOrC84UnI6b7xiE88gaS8uk&#10;4EEOlotuZ46Jtg3/0v3gMxEg7BJUkHtfJVK6NCeDbmAr4uBdbG3QB1lnUtfYBLgp5SiKptJgwWEh&#10;x4rWOaXXw80oQN49x3EzpInc0p8b7fb91fmi1FevXc1AeGr9J/zf/tEK4gm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8EwzDAAAA2wAAAA8AAAAAAAAAAAAA&#10;AAAAoQIAAGRycy9kb3ducmV2LnhtbFBLBQYAAAAABAAEAPkAAACRAwAAAAA=&#10;"/>
                    </v:group>
                  </v:group>
                </v:group>
              </v:group>
            </w:pict>
          </mc:Fallback>
        </mc:AlternateContent>
      </w:r>
    </w:p>
    <w:p w:rsidR="00F56BEB" w:rsidRPr="008B0D4C" w:rsidRDefault="00F56BEB" w:rsidP="008B0D4C">
      <w:pPr>
        <w:pageBreakBefore/>
        <w:widowControl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  <w:sectPr w:rsidR="00F56BEB" w:rsidRPr="008B0D4C" w:rsidSect="00F56BEB">
          <w:pgSz w:w="23814" w:h="16840" w:orient="landscape" w:code="8"/>
          <w:pgMar w:top="1701" w:right="1134" w:bottom="567" w:left="1134" w:header="709" w:footer="624" w:gutter="0"/>
          <w:cols w:space="708"/>
          <w:docGrid w:linePitch="360"/>
        </w:sectPr>
      </w:pPr>
    </w:p>
    <w:p w:rsidR="008B0D4C" w:rsidRDefault="008B0D4C" w:rsidP="00F520C6">
      <w:pPr>
        <w:ind w:left="15593"/>
        <w:jc w:val="center"/>
        <w:rPr>
          <w:noProof/>
          <w:sz w:val="24"/>
          <w:szCs w:val="28"/>
        </w:rPr>
      </w:pPr>
    </w:p>
    <w:p w:rsidR="00F520C6" w:rsidRPr="00F520C6" w:rsidRDefault="0067486D" w:rsidP="00F520C6">
      <w:pPr>
        <w:rPr>
          <w:sz w:val="8"/>
          <w:szCs w:val="8"/>
        </w:rPr>
        <w:sectPr w:rsidR="00F520C6" w:rsidRPr="00F520C6" w:rsidSect="00F520C6">
          <w:headerReference w:type="default" r:id="rId10"/>
          <w:footerReference w:type="even" r:id="rId11"/>
          <w:footerReference w:type="default" r:id="rId12"/>
          <w:headerReference w:type="first" r:id="rId13"/>
          <w:type w:val="continuous"/>
          <w:pgSz w:w="23814" w:h="16840" w:orient="landscape" w:code="8"/>
          <w:pgMar w:top="1701" w:right="1134" w:bottom="567" w:left="1134" w:header="720" w:footer="624" w:gutter="0"/>
          <w:cols w:space="60"/>
          <w:noEndnote/>
          <w:titlePg/>
          <w:docGrid w:linePitch="272"/>
        </w:sectPr>
      </w:pPr>
      <w:bookmarkStart w:id="1" w:name="Par31"/>
      <w:bookmarkEnd w:id="1"/>
      <w:r w:rsidRPr="00F520C6">
        <w:rPr>
          <w:bCs/>
          <w:sz w:val="8"/>
          <w:szCs w:val="8"/>
        </w:rPr>
        <w:br w:type="page"/>
      </w:r>
    </w:p>
    <w:p w:rsidR="00983746" w:rsidRDefault="00983746" w:rsidP="006712E0">
      <w:pPr>
        <w:ind w:firstLine="709"/>
        <w:rPr>
          <w:bCs/>
          <w:sz w:val="28"/>
          <w:szCs w:val="24"/>
        </w:rPr>
      </w:pPr>
      <w:r w:rsidRPr="008B0D4C">
        <w:rPr>
          <w:sz w:val="28"/>
          <w:szCs w:val="24"/>
        </w:rPr>
        <w:lastRenderedPageBreak/>
        <w:t>Итого по министерству – 14</w:t>
      </w:r>
      <w:r>
        <w:rPr>
          <w:sz w:val="28"/>
          <w:szCs w:val="24"/>
        </w:rPr>
        <w:t>7</w:t>
      </w:r>
      <w:r w:rsidRPr="008B0D4C">
        <w:rPr>
          <w:sz w:val="28"/>
          <w:szCs w:val="24"/>
        </w:rPr>
        <w:t xml:space="preserve"> единиц,</w:t>
      </w:r>
      <w:r>
        <w:rPr>
          <w:sz w:val="28"/>
          <w:szCs w:val="24"/>
        </w:rPr>
        <w:t xml:space="preserve"> </w:t>
      </w:r>
      <w:r w:rsidRPr="008B0D4C">
        <w:rPr>
          <w:bCs/>
          <w:sz w:val="28"/>
          <w:szCs w:val="24"/>
        </w:rPr>
        <w:t>в том числе:</w:t>
      </w:r>
    </w:p>
    <w:p w:rsidR="00983746" w:rsidRDefault="00983746" w:rsidP="00983746">
      <w:pPr>
        <w:rPr>
          <w:bCs/>
          <w:sz w:val="28"/>
          <w:szCs w:val="24"/>
        </w:rPr>
      </w:pPr>
      <w:r w:rsidRPr="008B0D4C">
        <w:rPr>
          <w:bCs/>
          <w:sz w:val="28"/>
          <w:szCs w:val="24"/>
        </w:rPr>
        <w:t>государственных должностей – 1 единица;</w:t>
      </w:r>
    </w:p>
    <w:p w:rsidR="00983746" w:rsidRDefault="00983746" w:rsidP="00983746">
      <w:pPr>
        <w:rPr>
          <w:bCs/>
          <w:sz w:val="28"/>
          <w:szCs w:val="24"/>
        </w:rPr>
      </w:pPr>
      <w:r w:rsidRPr="008B0D4C">
        <w:rPr>
          <w:bCs/>
          <w:sz w:val="28"/>
          <w:szCs w:val="24"/>
        </w:rPr>
        <w:t>должностей государственной гражданской службы – 13</w:t>
      </w:r>
      <w:r>
        <w:rPr>
          <w:bCs/>
          <w:sz w:val="28"/>
          <w:szCs w:val="24"/>
        </w:rPr>
        <w:t>0</w:t>
      </w:r>
      <w:r w:rsidRPr="008B0D4C">
        <w:rPr>
          <w:bCs/>
          <w:sz w:val="28"/>
          <w:szCs w:val="24"/>
        </w:rPr>
        <w:t> единиц</w:t>
      </w:r>
      <w:r>
        <w:rPr>
          <w:bCs/>
          <w:sz w:val="28"/>
          <w:szCs w:val="24"/>
        </w:rPr>
        <w:t>;</w:t>
      </w:r>
    </w:p>
    <w:p w:rsidR="00983746" w:rsidRDefault="00983746" w:rsidP="00983746">
      <w:pPr>
        <w:rPr>
          <w:bCs/>
          <w:sz w:val="28"/>
          <w:szCs w:val="24"/>
        </w:rPr>
      </w:pPr>
      <w:r w:rsidRPr="008B0D4C">
        <w:rPr>
          <w:bCs/>
          <w:sz w:val="28"/>
          <w:szCs w:val="24"/>
        </w:rPr>
        <w:t>работников, осуществляющих техническое обеспечение деятельности министерства, – 2 единицы;</w:t>
      </w:r>
    </w:p>
    <w:p w:rsidR="00D66F02" w:rsidRPr="008B0D4C" w:rsidRDefault="00983746" w:rsidP="00983746">
      <w:pPr>
        <w:rPr>
          <w:sz w:val="28"/>
          <w:szCs w:val="28"/>
        </w:rPr>
      </w:pPr>
      <w:r w:rsidRPr="008B0D4C">
        <w:rPr>
          <w:bCs/>
          <w:sz w:val="28"/>
          <w:szCs w:val="24"/>
        </w:rPr>
        <w:t>обслуживающего персонала – 14 единиц.</w:t>
      </w:r>
    </w:p>
    <w:p w:rsidR="00D66F02" w:rsidRDefault="00D66F02" w:rsidP="008B0D4C">
      <w:pPr>
        <w:ind w:right="5551"/>
        <w:rPr>
          <w:sz w:val="28"/>
          <w:szCs w:val="28"/>
        </w:rPr>
      </w:pPr>
    </w:p>
    <w:p w:rsidR="00E13B0E" w:rsidRDefault="00E13B0E" w:rsidP="00E13B0E">
      <w:pPr>
        <w:rPr>
          <w:sz w:val="28"/>
        </w:rPr>
      </w:pPr>
    </w:p>
    <w:p w:rsidR="00E13B0E" w:rsidRDefault="00E13B0E" w:rsidP="00E13B0E">
      <w:pPr>
        <w:ind w:right="55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E13B0E" w:rsidRDefault="00E13B0E" w:rsidP="00E13B0E">
      <w:pPr>
        <w:ind w:right="55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E13B0E" w:rsidRDefault="00E13B0E" w:rsidP="00E13B0E">
      <w:pPr>
        <w:tabs>
          <w:tab w:val="left" w:pos="9072"/>
        </w:tabs>
        <w:jc w:val="both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     В.В. Лозин</w:t>
      </w:r>
    </w:p>
    <w:p w:rsidR="00D66F02" w:rsidRDefault="00D66F02" w:rsidP="00E13B0E">
      <w:pPr>
        <w:spacing w:line="235" w:lineRule="auto"/>
        <w:ind w:left="770"/>
        <w:jc w:val="both"/>
        <w:rPr>
          <w:sz w:val="28"/>
          <w:szCs w:val="28"/>
        </w:rPr>
      </w:pPr>
    </w:p>
    <w:sectPr w:rsidR="00D66F02" w:rsidSect="00F520C6">
      <w:pgSz w:w="16840" w:h="11907" w:orient="landscape" w:code="9"/>
      <w:pgMar w:top="992" w:right="1134" w:bottom="284" w:left="1134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5FC" w:rsidRDefault="003215FC">
      <w:r>
        <w:separator/>
      </w:r>
    </w:p>
  </w:endnote>
  <w:endnote w:type="continuationSeparator" w:id="0">
    <w:p w:rsidR="003215FC" w:rsidRDefault="0032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FF" w:rsidRDefault="00A21CFF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1CFF" w:rsidRDefault="00A21C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FF" w:rsidRPr="00D374EE" w:rsidRDefault="00A21CFF" w:rsidP="00D374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5FC" w:rsidRDefault="003215FC">
      <w:r>
        <w:separator/>
      </w:r>
    </w:p>
  </w:footnote>
  <w:footnote w:type="continuationSeparator" w:id="0">
    <w:p w:rsidR="003215FC" w:rsidRDefault="00321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7065"/>
      <w:docPartObj>
        <w:docPartGallery w:val="Page Numbers (Top of Page)"/>
        <w:docPartUnique/>
      </w:docPartObj>
    </w:sdtPr>
    <w:sdtEndPr/>
    <w:sdtContent>
      <w:p w:rsidR="00A21CFF" w:rsidRDefault="00A21CFF" w:rsidP="00F56BE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C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1CFF" w:rsidRDefault="00A21C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7061"/>
      <w:docPartObj>
        <w:docPartGallery w:val="Page Numbers (Top of Page)"/>
        <w:docPartUnique/>
      </w:docPartObj>
    </w:sdtPr>
    <w:sdtEndPr/>
    <w:sdtContent>
      <w:p w:rsidR="00A21CFF" w:rsidRDefault="00A21C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7062"/>
      <w:docPartObj>
        <w:docPartGallery w:val="Page Numbers (Top of Page)"/>
        <w:docPartUnique/>
      </w:docPartObj>
    </w:sdtPr>
    <w:sdtEndPr/>
    <w:sdtContent>
      <w:p w:rsidR="00A21CFF" w:rsidRDefault="00A21C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C9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4C"/>
    <w:rsid w:val="000026FC"/>
    <w:rsid w:val="0002295C"/>
    <w:rsid w:val="000308E3"/>
    <w:rsid w:val="00042CEE"/>
    <w:rsid w:val="00052C5A"/>
    <w:rsid w:val="00073476"/>
    <w:rsid w:val="0009743B"/>
    <w:rsid w:val="000A3742"/>
    <w:rsid w:val="000B7400"/>
    <w:rsid w:val="000C0CEE"/>
    <w:rsid w:val="000D1B66"/>
    <w:rsid w:val="00102208"/>
    <w:rsid w:val="00115411"/>
    <w:rsid w:val="0013462E"/>
    <w:rsid w:val="00141FF7"/>
    <w:rsid w:val="001437DF"/>
    <w:rsid w:val="001537BA"/>
    <w:rsid w:val="001542A7"/>
    <w:rsid w:val="00170BAF"/>
    <w:rsid w:val="00172D74"/>
    <w:rsid w:val="00180EE4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E4DF4"/>
    <w:rsid w:val="002E615F"/>
    <w:rsid w:val="002F7FAD"/>
    <w:rsid w:val="00301252"/>
    <w:rsid w:val="003215FC"/>
    <w:rsid w:val="0033763A"/>
    <w:rsid w:val="00351C95"/>
    <w:rsid w:val="003725E5"/>
    <w:rsid w:val="003751E0"/>
    <w:rsid w:val="003901CD"/>
    <w:rsid w:val="003A3AA0"/>
    <w:rsid w:val="003C20EA"/>
    <w:rsid w:val="003E18CE"/>
    <w:rsid w:val="003E501A"/>
    <w:rsid w:val="003F0DBF"/>
    <w:rsid w:val="003F3499"/>
    <w:rsid w:val="003F36B4"/>
    <w:rsid w:val="00402E66"/>
    <w:rsid w:val="00412EA3"/>
    <w:rsid w:val="00424F2A"/>
    <w:rsid w:val="00451CD4"/>
    <w:rsid w:val="004610C9"/>
    <w:rsid w:val="00492C99"/>
    <w:rsid w:val="004962A7"/>
    <w:rsid w:val="004C2146"/>
    <w:rsid w:val="005176C4"/>
    <w:rsid w:val="00526F7C"/>
    <w:rsid w:val="00544A5F"/>
    <w:rsid w:val="00557DF4"/>
    <w:rsid w:val="00563120"/>
    <w:rsid w:val="005C357B"/>
    <w:rsid w:val="005C3F38"/>
    <w:rsid w:val="005C5B49"/>
    <w:rsid w:val="005D4427"/>
    <w:rsid w:val="006019A4"/>
    <w:rsid w:val="006107BB"/>
    <w:rsid w:val="00631047"/>
    <w:rsid w:val="006337A9"/>
    <w:rsid w:val="00666A8A"/>
    <w:rsid w:val="006712E0"/>
    <w:rsid w:val="0067486D"/>
    <w:rsid w:val="00680DF7"/>
    <w:rsid w:val="00686EFE"/>
    <w:rsid w:val="006C5358"/>
    <w:rsid w:val="006E06EB"/>
    <w:rsid w:val="006E4754"/>
    <w:rsid w:val="006F3C5F"/>
    <w:rsid w:val="006F7275"/>
    <w:rsid w:val="00702810"/>
    <w:rsid w:val="00714A1E"/>
    <w:rsid w:val="0074286A"/>
    <w:rsid w:val="00751E47"/>
    <w:rsid w:val="00781E63"/>
    <w:rsid w:val="007829FA"/>
    <w:rsid w:val="007956D4"/>
    <w:rsid w:val="007A1939"/>
    <w:rsid w:val="007B2C17"/>
    <w:rsid w:val="007B68C3"/>
    <w:rsid w:val="007C6A03"/>
    <w:rsid w:val="007D3D68"/>
    <w:rsid w:val="007F0E0D"/>
    <w:rsid w:val="008330D5"/>
    <w:rsid w:val="0085479B"/>
    <w:rsid w:val="00891C66"/>
    <w:rsid w:val="00896EAD"/>
    <w:rsid w:val="008A0F3B"/>
    <w:rsid w:val="008A161E"/>
    <w:rsid w:val="008B0D4C"/>
    <w:rsid w:val="008C6F25"/>
    <w:rsid w:val="008D16B6"/>
    <w:rsid w:val="008D3284"/>
    <w:rsid w:val="008E6579"/>
    <w:rsid w:val="00927BAA"/>
    <w:rsid w:val="009324D9"/>
    <w:rsid w:val="00934753"/>
    <w:rsid w:val="00983746"/>
    <w:rsid w:val="009A468C"/>
    <w:rsid w:val="009B7E55"/>
    <w:rsid w:val="009C37B8"/>
    <w:rsid w:val="009D0606"/>
    <w:rsid w:val="009D13F9"/>
    <w:rsid w:val="00A0328E"/>
    <w:rsid w:val="00A21CFF"/>
    <w:rsid w:val="00A4282B"/>
    <w:rsid w:val="00A63942"/>
    <w:rsid w:val="00A77013"/>
    <w:rsid w:val="00A83267"/>
    <w:rsid w:val="00A957EB"/>
    <w:rsid w:val="00AB3795"/>
    <w:rsid w:val="00AB6212"/>
    <w:rsid w:val="00AD05B9"/>
    <w:rsid w:val="00AD373F"/>
    <w:rsid w:val="00AE5FDE"/>
    <w:rsid w:val="00AF1EBF"/>
    <w:rsid w:val="00AF21CD"/>
    <w:rsid w:val="00AF6D5E"/>
    <w:rsid w:val="00AF732D"/>
    <w:rsid w:val="00B3794E"/>
    <w:rsid w:val="00B407A6"/>
    <w:rsid w:val="00B45251"/>
    <w:rsid w:val="00B51A6A"/>
    <w:rsid w:val="00B51BE4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2429"/>
    <w:rsid w:val="00C25324"/>
    <w:rsid w:val="00C30D1A"/>
    <w:rsid w:val="00C32A37"/>
    <w:rsid w:val="00C57474"/>
    <w:rsid w:val="00C6271A"/>
    <w:rsid w:val="00C75C63"/>
    <w:rsid w:val="00CE5D1A"/>
    <w:rsid w:val="00CF06C4"/>
    <w:rsid w:val="00D01923"/>
    <w:rsid w:val="00D05B27"/>
    <w:rsid w:val="00D1229A"/>
    <w:rsid w:val="00D1289F"/>
    <w:rsid w:val="00D35C81"/>
    <w:rsid w:val="00D371EF"/>
    <w:rsid w:val="00D374EE"/>
    <w:rsid w:val="00D50B6E"/>
    <w:rsid w:val="00D57265"/>
    <w:rsid w:val="00D66F02"/>
    <w:rsid w:val="00D730BB"/>
    <w:rsid w:val="00D834CB"/>
    <w:rsid w:val="00DE0B23"/>
    <w:rsid w:val="00DF5183"/>
    <w:rsid w:val="00DF7D17"/>
    <w:rsid w:val="00E13B0E"/>
    <w:rsid w:val="00E37378"/>
    <w:rsid w:val="00E40993"/>
    <w:rsid w:val="00E4409B"/>
    <w:rsid w:val="00E4765D"/>
    <w:rsid w:val="00E67981"/>
    <w:rsid w:val="00E7199D"/>
    <w:rsid w:val="00E72782"/>
    <w:rsid w:val="00E96B36"/>
    <w:rsid w:val="00EA4D04"/>
    <w:rsid w:val="00EC47C0"/>
    <w:rsid w:val="00ED1CFF"/>
    <w:rsid w:val="00ED7C3D"/>
    <w:rsid w:val="00EE4F36"/>
    <w:rsid w:val="00EF488F"/>
    <w:rsid w:val="00F17934"/>
    <w:rsid w:val="00F20ECD"/>
    <w:rsid w:val="00F2305D"/>
    <w:rsid w:val="00F357FC"/>
    <w:rsid w:val="00F50DE1"/>
    <w:rsid w:val="00F520C6"/>
    <w:rsid w:val="00F52ED7"/>
    <w:rsid w:val="00F56BEB"/>
    <w:rsid w:val="00F6167D"/>
    <w:rsid w:val="00F71B52"/>
    <w:rsid w:val="00F7368B"/>
    <w:rsid w:val="00F957C4"/>
    <w:rsid w:val="00FC1AE8"/>
    <w:rsid w:val="00FC5345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"/>
    <w:basedOn w:val="a"/>
    <w:link w:val="ac"/>
    <w:rsid w:val="008B0D4C"/>
    <w:pPr>
      <w:spacing w:after="120"/>
    </w:pPr>
  </w:style>
  <w:style w:type="character" w:customStyle="1" w:styleId="ac">
    <w:name w:val="Основной текст Знак"/>
    <w:basedOn w:val="a0"/>
    <w:link w:val="ab"/>
    <w:rsid w:val="008B0D4C"/>
  </w:style>
  <w:style w:type="paragraph" w:styleId="3">
    <w:name w:val="Body Text 3"/>
    <w:basedOn w:val="a"/>
    <w:link w:val="30"/>
    <w:rsid w:val="008B0D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0D4C"/>
    <w:rPr>
      <w:sz w:val="16"/>
      <w:szCs w:val="16"/>
    </w:rPr>
  </w:style>
  <w:style w:type="character" w:customStyle="1" w:styleId="a7">
    <w:name w:val="Нижний колонтитул Знак"/>
    <w:basedOn w:val="a0"/>
    <w:link w:val="a6"/>
    <w:rsid w:val="00F17934"/>
  </w:style>
  <w:style w:type="character" w:customStyle="1" w:styleId="10">
    <w:name w:val="Заголовок 1 Знак"/>
    <w:basedOn w:val="a0"/>
    <w:link w:val="1"/>
    <w:rsid w:val="0067486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"/>
    <w:basedOn w:val="a"/>
    <w:link w:val="ac"/>
    <w:rsid w:val="008B0D4C"/>
    <w:pPr>
      <w:spacing w:after="120"/>
    </w:pPr>
  </w:style>
  <w:style w:type="character" w:customStyle="1" w:styleId="ac">
    <w:name w:val="Основной текст Знак"/>
    <w:basedOn w:val="a0"/>
    <w:link w:val="ab"/>
    <w:rsid w:val="008B0D4C"/>
  </w:style>
  <w:style w:type="paragraph" w:styleId="3">
    <w:name w:val="Body Text 3"/>
    <w:basedOn w:val="a"/>
    <w:link w:val="30"/>
    <w:rsid w:val="008B0D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0D4C"/>
    <w:rPr>
      <w:sz w:val="16"/>
      <w:szCs w:val="16"/>
    </w:rPr>
  </w:style>
  <w:style w:type="character" w:customStyle="1" w:styleId="a7">
    <w:name w:val="Нижний колонтитул Знак"/>
    <w:basedOn w:val="a0"/>
    <w:link w:val="a6"/>
    <w:rsid w:val="00F17934"/>
  </w:style>
  <w:style w:type="character" w:customStyle="1" w:styleId="10">
    <w:name w:val="Заголовок 1 Знак"/>
    <w:basedOn w:val="a0"/>
    <w:link w:val="1"/>
    <w:rsid w:val="0067486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43;&#1091;&#1073;&#1077;&#1088;&#1085;&#1072;&#1090;&#1086;&#1088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0C3B6-BD4E-4A71-A991-DC3AC39E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Губернатора-2019.dotx</Template>
  <TotalTime>0</TotalTime>
  <Pages>3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__</cp:lastModifiedBy>
  <cp:revision>2</cp:revision>
  <cp:lastPrinted>2021-03-22T06:48:00Z</cp:lastPrinted>
  <dcterms:created xsi:type="dcterms:W3CDTF">2021-04-07T13:28:00Z</dcterms:created>
  <dcterms:modified xsi:type="dcterms:W3CDTF">2021-04-07T13:28:00Z</dcterms:modified>
</cp:coreProperties>
</file>